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672E" w:rsidRDefault="00EA5AE4" w:rsidP="00EA5AE4">
      <w:pPr>
        <w:pStyle w:val="Ttulo"/>
        <w:ind w:left="4963"/>
        <w:sectPr w:rsidR="0050672E">
          <w:footerReference w:type="even" r:id="rId7"/>
          <w:footerReference w:type="default" r:id="rId8"/>
          <w:pgSz w:w="11906" w:h="16838" w:code="9"/>
          <w:pgMar w:top="1134" w:right="1134" w:bottom="1559" w:left="1134" w:header="720" w:footer="720" w:gutter="0"/>
          <w:cols w:space="720"/>
          <w:vAlign w:val="center"/>
          <w:titlePg/>
        </w:sectPr>
      </w:pPr>
      <w:r>
        <w:t>E1</w:t>
      </w:r>
      <w:r>
        <w:tab/>
        <w:t>SE SEGURIDAD  ESTRUCTURAL</w:t>
      </w:r>
    </w:p>
    <w:p w:rsidR="002F7EC2" w:rsidRDefault="002F7EC2">
      <w:pPr>
        <w:pStyle w:val="TDC1"/>
        <w:tabs>
          <w:tab w:val="right" w:leader="dot" w:pos="9628"/>
        </w:tabs>
        <w:rPr>
          <w:b/>
          <w:sz w:val="24"/>
        </w:rPr>
      </w:pPr>
      <w:r>
        <w:rPr>
          <w:rFonts w:ascii="Calibri" w:hAnsi="Calibri" w:cs="Calibri"/>
          <w:b/>
          <w:bCs/>
          <w:sz w:val="40"/>
          <w:szCs w:val="40"/>
        </w:rPr>
        <w:lastRenderedPageBreak/>
        <w:t xml:space="preserve">AM1 </w:t>
      </w:r>
      <w:r w:rsidRPr="002F7EC2">
        <w:rPr>
          <w:b/>
          <w:sz w:val="24"/>
        </w:rPr>
        <w:t>E1 SE Seguridad estructural</w:t>
      </w:r>
    </w:p>
    <w:p w:rsidR="00AF5DEE" w:rsidRDefault="00AF5DEE" w:rsidP="00AF5DEE"/>
    <w:p w:rsidR="00AF5DEE" w:rsidRDefault="00AF5DEE" w:rsidP="00AF5DEE">
      <w:pPr>
        <w:pStyle w:val="CAP3"/>
        <w:keepNext/>
      </w:pPr>
      <w:r>
        <w:t>Prestaciones producto del cumplimiento de los requisitos básicos del CTE</w:t>
      </w:r>
    </w:p>
    <w:p w:rsidR="00AF5DEE" w:rsidRDefault="00AF5DEE" w:rsidP="00AF5DEE">
      <w:pPr>
        <w:pStyle w:val="CUERPOTEXTO"/>
        <w:keepNext/>
        <w:spacing w:after="85"/>
      </w:pPr>
      <w:r>
        <w:t>Prestaciones derivadas de los requisitos básicos relativos a la seguridad:</w:t>
      </w:r>
    </w:p>
    <w:p w:rsidR="00AF5DEE" w:rsidRDefault="00AF5DEE" w:rsidP="00AF5DEE">
      <w:pPr>
        <w:pStyle w:val="CUERPOTEXTO"/>
        <w:keepNext/>
        <w:spacing w:after="85"/>
        <w:ind w:left="420" w:hanging="136"/>
        <w:rPr>
          <w:b/>
        </w:rPr>
      </w:pPr>
      <w:r>
        <w:rPr>
          <w:b/>
        </w:rPr>
        <w:t>-</w:t>
      </w:r>
      <w:r>
        <w:rPr>
          <w:b/>
        </w:rPr>
        <w:tab/>
        <w:t>Seguridad estructural (DB SE)</w:t>
      </w:r>
    </w:p>
    <w:p w:rsidR="00AF5DEE" w:rsidRDefault="00AF5DEE" w:rsidP="00AF5DEE">
      <w:pPr>
        <w:pStyle w:val="CUERPOTEXTO"/>
        <w:keepNext/>
        <w:spacing w:after="205"/>
        <w:ind w:left="703" w:hanging="136"/>
      </w:pPr>
      <w:r>
        <w:t>-</w:t>
      </w:r>
      <w:r>
        <w:tab/>
        <w:t>Resistir todas las acciones e influencias que puedan tener lugar durante la ejecución y uso, con una durabilidad apropiada en relación con los costos de mantenimiento, para un grado de seguridad adecuado.</w:t>
      </w:r>
    </w:p>
    <w:p w:rsidR="00AF5DEE" w:rsidRDefault="00AF5DEE" w:rsidP="00AF5DEE">
      <w:pPr>
        <w:pStyle w:val="CUERPOTEXTO"/>
        <w:keepNext/>
        <w:spacing w:after="205"/>
        <w:ind w:left="703" w:hanging="136"/>
      </w:pPr>
      <w:r>
        <w:t>-</w:t>
      </w:r>
      <w:r>
        <w:tab/>
        <w:t>Evitar deformaciones inadmisibles, limitando a un nivel aceptable la probabilidad de un comportamiento dinámico y degradaciones o anomalías inadmisibles.</w:t>
      </w:r>
    </w:p>
    <w:p w:rsidR="00AF5DEE" w:rsidRDefault="00AF5DEE" w:rsidP="00AF5DEE">
      <w:pPr>
        <w:pStyle w:val="CUERPOTEXTO"/>
        <w:spacing w:after="290"/>
        <w:ind w:left="703" w:hanging="136"/>
      </w:pPr>
      <w:r>
        <w:t>-</w:t>
      </w:r>
      <w:r>
        <w:tab/>
        <w:t>Conservar en buenas condiciones para el uso al que se destina, teniendo en cuenta su vida en servicio y su coste, para una probabilidad aceptable.</w:t>
      </w:r>
    </w:p>
    <w:p w:rsidR="00AF5DEE" w:rsidRDefault="00AF5DEE" w:rsidP="00AF5DEE"/>
    <w:p w:rsidR="00AF5DEE" w:rsidRDefault="00AF5DEE" w:rsidP="00AF5DEE">
      <w:pPr>
        <w:pStyle w:val="CAP4"/>
        <w:keepNext/>
      </w:pPr>
      <w:r>
        <w:t>3.1.1.1. Normativa</w:t>
      </w:r>
    </w:p>
    <w:p w:rsidR="00AF5DEE" w:rsidRDefault="00AF5DEE" w:rsidP="00AF5DEE">
      <w:pPr>
        <w:pStyle w:val="CUERPOTEXTO"/>
      </w:pPr>
      <w:r>
        <w:t>En el presente proyecto se han tenido en cuenta los siguientes documentos del Código Técnico de la Edificación (CTE):</w:t>
      </w:r>
    </w:p>
    <w:p w:rsidR="00AF5DEE" w:rsidRDefault="00AF5DEE" w:rsidP="00AF5DEE">
      <w:pPr>
        <w:pStyle w:val="CUERPOTEXTO"/>
        <w:keepNext/>
        <w:numPr>
          <w:ilvl w:val="0"/>
          <w:numId w:val="17"/>
        </w:numPr>
      </w:pPr>
      <w:r>
        <w:tab/>
        <w:t>DB SE: Seguridad estructural</w:t>
      </w:r>
    </w:p>
    <w:p w:rsidR="00AF5DEE" w:rsidRDefault="00AF5DEE" w:rsidP="00AF5DEE">
      <w:pPr>
        <w:pStyle w:val="CUERPOTEXTO"/>
        <w:numPr>
          <w:ilvl w:val="0"/>
          <w:numId w:val="17"/>
        </w:numPr>
      </w:pPr>
      <w:r>
        <w:tab/>
        <w:t>DB SE AE: Acciones en la edificación</w:t>
      </w:r>
    </w:p>
    <w:p w:rsidR="00AF5DEE" w:rsidRDefault="00AF5DEE" w:rsidP="00AF5DEE">
      <w:pPr>
        <w:pStyle w:val="CUERPOTEXTO"/>
        <w:numPr>
          <w:ilvl w:val="0"/>
          <w:numId w:val="17"/>
        </w:numPr>
      </w:pPr>
      <w:r>
        <w:tab/>
        <w:t>DB SE C: Cimientos</w:t>
      </w:r>
    </w:p>
    <w:p w:rsidR="00AF5DEE" w:rsidRDefault="00AF5DEE" w:rsidP="00AF5DEE">
      <w:pPr>
        <w:pStyle w:val="CUERPOTEXTO"/>
        <w:numPr>
          <w:ilvl w:val="0"/>
          <w:numId w:val="17"/>
        </w:numPr>
      </w:pPr>
      <w:r>
        <w:tab/>
        <w:t>DB SE A: Acero</w:t>
      </w:r>
    </w:p>
    <w:p w:rsidR="00AF5DEE" w:rsidRDefault="00AF5DEE" w:rsidP="00AF5DEE">
      <w:pPr>
        <w:pStyle w:val="CUERPOTEXTO"/>
        <w:numPr>
          <w:ilvl w:val="0"/>
          <w:numId w:val="17"/>
        </w:numPr>
      </w:pPr>
      <w:r>
        <w:tab/>
        <w:t>DB SI: Seguridad en caso de incendio</w:t>
      </w:r>
    </w:p>
    <w:p w:rsidR="00AF5DEE" w:rsidRDefault="00AF5DEE" w:rsidP="00AF5DEE">
      <w:pPr>
        <w:pStyle w:val="CUERPOTEXTO"/>
      </w:pPr>
      <w:r>
        <w:t>Además, se ha tenido en cuenta la siguiente normativa en vigor:</w:t>
      </w:r>
    </w:p>
    <w:p w:rsidR="00AF5DEE" w:rsidRDefault="00AF5DEE" w:rsidP="00AF5DEE">
      <w:pPr>
        <w:pStyle w:val="CUERPOTEXTO"/>
        <w:keepNext/>
        <w:numPr>
          <w:ilvl w:val="0"/>
          <w:numId w:val="18"/>
        </w:numPr>
      </w:pPr>
      <w:r>
        <w:tab/>
        <w:t>EHE-08: Instrucción de Hormigón Estructural.</w:t>
      </w:r>
    </w:p>
    <w:p w:rsidR="00AF5DEE" w:rsidRDefault="00AF5DEE" w:rsidP="00AF5DEE">
      <w:pPr>
        <w:pStyle w:val="CUERPOTEXTO"/>
        <w:numPr>
          <w:ilvl w:val="0"/>
          <w:numId w:val="18"/>
        </w:numPr>
      </w:pPr>
      <w:r>
        <w:tab/>
        <w:t>NSCE-02: Norma de construcción sismorresistente: parte general y edificación.</w:t>
      </w:r>
    </w:p>
    <w:p w:rsidR="00AF5DEE" w:rsidRDefault="00AF5DEE" w:rsidP="00AF5DEE">
      <w:pPr>
        <w:pStyle w:val="CUERPOTEXTO"/>
      </w:pPr>
      <w:r>
        <w:t>De acuerdo a las necesidades, usos previstos y características del edificio, se adjunta la justificación documental del cumplimiento de las exigencias básicas de seguridad estructural.</w:t>
      </w:r>
    </w:p>
    <w:p w:rsidR="00AF5DEE" w:rsidRDefault="00AF5DEE" w:rsidP="00AF5DEE">
      <w:pPr>
        <w:spacing w:after="0" w:line="2" w:lineRule="auto"/>
      </w:pPr>
      <w:bookmarkStart w:id="0" w:name="PROJ:1:3:1:_RC_:1:2"/>
      <w:bookmarkEnd w:id="0"/>
    </w:p>
    <w:p w:rsidR="00AF5DEE" w:rsidRDefault="00AF5DEE" w:rsidP="00AF5DEE">
      <w:pPr>
        <w:pStyle w:val="CAP4"/>
        <w:keepNext/>
      </w:pPr>
      <w:r>
        <w:t>3.1.1.2. Documentación</w:t>
      </w:r>
    </w:p>
    <w:p w:rsidR="00AF5DEE" w:rsidRDefault="00AF5DEE" w:rsidP="00AF5DEE">
      <w:pPr>
        <w:pStyle w:val="CUERPOTEXTO"/>
      </w:pPr>
      <w:r>
        <w:t>El proyecto contiene la documentación completa, incluyendo memoria, planos, pliego de condiciones, instrucciones de uso y plan de mantenimiento.</w:t>
      </w:r>
    </w:p>
    <w:p w:rsidR="00AF5DEE" w:rsidRDefault="00AF5DEE" w:rsidP="00AF5DEE">
      <w:pPr>
        <w:spacing w:after="0" w:line="2" w:lineRule="auto"/>
      </w:pPr>
      <w:bookmarkStart w:id="1" w:name="PROJ:1:3:1:_RC_:1:3"/>
      <w:bookmarkEnd w:id="1"/>
    </w:p>
    <w:p w:rsidR="00AF5DEE" w:rsidRDefault="00AF5DEE" w:rsidP="00AF5DEE">
      <w:pPr>
        <w:pStyle w:val="CAP4"/>
        <w:keepNext/>
      </w:pPr>
      <w:r>
        <w:t>3.1.1.3. Exigencias básicas de seguridad estructural (DB SE)</w:t>
      </w:r>
    </w:p>
    <w:p w:rsidR="00AF5DEE" w:rsidRDefault="00AF5DEE" w:rsidP="00AF5DEE">
      <w:pPr>
        <w:spacing w:after="0" w:line="2" w:lineRule="auto"/>
      </w:pPr>
      <w:bookmarkStart w:id="2" w:name="PROJ:1:3:1:_RC_:1:3:1"/>
      <w:bookmarkEnd w:id="2"/>
    </w:p>
    <w:p w:rsidR="00AF5DEE" w:rsidRDefault="00AF5DEE" w:rsidP="00AF5DEE">
      <w:pPr>
        <w:pStyle w:val="CAP5"/>
        <w:keepNext/>
      </w:pPr>
      <w:r>
        <w:t>3.1.1.3.1. Análisis estructural y dimensionado</w:t>
      </w:r>
    </w:p>
    <w:p w:rsidR="00AF5DEE" w:rsidRDefault="00AF5DEE" w:rsidP="00AF5DEE">
      <w:pPr>
        <w:pStyle w:val="CUERPOTEXTO"/>
        <w:keepNext/>
        <w:spacing w:after="182"/>
        <w:rPr>
          <w:b/>
        </w:rPr>
      </w:pPr>
      <w:r>
        <w:rPr>
          <w:b/>
        </w:rPr>
        <w:t>Proceso</w:t>
      </w:r>
    </w:p>
    <w:p w:rsidR="00AF5DEE" w:rsidRDefault="00AF5DEE" w:rsidP="00AF5DEE">
      <w:pPr>
        <w:pStyle w:val="CUERPOTEXTO"/>
        <w:keepNext/>
        <w:spacing w:before="85" w:after="147"/>
        <w:ind w:left="283"/>
      </w:pPr>
      <w:r>
        <w:t>El proceso de verificación estructural del edificio se describe a continuación:</w:t>
      </w:r>
    </w:p>
    <w:p w:rsidR="00AF5DEE" w:rsidRDefault="00AF5DEE" w:rsidP="00AF5DEE">
      <w:pPr>
        <w:pStyle w:val="CUERPOTEXTO"/>
        <w:keepNext/>
        <w:spacing w:after="205"/>
        <w:ind w:left="420" w:hanging="136"/>
      </w:pPr>
      <w:r>
        <w:t>-</w:t>
      </w:r>
      <w:r>
        <w:tab/>
        <w:t>Determinación de situaciones de dimensionado.</w:t>
      </w:r>
    </w:p>
    <w:p w:rsidR="00AF5DEE" w:rsidRDefault="00AF5DEE" w:rsidP="00AF5DEE">
      <w:pPr>
        <w:pStyle w:val="CUERPOTEXTO"/>
        <w:keepNext/>
        <w:spacing w:after="205"/>
        <w:ind w:left="420" w:hanging="136"/>
      </w:pPr>
      <w:r>
        <w:t>-</w:t>
      </w:r>
      <w:r>
        <w:tab/>
        <w:t>Establecimiento de las acciones.</w:t>
      </w:r>
    </w:p>
    <w:p w:rsidR="00AF5DEE" w:rsidRDefault="00AF5DEE" w:rsidP="00AF5DEE">
      <w:pPr>
        <w:pStyle w:val="CUERPOTEXTO"/>
        <w:spacing w:after="205"/>
        <w:ind w:left="420" w:hanging="136"/>
      </w:pPr>
      <w:r>
        <w:t>-</w:t>
      </w:r>
      <w:r>
        <w:tab/>
        <w:t>Análisis estructural.</w:t>
      </w:r>
    </w:p>
    <w:p w:rsidR="00AF5DEE" w:rsidRDefault="00AF5DEE" w:rsidP="00AF5DEE">
      <w:pPr>
        <w:pStyle w:val="CUERPOTEXTO"/>
        <w:spacing w:after="290"/>
        <w:ind w:left="420" w:hanging="136"/>
      </w:pPr>
      <w:r>
        <w:t>-</w:t>
      </w:r>
      <w:r>
        <w:tab/>
        <w:t>Dimensionado.</w:t>
      </w:r>
    </w:p>
    <w:p w:rsidR="00AF5DEE" w:rsidRDefault="00AF5DEE" w:rsidP="00AF5DEE">
      <w:pPr>
        <w:pStyle w:val="CUERPOTEXTO"/>
        <w:keepNext/>
        <w:spacing w:after="62"/>
        <w:rPr>
          <w:b/>
        </w:rPr>
      </w:pPr>
      <w:r>
        <w:rPr>
          <w:b/>
        </w:rPr>
        <w:lastRenderedPageBreak/>
        <w:t>Situaciones de dimensionado</w:t>
      </w:r>
    </w:p>
    <w:p w:rsidR="00AF5DEE" w:rsidRDefault="00AF5DEE" w:rsidP="00AF5DEE">
      <w:pPr>
        <w:pStyle w:val="CUERPOTEXTO"/>
        <w:keepNext/>
        <w:spacing w:after="205"/>
        <w:ind w:left="420" w:hanging="136"/>
      </w:pPr>
      <w:r>
        <w:t>-</w:t>
      </w:r>
      <w:r>
        <w:tab/>
        <w:t>Persistentes: Condiciones normales de uso.</w:t>
      </w:r>
    </w:p>
    <w:p w:rsidR="00AF5DEE" w:rsidRDefault="00AF5DEE" w:rsidP="00AF5DEE">
      <w:pPr>
        <w:pStyle w:val="CUERPOTEXTO"/>
        <w:keepNext/>
        <w:spacing w:after="205"/>
        <w:ind w:left="420" w:hanging="136"/>
      </w:pPr>
      <w:r>
        <w:t>-</w:t>
      </w:r>
      <w:r>
        <w:tab/>
        <w:t>Transitorias: Condiciones aplicables durante un tiempo limitado.</w:t>
      </w:r>
    </w:p>
    <w:p w:rsidR="00AF5DEE" w:rsidRDefault="00AF5DEE" w:rsidP="00AF5DEE">
      <w:pPr>
        <w:pStyle w:val="CUERPOTEXTO"/>
        <w:spacing w:after="290"/>
        <w:ind w:left="420" w:hanging="136"/>
      </w:pPr>
      <w:r>
        <w:t>-</w:t>
      </w:r>
      <w:r>
        <w:tab/>
        <w:t>Extraordinarias: Condiciones excepcionales en las que se puede encontrar o a las que puede resultar expuesto el edificio (acciones accidentales).</w:t>
      </w:r>
    </w:p>
    <w:p w:rsidR="00AF5DEE" w:rsidRDefault="00AF5DEE" w:rsidP="00AF5DEE">
      <w:pPr>
        <w:pStyle w:val="CUERPOTEXTO"/>
        <w:keepNext/>
        <w:spacing w:after="182"/>
        <w:rPr>
          <w:b/>
        </w:rPr>
      </w:pPr>
      <w:r>
        <w:rPr>
          <w:b/>
        </w:rPr>
        <w:t>Periodo de servicio (vida útil):</w:t>
      </w:r>
    </w:p>
    <w:p w:rsidR="00AF5DEE" w:rsidRDefault="00AF5DEE" w:rsidP="00AF5DEE">
      <w:pPr>
        <w:pStyle w:val="CUERPOTEXTO"/>
        <w:spacing w:before="85" w:after="267"/>
        <w:ind w:left="283"/>
      </w:pPr>
      <w:r>
        <w:t>En este proyecto se considera una vida útil para la estructura de 50 años.</w:t>
      </w:r>
    </w:p>
    <w:p w:rsidR="00AF5DEE" w:rsidRDefault="00AF5DEE" w:rsidP="00AF5DEE">
      <w:pPr>
        <w:pStyle w:val="CUERPOTEXTO"/>
        <w:keepNext/>
        <w:spacing w:after="182"/>
        <w:rPr>
          <w:b/>
        </w:rPr>
      </w:pPr>
      <w:r>
        <w:rPr>
          <w:b/>
        </w:rPr>
        <w:t>Métodos de comprobación: Estados límite</w:t>
      </w:r>
    </w:p>
    <w:p w:rsidR="00AF5DEE" w:rsidRDefault="00AF5DEE" w:rsidP="00AF5DEE">
      <w:pPr>
        <w:pStyle w:val="CUERPOTEXTO"/>
        <w:spacing w:before="85" w:after="267"/>
        <w:ind w:left="283"/>
      </w:pPr>
      <w:r>
        <w:t>Situaciones que, de ser superadas, puede considerarse que el edificio no cumple con alguno de los requisitos estructurales para los que ha sido concebido.</w:t>
      </w:r>
    </w:p>
    <w:p w:rsidR="00AF5DEE" w:rsidRDefault="00AF5DEE" w:rsidP="00AF5DEE">
      <w:pPr>
        <w:pStyle w:val="CUERPOTEXTO"/>
        <w:keepNext/>
        <w:spacing w:after="62"/>
        <w:rPr>
          <w:b/>
        </w:rPr>
      </w:pPr>
      <w:r>
        <w:rPr>
          <w:b/>
        </w:rPr>
        <w:t>Estados límite últimos</w:t>
      </w:r>
    </w:p>
    <w:p w:rsidR="00AF5DEE" w:rsidRDefault="00AF5DEE" w:rsidP="00AF5DEE">
      <w:pPr>
        <w:pStyle w:val="CUERPOTEXTO"/>
        <w:keepNext/>
        <w:spacing w:after="182"/>
        <w:ind w:left="283"/>
      </w:pPr>
      <w:r>
        <w:t>Situación que, de ser superada, existe un riesgo para las personas, ya sea por una puesta fuera de servicio o por colapso parcial o total de la estructura.</w:t>
      </w:r>
    </w:p>
    <w:p w:rsidR="00AF5DEE" w:rsidRDefault="00AF5DEE" w:rsidP="00AF5DEE">
      <w:pPr>
        <w:pStyle w:val="CUERPOTEXTO"/>
        <w:keepNext/>
        <w:spacing w:after="147"/>
        <w:ind w:left="283"/>
      </w:pPr>
      <w:r>
        <w:t>Como estados límites últimos se han considerado los debidos a:</w:t>
      </w:r>
    </w:p>
    <w:p w:rsidR="00AF5DEE" w:rsidRDefault="00AF5DEE" w:rsidP="00AF5DEE">
      <w:pPr>
        <w:pStyle w:val="CUERPOTEXTO"/>
        <w:keepNext/>
        <w:spacing w:after="205"/>
        <w:ind w:left="420" w:hanging="136"/>
      </w:pPr>
      <w:r>
        <w:t>-</w:t>
      </w:r>
      <w:r>
        <w:tab/>
        <w:t>Pérdida de equilibrio del edificio o de una parte de él.</w:t>
      </w:r>
    </w:p>
    <w:p w:rsidR="00AF5DEE" w:rsidRDefault="00AF5DEE" w:rsidP="00AF5DEE">
      <w:pPr>
        <w:pStyle w:val="CUERPOTEXTO"/>
        <w:keepNext/>
        <w:spacing w:after="205"/>
        <w:ind w:left="420" w:hanging="136"/>
      </w:pPr>
      <w:r>
        <w:t>-</w:t>
      </w:r>
      <w:r>
        <w:tab/>
        <w:t>Deformación excesiva.</w:t>
      </w:r>
    </w:p>
    <w:p w:rsidR="00AF5DEE" w:rsidRDefault="00AF5DEE" w:rsidP="00AF5DEE">
      <w:pPr>
        <w:pStyle w:val="CUERPOTEXTO"/>
        <w:spacing w:after="205"/>
        <w:ind w:left="420" w:hanging="136"/>
      </w:pPr>
      <w:r>
        <w:t>-</w:t>
      </w:r>
      <w:r>
        <w:tab/>
        <w:t>Transformación de la estructura o de parte de ella en un mecanismo.</w:t>
      </w:r>
    </w:p>
    <w:p w:rsidR="00AF5DEE" w:rsidRDefault="00AF5DEE" w:rsidP="00AF5DEE">
      <w:pPr>
        <w:pStyle w:val="CUERPOTEXTO"/>
        <w:spacing w:after="205"/>
        <w:ind w:left="420" w:hanging="136"/>
      </w:pPr>
      <w:r>
        <w:t>-</w:t>
      </w:r>
      <w:r>
        <w:tab/>
        <w:t>Rotura de elementos estructurales o de sus uniones.</w:t>
      </w:r>
    </w:p>
    <w:p w:rsidR="00AF5DEE" w:rsidRDefault="00AF5DEE" w:rsidP="00AF5DEE">
      <w:pPr>
        <w:pStyle w:val="CUERPOTEXTO"/>
        <w:spacing w:after="290"/>
        <w:ind w:left="420" w:hanging="136"/>
      </w:pPr>
      <w:r>
        <w:t>-</w:t>
      </w:r>
      <w:r>
        <w:tab/>
        <w:t>Inestabilidad de elementos estructurales.</w:t>
      </w:r>
    </w:p>
    <w:p w:rsidR="00AF5DEE" w:rsidRDefault="00AF5DEE" w:rsidP="00AF5DEE">
      <w:pPr>
        <w:pStyle w:val="CUERPOTEXTO"/>
        <w:keepNext/>
        <w:spacing w:after="267"/>
        <w:rPr>
          <w:b/>
        </w:rPr>
      </w:pPr>
      <w:r>
        <w:rPr>
          <w:b/>
        </w:rPr>
        <w:t>Estados límite de servicio</w:t>
      </w:r>
    </w:p>
    <w:p w:rsidR="00AF5DEE" w:rsidRDefault="00AF5DEE" w:rsidP="00AF5DEE">
      <w:pPr>
        <w:pStyle w:val="CUERPOTEXTO"/>
        <w:keepNext/>
        <w:spacing w:before="85" w:after="147"/>
        <w:ind w:left="283"/>
      </w:pPr>
      <w:r>
        <w:t>Situación que de ser superada afecta a:</w:t>
      </w:r>
    </w:p>
    <w:p w:rsidR="00AF5DEE" w:rsidRDefault="00AF5DEE" w:rsidP="00AF5DEE">
      <w:pPr>
        <w:pStyle w:val="CUERPOTEXTO"/>
        <w:keepNext/>
        <w:spacing w:after="205"/>
        <w:ind w:left="420" w:hanging="136"/>
      </w:pPr>
      <w:r>
        <w:t>-</w:t>
      </w:r>
      <w:r>
        <w:tab/>
        <w:t>El nivel de confort y bienestar de los usuarios.</w:t>
      </w:r>
    </w:p>
    <w:p w:rsidR="00AF5DEE" w:rsidRDefault="00AF5DEE" w:rsidP="00AF5DEE">
      <w:pPr>
        <w:pStyle w:val="CUERPOTEXTO"/>
        <w:keepNext/>
        <w:spacing w:after="205"/>
        <w:ind w:left="420" w:hanging="136"/>
      </w:pPr>
      <w:r>
        <w:t>-</w:t>
      </w:r>
      <w:r>
        <w:tab/>
        <w:t>El correcto funcionamiento del edificio.</w:t>
      </w:r>
    </w:p>
    <w:p w:rsidR="00AF5DEE" w:rsidRDefault="00AF5DEE" w:rsidP="00AF5DEE">
      <w:pPr>
        <w:pStyle w:val="CUERPOTEXTO"/>
        <w:spacing w:after="290"/>
        <w:ind w:left="420" w:hanging="136"/>
      </w:pPr>
      <w:r>
        <w:t>-</w:t>
      </w:r>
      <w:r>
        <w:tab/>
        <w:t>La apariencia de la construcción.</w:t>
      </w:r>
    </w:p>
    <w:p w:rsidR="00AF5DEE" w:rsidRDefault="00AF5DEE" w:rsidP="00AF5DEE">
      <w:pPr>
        <w:spacing w:after="0" w:line="2" w:lineRule="auto"/>
      </w:pPr>
      <w:bookmarkStart w:id="3" w:name="PROJ:1:3:1:_RC_:1:3:2"/>
      <w:bookmarkEnd w:id="3"/>
    </w:p>
    <w:p w:rsidR="00AF5DEE" w:rsidRDefault="00AF5DEE" w:rsidP="00AF5DEE">
      <w:pPr>
        <w:pStyle w:val="CAP5"/>
        <w:keepNext/>
      </w:pPr>
      <w:r>
        <w:t>3.1.1.3.2. Acciones</w:t>
      </w:r>
    </w:p>
    <w:p w:rsidR="00AF5DEE" w:rsidRDefault="00AF5DEE" w:rsidP="00AF5DEE">
      <w:pPr>
        <w:pStyle w:val="CUERPOTEXTO"/>
        <w:keepNext/>
        <w:spacing w:after="182"/>
        <w:rPr>
          <w:b/>
        </w:rPr>
      </w:pPr>
      <w:r>
        <w:rPr>
          <w:b/>
        </w:rPr>
        <w:t>Clasificación de las acciones</w:t>
      </w:r>
    </w:p>
    <w:p w:rsidR="00AF5DEE" w:rsidRDefault="00AF5DEE" w:rsidP="00AF5DEE">
      <w:pPr>
        <w:pStyle w:val="CUERPOTEXTO"/>
        <w:keepNext/>
        <w:spacing w:before="85" w:after="147"/>
        <w:ind w:left="283"/>
      </w:pPr>
      <w:r>
        <w:t>Las acciones se clasifican, según su variación con el tiempo, en los siguientes tipos:</w:t>
      </w:r>
    </w:p>
    <w:p w:rsidR="00AF5DEE" w:rsidRDefault="00AF5DEE" w:rsidP="00AF5DEE">
      <w:pPr>
        <w:pStyle w:val="CUERPOTEXTO"/>
        <w:keepNext/>
        <w:spacing w:after="205"/>
        <w:ind w:left="420" w:hanging="136"/>
      </w:pPr>
      <w:r>
        <w:t>-</w:t>
      </w:r>
      <w:r>
        <w:tab/>
        <w:t>Permanentes (G): son aquellas que actúan en todo instante sobre el edificio, con posición constante y valor constante (pesos propios) o con variación despreciable.</w:t>
      </w:r>
    </w:p>
    <w:p w:rsidR="00AF5DEE" w:rsidRDefault="00AF5DEE" w:rsidP="00AF5DEE">
      <w:pPr>
        <w:pStyle w:val="CUERPOTEXTO"/>
        <w:keepNext/>
        <w:spacing w:after="205"/>
        <w:ind w:left="420" w:hanging="136"/>
      </w:pPr>
      <w:r>
        <w:t>-</w:t>
      </w:r>
      <w:r>
        <w:tab/>
        <w:t>Variables (Q): son aquellas que pueden actuar o no sobre el edificio (uso y acciones climáticas).</w:t>
      </w:r>
    </w:p>
    <w:p w:rsidR="00AF5DEE" w:rsidRDefault="00AF5DEE" w:rsidP="00AF5DEE">
      <w:pPr>
        <w:pStyle w:val="CUERPOTEXTO"/>
        <w:spacing w:after="290"/>
        <w:ind w:left="420" w:hanging="136"/>
      </w:pPr>
      <w:r>
        <w:t>-</w:t>
      </w:r>
      <w:r>
        <w:tab/>
        <w:t>Accidentales (A): son aquellas cuya probabilidad de ocurrencia es pequeña pero de gran importancia (sismo, incendio, impacto o explosión).</w:t>
      </w:r>
    </w:p>
    <w:p w:rsidR="00AF5DEE" w:rsidRDefault="00AF5DEE" w:rsidP="00AF5DEE">
      <w:pPr>
        <w:pStyle w:val="CUERPOTEXTO"/>
        <w:keepNext/>
        <w:spacing w:after="267"/>
        <w:rPr>
          <w:b/>
        </w:rPr>
      </w:pPr>
      <w:r>
        <w:rPr>
          <w:b/>
        </w:rPr>
        <w:t>Valores característicos de las acciones</w:t>
      </w:r>
    </w:p>
    <w:p w:rsidR="00AF5DEE" w:rsidRDefault="00AF5DEE" w:rsidP="00AF5DEE">
      <w:pPr>
        <w:pStyle w:val="CUERPOTEXTO"/>
        <w:ind w:left="283"/>
      </w:pPr>
      <w:r>
        <w:t xml:space="preserve">Los valores de las acciones están reflejadas en la justificación de cumplimiento del documento DB SE AE (ver apartado </w:t>
      </w:r>
      <w:r>
        <w:rPr>
          <w:i/>
        </w:rPr>
        <w:t>Acciones en la edificación (DB SE AE)</w:t>
      </w:r>
      <w:r>
        <w:t>).</w:t>
      </w:r>
    </w:p>
    <w:p w:rsidR="00AF5DEE" w:rsidRDefault="00AF5DEE" w:rsidP="00AF5DEE">
      <w:pPr>
        <w:spacing w:after="0" w:line="2" w:lineRule="auto"/>
      </w:pPr>
      <w:bookmarkStart w:id="4" w:name="PROJ:1:3:1:_RC_:1:3:3"/>
      <w:bookmarkEnd w:id="4"/>
    </w:p>
    <w:p w:rsidR="00AF5DEE" w:rsidRDefault="00AF5DEE" w:rsidP="00AF5DEE">
      <w:pPr>
        <w:pStyle w:val="CAP5"/>
        <w:keepNext/>
      </w:pPr>
      <w:r>
        <w:lastRenderedPageBreak/>
        <w:t>3.1.1.3.3. Datos geométricos</w:t>
      </w:r>
    </w:p>
    <w:p w:rsidR="00AF5DEE" w:rsidRDefault="00AF5DEE" w:rsidP="00AF5DEE">
      <w:pPr>
        <w:pStyle w:val="CUERPOTEXTO"/>
      </w:pPr>
      <w:r>
        <w:t>La definición geométrica de la estructura está indicada en los planos de proyecto.</w:t>
      </w:r>
    </w:p>
    <w:p w:rsidR="00AF5DEE" w:rsidRDefault="00AF5DEE" w:rsidP="00AF5DEE">
      <w:pPr>
        <w:spacing w:after="0" w:line="2" w:lineRule="auto"/>
      </w:pPr>
      <w:bookmarkStart w:id="5" w:name="PROJ:1:3:1:_RC_:1:3:4"/>
      <w:bookmarkEnd w:id="5"/>
    </w:p>
    <w:p w:rsidR="00AF5DEE" w:rsidRDefault="00AF5DEE" w:rsidP="00AF5DEE">
      <w:pPr>
        <w:pStyle w:val="CAP5"/>
        <w:keepNext/>
      </w:pPr>
      <w:r>
        <w:t>3.1.1.3.4. Características de los materiales</w:t>
      </w:r>
    </w:p>
    <w:p w:rsidR="00AF5DEE" w:rsidRDefault="00AF5DEE" w:rsidP="00AF5DEE">
      <w:pPr>
        <w:pStyle w:val="CUERPOTEXTO"/>
      </w:pPr>
      <w:r>
        <w:t>Los valores característicos de las propiedades de los materiales se detallarán en la justificación del Documento Básico correspondiente o bien en la justificación de la instrucción EHE-08.</w:t>
      </w:r>
    </w:p>
    <w:p w:rsidR="00AF5DEE" w:rsidRDefault="00AF5DEE" w:rsidP="00AF5DEE">
      <w:pPr>
        <w:spacing w:after="0" w:line="2" w:lineRule="auto"/>
      </w:pPr>
      <w:bookmarkStart w:id="6" w:name="PROJ:1:3:1:_RC_:1:3:5"/>
      <w:bookmarkEnd w:id="6"/>
    </w:p>
    <w:p w:rsidR="00AF5DEE" w:rsidRDefault="00AF5DEE" w:rsidP="00AF5DEE">
      <w:pPr>
        <w:pStyle w:val="CAP5"/>
        <w:keepNext/>
      </w:pPr>
      <w:r>
        <w:t>3.1.1.3.5. Modelo para el análisis estructural</w:t>
      </w:r>
    </w:p>
    <w:p w:rsidR="00AF5DEE" w:rsidRDefault="00AF5DEE" w:rsidP="00AF5DEE">
      <w:pPr>
        <w:pStyle w:val="CUERPOTEXTO"/>
        <w:spacing w:after="182"/>
      </w:pPr>
      <w:r>
        <w:t>Se realiza un cálculo espacial en tres dimensiones por métodos matriciales, considerando los elementos que definen la estructura: zapatas, pilares, vigas, diagonales de arrostramiento, escaleras y perfiles de acero.</w:t>
      </w:r>
    </w:p>
    <w:p w:rsidR="00AF5DEE" w:rsidRDefault="00AF5DEE" w:rsidP="00AF5DEE">
      <w:pPr>
        <w:pStyle w:val="CUERPOTEXTO"/>
        <w:spacing w:after="182"/>
      </w:pPr>
      <w:r>
        <w:t>Se establece la compatibilidad de desplazamientos en todos los nudos, considerando seis grados de libertad y la hipótesis de indeformabilidad en el plano para cada forjado continuo, impidiéndose los desplazamientos relativos entre nudos.</w:t>
      </w:r>
    </w:p>
    <w:p w:rsidR="00AF5DEE" w:rsidRDefault="00AF5DEE" w:rsidP="00AF5DEE">
      <w:pPr>
        <w:pStyle w:val="CUERPOTEXTO"/>
        <w:spacing w:after="182"/>
      </w:pPr>
      <w:r>
        <w:t>A los efectos de obtención de solicitaciones y desplazamientos, se supone un comportamiento lineal de los materiales.</w:t>
      </w:r>
    </w:p>
    <w:p w:rsidR="00AF5DEE" w:rsidRDefault="00AF5DEE" w:rsidP="00AF5DEE">
      <w:pPr>
        <w:pStyle w:val="CUERPOTEXTO"/>
        <w:keepNext/>
        <w:spacing w:after="147"/>
        <w:rPr>
          <w:b/>
        </w:rPr>
      </w:pPr>
      <w:r>
        <w:rPr>
          <w:b/>
        </w:rPr>
        <w:t>Cálculos por ordenador</w:t>
      </w:r>
    </w:p>
    <w:p w:rsidR="00AF5DEE" w:rsidRDefault="00AF5DEE" w:rsidP="00AF5DEE">
      <w:pPr>
        <w:pStyle w:val="CUERPOTEXTO"/>
        <w:keepNext/>
        <w:spacing w:after="182"/>
      </w:pPr>
      <w:r>
        <w:t>Nombre del programa: CYPECAD.</w:t>
      </w:r>
    </w:p>
    <w:p w:rsidR="00AF5DEE" w:rsidRDefault="00AF5DEE" w:rsidP="00AF5DEE">
      <w:pPr>
        <w:pStyle w:val="CUERPOTEXTO"/>
        <w:keepNext/>
        <w:spacing w:after="182"/>
      </w:pPr>
      <w:r>
        <w:t>Empresa: CYPE Ingenieros, S.A.- Avda. Eusebio Sempere, 5 - 03003 ALICANTE.</w:t>
      </w:r>
    </w:p>
    <w:p w:rsidR="00AF5DEE" w:rsidRDefault="00AF5DEE" w:rsidP="00AF5DEE">
      <w:pPr>
        <w:pStyle w:val="CUERPOTEXTO"/>
        <w:keepNext/>
        <w:ind w:left="283"/>
      </w:pPr>
      <w:r>
        <w:t>CYPECAD realiza un cálculo espacial por métodos matriciales, considerando todos los elementos que definen la estructura: zapatas, pilares, vigas, diagonales de arrostramiento, escaleras y perfiles de acero.</w:t>
      </w:r>
    </w:p>
    <w:p w:rsidR="00AF5DEE" w:rsidRDefault="00AF5DEE" w:rsidP="00AF5DEE">
      <w:pPr>
        <w:pStyle w:val="CUERPOTEXTO"/>
        <w:keepNext/>
        <w:ind w:left="283"/>
      </w:pPr>
      <w:r>
        <w:t>Se establece la compatibilidad de desplazamientos en todos los nudos, considerando seis grados de libertad y utilizando la hipótesis de indeformabilidad del plano de cada planta (diafragma rígido), para modelar el comportamiento del forjado.</w:t>
      </w:r>
    </w:p>
    <w:p w:rsidR="00AF5DEE" w:rsidRDefault="00AF5DEE" w:rsidP="00AF5DEE">
      <w:pPr>
        <w:pStyle w:val="CUERPOTEXTO"/>
        <w:ind w:left="283"/>
      </w:pPr>
      <w:r>
        <w:t>A los efectos de obtención de las distintas respuestas estructurales (solicitaciones, desplazamientos, tensiones, etc.) se supone un comportamiento lineal de los materiales, realizando por tanto un cálculo estático para acciones no sísmicas. Para la consideración de la acción sísmica se realiza un análisis modal espectral.</w:t>
      </w:r>
    </w:p>
    <w:p w:rsidR="00AF5DEE" w:rsidRDefault="00AF5DEE" w:rsidP="00AF5DEE">
      <w:pPr>
        <w:spacing w:after="0" w:line="2" w:lineRule="auto"/>
      </w:pPr>
      <w:bookmarkStart w:id="7" w:name="PROJ:1:3:1:_RC_:1:3:6"/>
      <w:bookmarkEnd w:id="7"/>
    </w:p>
    <w:p w:rsidR="00AF5DEE" w:rsidRDefault="00AF5DEE" w:rsidP="00AF5DEE">
      <w:pPr>
        <w:pStyle w:val="CAP5"/>
        <w:keepNext/>
      </w:pPr>
      <w:r>
        <w:t>3.1.1.3.6. Verificaciones basadas en coeficientes parciales</w:t>
      </w:r>
    </w:p>
    <w:p w:rsidR="00AF5DEE" w:rsidRDefault="00AF5DEE" w:rsidP="00AF5DEE">
      <w:pPr>
        <w:pStyle w:val="CUERPOTEXTO"/>
      </w:pPr>
      <w:r>
        <w:t>En la verificación de los estados límite mediante coeficientes parciales, para la determinación del efecto de las acciones, así como de la respuesta estructural, se utilizan los valores de cálculo de las variables, obtenidos a partir de sus valores característicos, multiplicándolos o dividiéndolos por los correspondientes coeficientes parciales para las acciones y la resistencia, respectivamente.</w:t>
      </w:r>
    </w:p>
    <w:p w:rsidR="00AF5DEE" w:rsidRDefault="00AF5DEE" w:rsidP="00AF5DEE">
      <w:pPr>
        <w:pStyle w:val="CUERPOTEXTO"/>
        <w:keepNext/>
        <w:spacing w:after="62"/>
        <w:rPr>
          <w:b/>
        </w:rPr>
      </w:pPr>
      <w:r>
        <w:t>Verificación de la estabilidad: E</w:t>
      </w:r>
      <w:r>
        <w:rPr>
          <w:vertAlign w:val="subscript"/>
        </w:rPr>
        <w:t>d, estab</w:t>
      </w:r>
      <w:r>
        <w:t xml:space="preserve"> </w:t>
      </w:r>
      <w:r>
        <w:rPr>
          <w:rFonts w:ascii="Symbol" w:hAnsi="Symbol" w:cs="Symbol"/>
        </w:rPr>
        <w:t></w:t>
      </w:r>
      <w:r>
        <w:t xml:space="preserve"> E</w:t>
      </w:r>
      <w:r>
        <w:rPr>
          <w:vertAlign w:val="subscript"/>
        </w:rPr>
        <w:t>d, desestab</w:t>
      </w:r>
    </w:p>
    <w:p w:rsidR="00AF5DEE" w:rsidRDefault="00AF5DEE" w:rsidP="00AF5DEE">
      <w:pPr>
        <w:pStyle w:val="CUERPOTEXTO"/>
        <w:keepNext/>
        <w:spacing w:after="205"/>
        <w:ind w:left="420" w:hanging="136"/>
      </w:pPr>
      <w:r>
        <w:t>-</w:t>
      </w:r>
      <w:r>
        <w:tab/>
        <w:t>E</w:t>
      </w:r>
      <w:r>
        <w:rPr>
          <w:vertAlign w:val="subscript"/>
        </w:rPr>
        <w:t>d, estab</w:t>
      </w:r>
      <w:r>
        <w:t>: Valor de cálculo de los efectos de las acciones estabilizadoras.</w:t>
      </w:r>
    </w:p>
    <w:p w:rsidR="00AF5DEE" w:rsidRDefault="00AF5DEE" w:rsidP="00AF5DEE">
      <w:pPr>
        <w:pStyle w:val="CUERPOTEXTO"/>
        <w:spacing w:after="290"/>
        <w:ind w:left="420" w:hanging="136"/>
      </w:pPr>
      <w:r>
        <w:t>-</w:t>
      </w:r>
      <w:r>
        <w:tab/>
        <w:t>E</w:t>
      </w:r>
      <w:r>
        <w:rPr>
          <w:vertAlign w:val="subscript"/>
        </w:rPr>
        <w:t>d, desestab</w:t>
      </w:r>
      <w:r>
        <w:t>: Valor de cálculo de los efectos de las acciones desestabilizadoras.</w:t>
      </w:r>
    </w:p>
    <w:p w:rsidR="00AF5DEE" w:rsidRDefault="00AF5DEE" w:rsidP="00AF5DEE">
      <w:pPr>
        <w:pStyle w:val="CUERPOTEXTO"/>
        <w:keepNext/>
        <w:spacing w:after="62"/>
        <w:rPr>
          <w:b/>
        </w:rPr>
      </w:pPr>
      <w:r>
        <w:t>Verificación de la resistencia de la estructura: R</w:t>
      </w:r>
      <w:r>
        <w:rPr>
          <w:vertAlign w:val="subscript"/>
        </w:rPr>
        <w:t>d</w:t>
      </w:r>
      <w:r>
        <w:t xml:space="preserve"> </w:t>
      </w:r>
      <w:r>
        <w:rPr>
          <w:rFonts w:ascii="Symbol" w:hAnsi="Symbol" w:cs="Symbol"/>
        </w:rPr>
        <w:t></w:t>
      </w:r>
      <w:r>
        <w:t xml:space="preserve"> E</w:t>
      </w:r>
      <w:r>
        <w:rPr>
          <w:vertAlign w:val="subscript"/>
        </w:rPr>
        <w:t>d</w:t>
      </w:r>
    </w:p>
    <w:p w:rsidR="00AF5DEE" w:rsidRDefault="00AF5DEE" w:rsidP="00AF5DEE">
      <w:pPr>
        <w:pStyle w:val="CUERPOTEXTO"/>
        <w:keepNext/>
        <w:spacing w:after="205"/>
        <w:ind w:left="420" w:hanging="136"/>
      </w:pPr>
      <w:r>
        <w:t>-</w:t>
      </w:r>
      <w:r>
        <w:tab/>
        <w:t>R</w:t>
      </w:r>
      <w:r>
        <w:rPr>
          <w:vertAlign w:val="subscript"/>
        </w:rPr>
        <w:t>d</w:t>
      </w:r>
      <w:r>
        <w:t>: Valor de cálculo de la resistencia correspondiente.</w:t>
      </w:r>
    </w:p>
    <w:p w:rsidR="00AF5DEE" w:rsidRDefault="00AF5DEE" w:rsidP="00AF5DEE">
      <w:pPr>
        <w:pStyle w:val="CUERPOTEXTO"/>
        <w:spacing w:after="290"/>
        <w:ind w:left="420" w:hanging="136"/>
      </w:pPr>
      <w:r>
        <w:t>-</w:t>
      </w:r>
      <w:r>
        <w:tab/>
        <w:t>E</w:t>
      </w:r>
      <w:r>
        <w:rPr>
          <w:vertAlign w:val="subscript"/>
        </w:rPr>
        <w:t>d</w:t>
      </w:r>
      <w:r>
        <w:t>: Valor de cálculo del efecto de las acciones.</w:t>
      </w:r>
    </w:p>
    <w:p w:rsidR="00AF5DEE" w:rsidRDefault="00AF5DEE" w:rsidP="00AF5DEE">
      <w:pPr>
        <w:pStyle w:val="CUERPOTEXTO"/>
        <w:keepNext/>
        <w:spacing w:after="62"/>
        <w:rPr>
          <w:b/>
        </w:rPr>
      </w:pPr>
      <w:r>
        <w:rPr>
          <w:b/>
        </w:rPr>
        <w:t>Combinaciones de acciones consideradas y coeficientes parciales de seguridad</w:t>
      </w:r>
    </w:p>
    <w:p w:rsidR="00AF5DEE" w:rsidRDefault="00AF5DEE" w:rsidP="00AF5DEE">
      <w:pPr>
        <w:pStyle w:val="CUERPOTEXTO"/>
        <w:keepNext/>
        <w:spacing w:after="85"/>
        <w:ind w:left="567"/>
      </w:pPr>
      <w:r>
        <w:t>Para las distintas situaciones de proyecto, las combinaciones de acciones se definirán de acuerdo con los siguientes criterios:</w:t>
      </w:r>
    </w:p>
    <w:p w:rsidR="00AF5DEE" w:rsidRDefault="00AF5DEE" w:rsidP="00AF5DEE">
      <w:pPr>
        <w:pStyle w:val="CUERPOTEXTO"/>
        <w:keepNext/>
        <w:spacing w:after="205"/>
        <w:ind w:left="986" w:hanging="136"/>
        <w:rPr>
          <w:b/>
        </w:rPr>
      </w:pPr>
      <w:r>
        <w:rPr>
          <w:b/>
        </w:rPr>
        <w:t>-</w:t>
      </w:r>
      <w:r>
        <w:rPr>
          <w:b/>
        </w:rPr>
        <w:tab/>
        <w:t>Con coeficientes de combinación</w:t>
      </w:r>
    </w:p>
    <w:p w:rsidR="00AF5DEE" w:rsidRDefault="002D76DF" w:rsidP="00AF5DEE">
      <w:pPr>
        <w:pStyle w:val="CUERPOTEXTO"/>
        <w:ind w:left="1417"/>
      </w:pPr>
      <w:r>
        <w:rPr>
          <w:noProof/>
        </w:rPr>
        <w:drawing>
          <wp:inline distT="0" distB="0" distL="0" distR="0">
            <wp:extent cx="2162175" cy="285750"/>
            <wp:effectExtent l="0" t="0" r="9525" b="0"/>
            <wp:docPr id="1" name="Imagen 1" descr="image3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32.wmf"/>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62175" cy="285750"/>
                    </a:xfrm>
                    <a:prstGeom prst="rect">
                      <a:avLst/>
                    </a:prstGeom>
                    <a:noFill/>
                    <a:ln>
                      <a:noFill/>
                    </a:ln>
                  </pic:spPr>
                </pic:pic>
              </a:graphicData>
            </a:graphic>
          </wp:inline>
        </w:drawing>
      </w:r>
    </w:p>
    <w:p w:rsidR="00AF5DEE" w:rsidRDefault="00AF5DEE" w:rsidP="00AF5DEE">
      <w:pPr>
        <w:pStyle w:val="CUERPOTEXTO"/>
        <w:keepNext/>
        <w:spacing w:after="205"/>
        <w:ind w:left="986" w:hanging="136"/>
        <w:rPr>
          <w:b/>
        </w:rPr>
      </w:pPr>
      <w:r>
        <w:rPr>
          <w:b/>
        </w:rPr>
        <w:lastRenderedPageBreak/>
        <w:t>-</w:t>
      </w:r>
      <w:r>
        <w:rPr>
          <w:b/>
        </w:rPr>
        <w:tab/>
        <w:t>Sin coeficientes de combinación</w:t>
      </w:r>
    </w:p>
    <w:p w:rsidR="00AF5DEE" w:rsidRDefault="002D76DF" w:rsidP="00AF5DEE">
      <w:pPr>
        <w:pStyle w:val="CUERPOTEXTO"/>
        <w:ind w:left="1417"/>
      </w:pPr>
      <w:r>
        <w:rPr>
          <w:noProof/>
        </w:rPr>
        <w:drawing>
          <wp:inline distT="0" distB="0" distL="0" distR="0">
            <wp:extent cx="1257300" cy="266700"/>
            <wp:effectExtent l="0" t="0" r="0" b="0"/>
            <wp:docPr id="2" name="0 Imagen" descr="image33.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image33.wmf"/>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57300" cy="266700"/>
                    </a:xfrm>
                    <a:prstGeom prst="rect">
                      <a:avLst/>
                    </a:prstGeom>
                    <a:noFill/>
                    <a:ln>
                      <a:noFill/>
                    </a:ln>
                  </pic:spPr>
                </pic:pic>
              </a:graphicData>
            </a:graphic>
          </wp:inline>
        </w:drawing>
      </w:r>
    </w:p>
    <w:p w:rsidR="00AF5DEE" w:rsidRDefault="00AF5DEE" w:rsidP="00AF5DEE">
      <w:pPr>
        <w:pStyle w:val="CUERPOTEXTO"/>
        <w:keepNext/>
        <w:spacing w:after="290"/>
        <w:ind w:left="986" w:hanging="136"/>
      </w:pPr>
      <w:r>
        <w:t>-</w:t>
      </w:r>
      <w:r>
        <w:tab/>
        <w:t>Donde:</w:t>
      </w:r>
    </w:p>
    <w:p w:rsidR="00AF5DEE" w:rsidRDefault="00AF5DEE" w:rsidP="00AF5DEE">
      <w:pPr>
        <w:pStyle w:val="CUERPOTEXTO"/>
        <w:keepNext/>
      </w:pPr>
      <w:r>
        <w:t xml:space="preserve"> </w:t>
      </w:r>
    </w:p>
    <w:tbl>
      <w:tblPr>
        <w:tblW w:w="0" w:type="auto"/>
        <w:tblCellMar>
          <w:top w:w="28" w:type="dxa"/>
          <w:left w:w="28" w:type="dxa"/>
          <w:bottom w:w="28" w:type="dxa"/>
          <w:right w:w="28" w:type="dxa"/>
        </w:tblCellMar>
        <w:tblLook w:val="0000"/>
      </w:tblPr>
      <w:tblGrid>
        <w:gridCol w:w="375"/>
        <w:gridCol w:w="7151"/>
      </w:tblGrid>
      <w:tr w:rsidR="00AF5DEE" w:rsidTr="00AF5DEE">
        <w:trPr>
          <w:cantSplit/>
        </w:trPr>
        <w:tc>
          <w:tcPr>
            <w:tcW w:w="0" w:type="auto"/>
            <w:vAlign w:val="center"/>
          </w:tcPr>
          <w:p w:rsidR="00AF5DEE" w:rsidRDefault="00AF5DEE" w:rsidP="00AF5DEE">
            <w:pPr>
              <w:pStyle w:val="CUERPOTEXTOTABLA"/>
            </w:pPr>
            <w:r>
              <w:t>G</w:t>
            </w:r>
            <w:r>
              <w:rPr>
                <w:vertAlign w:val="subscript"/>
              </w:rPr>
              <w:t>k</w:t>
            </w:r>
          </w:p>
        </w:tc>
        <w:tc>
          <w:tcPr>
            <w:tcW w:w="0" w:type="auto"/>
            <w:noWrap/>
            <w:vAlign w:val="center"/>
          </w:tcPr>
          <w:p w:rsidR="00AF5DEE" w:rsidRDefault="00AF5DEE" w:rsidP="00AF5DEE">
            <w:pPr>
              <w:pStyle w:val="CUERPOTEXTOTABLA"/>
            </w:pPr>
            <w:r>
              <w:t>Acción permanente</w:t>
            </w:r>
          </w:p>
        </w:tc>
      </w:tr>
      <w:tr w:rsidR="00AF5DEE" w:rsidTr="00AF5DEE">
        <w:trPr>
          <w:cantSplit/>
        </w:trPr>
        <w:tc>
          <w:tcPr>
            <w:tcW w:w="0" w:type="auto"/>
            <w:vAlign w:val="center"/>
          </w:tcPr>
          <w:p w:rsidR="00AF5DEE" w:rsidRDefault="00AF5DEE" w:rsidP="00AF5DEE">
            <w:pPr>
              <w:pStyle w:val="CUERPOTEXTOTABLA"/>
            </w:pPr>
            <w:r>
              <w:t>P</w:t>
            </w:r>
            <w:r>
              <w:rPr>
                <w:vertAlign w:val="subscript"/>
              </w:rPr>
              <w:t>k</w:t>
            </w:r>
          </w:p>
        </w:tc>
        <w:tc>
          <w:tcPr>
            <w:tcW w:w="0" w:type="auto"/>
            <w:noWrap/>
            <w:vAlign w:val="center"/>
          </w:tcPr>
          <w:p w:rsidR="00AF5DEE" w:rsidRDefault="00AF5DEE" w:rsidP="00AF5DEE">
            <w:pPr>
              <w:pStyle w:val="CUERPOTEXTOTABLA"/>
            </w:pPr>
            <w:r>
              <w:t>Acción de pretensado</w:t>
            </w:r>
          </w:p>
        </w:tc>
      </w:tr>
      <w:tr w:rsidR="00AF5DEE" w:rsidTr="00AF5DEE">
        <w:trPr>
          <w:cantSplit/>
        </w:trPr>
        <w:tc>
          <w:tcPr>
            <w:tcW w:w="0" w:type="auto"/>
            <w:vAlign w:val="center"/>
          </w:tcPr>
          <w:p w:rsidR="00AF5DEE" w:rsidRDefault="00AF5DEE" w:rsidP="00AF5DEE">
            <w:pPr>
              <w:pStyle w:val="CUERPOTEXTOTABLA"/>
            </w:pPr>
            <w:r>
              <w:t>Q</w:t>
            </w:r>
            <w:r>
              <w:rPr>
                <w:vertAlign w:val="subscript"/>
              </w:rPr>
              <w:t>k</w:t>
            </w:r>
          </w:p>
        </w:tc>
        <w:tc>
          <w:tcPr>
            <w:tcW w:w="0" w:type="auto"/>
            <w:noWrap/>
            <w:vAlign w:val="center"/>
          </w:tcPr>
          <w:p w:rsidR="00AF5DEE" w:rsidRDefault="00AF5DEE" w:rsidP="00AF5DEE">
            <w:pPr>
              <w:pStyle w:val="CUERPOTEXTOTABLA"/>
            </w:pPr>
            <w:r>
              <w:t>Acción variable</w:t>
            </w:r>
          </w:p>
        </w:tc>
      </w:tr>
      <w:tr w:rsidR="00AF5DEE" w:rsidTr="00AF5DEE">
        <w:trPr>
          <w:cantSplit/>
        </w:trPr>
        <w:tc>
          <w:tcPr>
            <w:tcW w:w="0" w:type="auto"/>
          </w:tcPr>
          <w:p w:rsidR="00AF5DEE" w:rsidRDefault="00AF5DEE" w:rsidP="00AF5DEE">
            <w:pPr>
              <w:pStyle w:val="CUERPOTEXTOTABLA"/>
            </w:pPr>
            <w:r>
              <w:rPr>
                <w:rFonts w:ascii="Symbol" w:hAnsi="Symbol" w:cs="Symbol"/>
              </w:rPr>
              <w:t></w:t>
            </w:r>
            <w:r>
              <w:rPr>
                <w:vertAlign w:val="subscript"/>
              </w:rPr>
              <w:t>G</w:t>
            </w:r>
          </w:p>
        </w:tc>
        <w:tc>
          <w:tcPr>
            <w:tcW w:w="0" w:type="auto"/>
            <w:noWrap/>
            <w:vAlign w:val="bottom"/>
          </w:tcPr>
          <w:p w:rsidR="00AF5DEE" w:rsidRDefault="00AF5DEE" w:rsidP="00AF5DEE">
            <w:pPr>
              <w:pStyle w:val="CUERPOTEXTOTABLA"/>
            </w:pPr>
            <w:r>
              <w:t>Coeficiente parcial de seguridad de las acciones permanentes</w:t>
            </w:r>
          </w:p>
        </w:tc>
      </w:tr>
      <w:tr w:rsidR="00AF5DEE" w:rsidTr="00AF5DEE">
        <w:trPr>
          <w:cantSplit/>
        </w:trPr>
        <w:tc>
          <w:tcPr>
            <w:tcW w:w="0" w:type="auto"/>
          </w:tcPr>
          <w:p w:rsidR="00AF5DEE" w:rsidRDefault="00AF5DEE" w:rsidP="00AF5DEE">
            <w:pPr>
              <w:pStyle w:val="CUERPOTEXTOTABLA"/>
            </w:pPr>
            <w:r>
              <w:rPr>
                <w:rFonts w:ascii="Symbol" w:hAnsi="Symbol" w:cs="Symbol"/>
              </w:rPr>
              <w:t></w:t>
            </w:r>
            <w:r>
              <w:rPr>
                <w:vertAlign w:val="subscript"/>
              </w:rPr>
              <w:t>P</w:t>
            </w:r>
          </w:p>
        </w:tc>
        <w:tc>
          <w:tcPr>
            <w:tcW w:w="0" w:type="auto"/>
            <w:noWrap/>
            <w:vAlign w:val="bottom"/>
          </w:tcPr>
          <w:p w:rsidR="00AF5DEE" w:rsidRDefault="00AF5DEE" w:rsidP="00AF5DEE">
            <w:pPr>
              <w:pStyle w:val="CUERPOTEXTOTABLA"/>
            </w:pPr>
            <w:r>
              <w:t>Coeficiente parcial de seguridad de la acción de pretensado</w:t>
            </w:r>
          </w:p>
        </w:tc>
      </w:tr>
      <w:tr w:rsidR="00AF5DEE" w:rsidTr="00AF5DEE">
        <w:trPr>
          <w:cantSplit/>
        </w:trPr>
        <w:tc>
          <w:tcPr>
            <w:tcW w:w="0" w:type="auto"/>
          </w:tcPr>
          <w:p w:rsidR="00AF5DEE" w:rsidRDefault="00AF5DEE" w:rsidP="00AF5DEE">
            <w:pPr>
              <w:pStyle w:val="CUERPOTEXTOTABLA"/>
            </w:pPr>
            <w:r>
              <w:rPr>
                <w:rFonts w:ascii="Symbol" w:hAnsi="Symbol" w:cs="Symbol"/>
              </w:rPr>
              <w:t></w:t>
            </w:r>
            <w:r>
              <w:rPr>
                <w:vertAlign w:val="subscript"/>
              </w:rPr>
              <w:t>Q,1</w:t>
            </w:r>
          </w:p>
        </w:tc>
        <w:tc>
          <w:tcPr>
            <w:tcW w:w="0" w:type="auto"/>
            <w:noWrap/>
            <w:vAlign w:val="bottom"/>
          </w:tcPr>
          <w:p w:rsidR="00AF5DEE" w:rsidRDefault="00AF5DEE" w:rsidP="00AF5DEE">
            <w:pPr>
              <w:pStyle w:val="CUERPOTEXTOTABLA"/>
            </w:pPr>
            <w:r>
              <w:t>Coeficiente parcial de seguridad de la acción variable principal</w:t>
            </w:r>
          </w:p>
        </w:tc>
      </w:tr>
      <w:tr w:rsidR="00AF5DEE" w:rsidTr="00AF5DEE">
        <w:trPr>
          <w:cantSplit/>
        </w:trPr>
        <w:tc>
          <w:tcPr>
            <w:tcW w:w="0" w:type="auto"/>
          </w:tcPr>
          <w:p w:rsidR="00AF5DEE" w:rsidRDefault="00AF5DEE" w:rsidP="00AF5DEE">
            <w:pPr>
              <w:pStyle w:val="CUERPOTEXTOTABLA"/>
            </w:pPr>
            <w:r>
              <w:rPr>
                <w:rFonts w:ascii="Symbol" w:hAnsi="Symbol" w:cs="Symbol"/>
              </w:rPr>
              <w:t></w:t>
            </w:r>
            <w:r>
              <w:rPr>
                <w:vertAlign w:val="subscript"/>
              </w:rPr>
              <w:t>Q,i</w:t>
            </w:r>
          </w:p>
        </w:tc>
        <w:tc>
          <w:tcPr>
            <w:tcW w:w="0" w:type="auto"/>
            <w:noWrap/>
            <w:vAlign w:val="bottom"/>
          </w:tcPr>
          <w:p w:rsidR="00AF5DEE" w:rsidRDefault="00AF5DEE" w:rsidP="00AF5DEE">
            <w:pPr>
              <w:pStyle w:val="CUERPOTEXTOTABLA"/>
            </w:pPr>
            <w:r>
              <w:t>Coeficiente parcial de seguridad de las acciones variables de acompañamiento</w:t>
            </w:r>
          </w:p>
        </w:tc>
      </w:tr>
      <w:tr w:rsidR="00AF5DEE" w:rsidTr="00AF5DEE">
        <w:trPr>
          <w:cantSplit/>
        </w:trPr>
        <w:tc>
          <w:tcPr>
            <w:tcW w:w="0" w:type="auto"/>
          </w:tcPr>
          <w:p w:rsidR="00AF5DEE" w:rsidRDefault="00AF5DEE" w:rsidP="00AF5DEE">
            <w:pPr>
              <w:pStyle w:val="CUERPOTEXTOTABLA"/>
            </w:pPr>
            <w:r>
              <w:rPr>
                <w:rFonts w:ascii="Symbol" w:hAnsi="Symbol" w:cs="Symbol"/>
              </w:rPr>
              <w:t></w:t>
            </w:r>
            <w:r>
              <w:rPr>
                <w:vertAlign w:val="subscript"/>
              </w:rPr>
              <w:t>p,1</w:t>
            </w:r>
          </w:p>
        </w:tc>
        <w:tc>
          <w:tcPr>
            <w:tcW w:w="0" w:type="auto"/>
            <w:noWrap/>
            <w:vAlign w:val="bottom"/>
          </w:tcPr>
          <w:p w:rsidR="00AF5DEE" w:rsidRDefault="00AF5DEE" w:rsidP="00AF5DEE">
            <w:pPr>
              <w:pStyle w:val="CUERPOTEXTOTABLA"/>
            </w:pPr>
            <w:r>
              <w:t>Coeficiente de combinación de la acción variable principal</w:t>
            </w:r>
          </w:p>
        </w:tc>
      </w:tr>
      <w:tr w:rsidR="00AF5DEE" w:rsidTr="00AF5DEE">
        <w:trPr>
          <w:cantSplit/>
        </w:trPr>
        <w:tc>
          <w:tcPr>
            <w:tcW w:w="0" w:type="auto"/>
          </w:tcPr>
          <w:p w:rsidR="00AF5DEE" w:rsidRDefault="00AF5DEE" w:rsidP="00AF5DEE">
            <w:pPr>
              <w:pStyle w:val="CUERPOTEXTOTABLA"/>
            </w:pPr>
            <w:r>
              <w:rPr>
                <w:rFonts w:ascii="Symbol" w:hAnsi="Symbol" w:cs="Symbol"/>
              </w:rPr>
              <w:t></w:t>
            </w:r>
            <w:r>
              <w:rPr>
                <w:vertAlign w:val="subscript"/>
              </w:rPr>
              <w:t>a,i</w:t>
            </w:r>
          </w:p>
        </w:tc>
        <w:tc>
          <w:tcPr>
            <w:tcW w:w="0" w:type="auto"/>
            <w:noWrap/>
            <w:vAlign w:val="bottom"/>
          </w:tcPr>
          <w:p w:rsidR="00AF5DEE" w:rsidRDefault="00AF5DEE" w:rsidP="00AF5DEE">
            <w:pPr>
              <w:pStyle w:val="CUERPOTEXTOTABLA"/>
            </w:pPr>
            <w:r>
              <w:t>Coeficiente de combinación de las acciones variables de acompañamiento</w:t>
            </w:r>
          </w:p>
        </w:tc>
      </w:tr>
    </w:tbl>
    <w:p w:rsidR="00AF5DEE" w:rsidRDefault="00AF5DEE" w:rsidP="00AF5DEE">
      <w:pPr>
        <w:spacing w:after="0" w:line="2" w:lineRule="auto"/>
      </w:pPr>
    </w:p>
    <w:p w:rsidR="00AF5DEE" w:rsidRDefault="00AF5DEE" w:rsidP="00AF5DEE">
      <w:pPr>
        <w:pStyle w:val="CUERPOTEXTO"/>
      </w:pPr>
      <w:r>
        <w:t xml:space="preserve"> </w:t>
      </w:r>
    </w:p>
    <w:p w:rsidR="00AF5DEE" w:rsidRDefault="00AF5DEE" w:rsidP="00AF5DEE">
      <w:pPr>
        <w:pStyle w:val="CUERPOTEXTO"/>
        <w:keepNext/>
        <w:spacing w:after="62"/>
        <w:ind w:left="567"/>
      </w:pPr>
      <w:r>
        <w:t>Para cada situación de proyecto y estado límite los coeficientes a utilizar serán:</w:t>
      </w:r>
    </w:p>
    <w:p w:rsidR="00AF5DEE" w:rsidRDefault="00AF5DEE" w:rsidP="00AF5DEE">
      <w:pPr>
        <w:pStyle w:val="CUERPOTEXTO"/>
        <w:keepNext/>
        <w:ind w:left="1134"/>
        <w:rPr>
          <w:b/>
        </w:rPr>
      </w:pPr>
      <w:r>
        <w:rPr>
          <w:b/>
        </w:rPr>
        <w:t>E.L.U. de rotura. Hormigón: EHE-08</w:t>
      </w:r>
    </w:p>
    <w:p w:rsidR="00AF5DEE" w:rsidRDefault="00AF5DEE" w:rsidP="00AF5DEE">
      <w:pPr>
        <w:pStyle w:val="CUERPOTEXTO"/>
        <w:keepNext/>
      </w:pPr>
      <w:r>
        <w:t xml:space="preserve"> </w:t>
      </w:r>
    </w:p>
    <w:tbl>
      <w:tblPr>
        <w:tblW w:w="5000" w:type="pct"/>
        <w:jc w:val="center"/>
        <w:tblCellMar>
          <w:top w:w="28" w:type="dxa"/>
          <w:left w:w="28" w:type="dxa"/>
          <w:bottom w:w="28" w:type="dxa"/>
          <w:right w:w="28" w:type="dxa"/>
        </w:tblCellMar>
        <w:tblLook w:val="0000"/>
      </w:tblPr>
      <w:tblGrid>
        <w:gridCol w:w="2451"/>
        <w:gridCol w:w="1620"/>
        <w:gridCol w:w="2135"/>
        <w:gridCol w:w="1317"/>
        <w:gridCol w:w="2171"/>
      </w:tblGrid>
      <w:tr w:rsidR="00AF5DEE" w:rsidTr="00AF5DEE">
        <w:trPr>
          <w:tblHeader/>
          <w:jc w:val="center"/>
        </w:trPr>
        <w:tc>
          <w:tcPr>
            <w:tcW w:w="0" w:type="auto"/>
            <w:gridSpan w:val="5"/>
            <w:tcBorders>
              <w:top w:val="single" w:sz="2" w:space="0" w:color="000000"/>
              <w:left w:val="single" w:sz="2" w:space="0" w:color="000000"/>
              <w:bottom w:val="single" w:sz="2" w:space="0" w:color="000000"/>
              <w:right w:val="single" w:sz="2" w:space="0" w:color="000000"/>
            </w:tcBorders>
            <w:shd w:val="clear" w:color="auto" w:fill="DAD7D3"/>
            <w:noWrap/>
            <w:vAlign w:val="center"/>
          </w:tcPr>
          <w:p w:rsidR="00AF5DEE" w:rsidRDefault="00AF5DEE" w:rsidP="00AF5DEE">
            <w:pPr>
              <w:pStyle w:val="CUERPOTEXTOTABLA"/>
              <w:jc w:val="center"/>
              <w:rPr>
                <w:b/>
              </w:rPr>
            </w:pPr>
            <w:r>
              <w:rPr>
                <w:b/>
              </w:rPr>
              <w:t>Persistente o transitoria</w:t>
            </w:r>
          </w:p>
        </w:tc>
      </w:tr>
      <w:tr w:rsidR="00AF5DEE" w:rsidTr="00AF5DEE">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 xml:space="preserve"> </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vAlign w:val="center"/>
          </w:tcPr>
          <w:p w:rsidR="00AF5DEE" w:rsidRDefault="00AF5DEE" w:rsidP="00AF5DEE">
            <w:pPr>
              <w:pStyle w:val="CUERPOTEXTOTABLA"/>
              <w:jc w:val="center"/>
            </w:pPr>
            <w:r>
              <w:t>Coeficientes parciales de seguridad (</w:t>
            </w:r>
            <w:r>
              <w:rPr>
                <w:rFonts w:ascii="Symbol" w:hAnsi="Symbol" w:cs="Symbol"/>
              </w:rPr>
              <w:t></w:t>
            </w:r>
            <w:r>
              <w:t>)</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Coeficientes de combinación (</w:t>
            </w:r>
            <w:r>
              <w:rPr>
                <w:rFonts w:ascii="Symbol" w:hAnsi="Symbol" w:cs="Symbol"/>
              </w:rPr>
              <w:t></w:t>
            </w:r>
            <w:r>
              <w:t>)</w:t>
            </w:r>
          </w:p>
        </w:tc>
      </w:tr>
      <w:tr w:rsidR="00AF5DEE" w:rsidTr="00AF5DEE">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AF5DEE" w:rsidRDefault="00AF5DEE" w:rsidP="00AF5DEE"/>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rsidR="00AF5DEE" w:rsidRDefault="00AF5DEE" w:rsidP="00AF5DEE">
            <w:pPr>
              <w:pStyle w:val="CUERPOTEXTOTABLA"/>
              <w:jc w:val="center"/>
            </w:pPr>
            <w:r>
              <w:t>Favorable</w:t>
            </w: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rsidR="00AF5DEE" w:rsidRDefault="00AF5DEE" w:rsidP="00AF5DEE">
            <w:pPr>
              <w:pStyle w:val="CUERPOTEXTOTABLA"/>
              <w:jc w:val="center"/>
            </w:pPr>
            <w:r>
              <w:t>Desfavorable</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Principal (</w:t>
            </w:r>
            <w:r>
              <w:rPr>
                <w:rFonts w:ascii="Symbol" w:hAnsi="Symbol" w:cs="Symbol"/>
              </w:rPr>
              <w:t></w:t>
            </w:r>
            <w:r>
              <w:rPr>
                <w:vertAlign w:val="subscript"/>
              </w:rPr>
              <w:t>p</w:t>
            </w:r>
            <w: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Acompañamiento (</w:t>
            </w:r>
            <w:r>
              <w:rPr>
                <w:rFonts w:ascii="Symbol" w:hAnsi="Symbol" w:cs="Symbol"/>
              </w:rPr>
              <w:t></w:t>
            </w:r>
            <w:r>
              <w:rPr>
                <w:vertAlign w:val="subscript"/>
              </w:rPr>
              <w:t>a</w:t>
            </w:r>
            <w:r>
              <w:t>)</w:t>
            </w:r>
          </w:p>
        </w:tc>
      </w:tr>
      <w:tr w:rsidR="00AF5DEE" w:rsidTr="00AF5DEE">
        <w:trPr>
          <w:cantSplit/>
          <w:jc w:val="center"/>
        </w:trPr>
        <w:tc>
          <w:tcPr>
            <w:tcW w:w="0" w:type="auto"/>
            <w:tcBorders>
              <w:top w:val="single" w:sz="2" w:space="0" w:color="000000"/>
              <w:left w:val="single" w:sz="2" w:space="0" w:color="000000"/>
              <w:right w:val="single" w:sz="2" w:space="0" w:color="000000"/>
            </w:tcBorders>
            <w:noWrap/>
            <w:vAlign w:val="center"/>
          </w:tcPr>
          <w:p w:rsidR="00AF5DEE" w:rsidRDefault="00AF5DEE" w:rsidP="00AF5DEE">
            <w:pPr>
              <w:pStyle w:val="CUERPOTEXTOTABLA"/>
            </w:pPr>
            <w:r>
              <w:t>Carga permanente (G)</w:t>
            </w:r>
          </w:p>
        </w:tc>
        <w:tc>
          <w:tcPr>
            <w:tcW w:w="0" w:type="auto"/>
            <w:tcBorders>
              <w:top w:val="single" w:sz="2" w:space="0" w:color="000000"/>
              <w:left w:val="single" w:sz="2" w:space="0" w:color="000000"/>
              <w:right w:val="single" w:sz="2" w:space="0" w:color="000000"/>
            </w:tcBorders>
            <w:noWrap/>
            <w:vAlign w:val="center"/>
          </w:tcPr>
          <w:p w:rsidR="00AF5DEE" w:rsidRDefault="00AF5DEE" w:rsidP="00AF5DEE">
            <w:pPr>
              <w:pStyle w:val="CUERPOTEXTOTABLA"/>
              <w:jc w:val="center"/>
            </w:pPr>
            <w:r>
              <w:t>1.000</w:t>
            </w:r>
          </w:p>
        </w:tc>
        <w:tc>
          <w:tcPr>
            <w:tcW w:w="0" w:type="auto"/>
            <w:tcBorders>
              <w:top w:val="single" w:sz="2" w:space="0" w:color="000000"/>
              <w:left w:val="single" w:sz="2" w:space="0" w:color="000000"/>
              <w:right w:val="single" w:sz="2" w:space="0" w:color="000000"/>
            </w:tcBorders>
            <w:noWrap/>
            <w:vAlign w:val="center"/>
          </w:tcPr>
          <w:p w:rsidR="00AF5DEE" w:rsidRDefault="00AF5DEE" w:rsidP="00AF5DEE">
            <w:pPr>
              <w:pStyle w:val="CUERPOTEXTOTABLA"/>
              <w:jc w:val="center"/>
            </w:pPr>
            <w:r>
              <w:t>1.350</w:t>
            </w:r>
          </w:p>
        </w:tc>
        <w:tc>
          <w:tcPr>
            <w:tcW w:w="0" w:type="auto"/>
            <w:tcBorders>
              <w:top w:val="single" w:sz="2" w:space="0" w:color="000000"/>
              <w:left w:val="single" w:sz="2" w:space="0" w:color="000000"/>
              <w:right w:val="single" w:sz="2" w:space="0" w:color="000000"/>
            </w:tcBorders>
            <w:noWrap/>
            <w:vAlign w:val="center"/>
          </w:tcPr>
          <w:p w:rsidR="00AF5DEE" w:rsidRDefault="00AF5DEE" w:rsidP="00AF5DEE">
            <w:pPr>
              <w:pStyle w:val="CUERPOTEXTOTABLA"/>
              <w:jc w:val="center"/>
            </w:pPr>
            <w:r>
              <w:t>-</w:t>
            </w:r>
          </w:p>
        </w:tc>
        <w:tc>
          <w:tcPr>
            <w:tcW w:w="0" w:type="auto"/>
            <w:tcBorders>
              <w:top w:val="single" w:sz="2" w:space="0" w:color="000000"/>
              <w:left w:val="single" w:sz="2" w:space="0" w:color="000000"/>
              <w:right w:val="single" w:sz="2" w:space="0" w:color="000000"/>
            </w:tcBorders>
            <w:noWrap/>
            <w:vAlign w:val="center"/>
          </w:tcPr>
          <w:p w:rsidR="00AF5DEE" w:rsidRDefault="00AF5DEE" w:rsidP="00AF5DEE">
            <w:pPr>
              <w:pStyle w:val="CUERPOTEXTOTABLA"/>
              <w:jc w:val="center"/>
            </w:pPr>
            <w:r>
              <w:t>-</w:t>
            </w:r>
          </w:p>
        </w:tc>
      </w:tr>
      <w:tr w:rsidR="00AF5DEE" w:rsidTr="00AF5DEE">
        <w:trPr>
          <w:cantSplit/>
          <w:jc w:val="center"/>
        </w:trPr>
        <w:tc>
          <w:tcPr>
            <w:tcW w:w="0" w:type="auto"/>
            <w:tcBorders>
              <w:left w:val="single" w:sz="2" w:space="0" w:color="000000"/>
              <w:right w:val="single" w:sz="2" w:space="0" w:color="000000"/>
            </w:tcBorders>
            <w:noWrap/>
            <w:vAlign w:val="center"/>
          </w:tcPr>
          <w:p w:rsidR="00AF5DEE" w:rsidRDefault="00AF5DEE" w:rsidP="00AF5DEE">
            <w:pPr>
              <w:pStyle w:val="CUERPOTEXTOTABLA"/>
            </w:pPr>
            <w:r>
              <w:t>Sobrecarga (Q - Uso C)</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1.500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1.000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0.700</w:t>
            </w:r>
          </w:p>
        </w:tc>
      </w:tr>
      <w:tr w:rsidR="00AF5DEE" w:rsidTr="00AF5DEE">
        <w:trPr>
          <w:cantSplit/>
          <w:jc w:val="center"/>
        </w:trPr>
        <w:tc>
          <w:tcPr>
            <w:tcW w:w="0" w:type="auto"/>
            <w:tcBorders>
              <w:left w:val="single" w:sz="2" w:space="0" w:color="000000"/>
              <w:right w:val="single" w:sz="2" w:space="0" w:color="000000"/>
            </w:tcBorders>
            <w:noWrap/>
            <w:vAlign w:val="center"/>
          </w:tcPr>
          <w:p w:rsidR="00AF5DEE" w:rsidRDefault="00AF5DEE" w:rsidP="00AF5DEE">
            <w:pPr>
              <w:pStyle w:val="CUERPOTEXTOTABLA"/>
            </w:pPr>
            <w:r>
              <w:t>Sobrecarga (Q - Uso G2)</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1.500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1.000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r>
      <w:tr w:rsidR="00AF5DEE" w:rsidTr="00AF5DEE">
        <w:trPr>
          <w:cantSplit/>
          <w:jc w:val="center"/>
        </w:trPr>
        <w:tc>
          <w:tcPr>
            <w:tcW w:w="0" w:type="auto"/>
            <w:tcBorders>
              <w:left w:val="single" w:sz="2" w:space="0" w:color="000000"/>
              <w:right w:val="single" w:sz="2" w:space="0" w:color="000000"/>
            </w:tcBorders>
            <w:noWrap/>
            <w:vAlign w:val="center"/>
          </w:tcPr>
          <w:p w:rsidR="00AF5DEE" w:rsidRDefault="00AF5DEE" w:rsidP="00AF5DEE">
            <w:pPr>
              <w:pStyle w:val="CUERPOTEXTOTABLA"/>
            </w:pPr>
            <w:r>
              <w:t>Sobrecarga (Q - Uso G1)</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1.500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r>
      <w:tr w:rsidR="00AF5DEE" w:rsidTr="00AF5DEE">
        <w:trPr>
          <w:cantSplit/>
          <w:jc w:val="center"/>
        </w:trPr>
        <w:tc>
          <w:tcPr>
            <w:tcW w:w="0" w:type="auto"/>
            <w:tcBorders>
              <w:left w:val="single" w:sz="2" w:space="0" w:color="000000"/>
              <w:right w:val="single" w:sz="2" w:space="0" w:color="000000"/>
            </w:tcBorders>
            <w:noWrap/>
            <w:vAlign w:val="center"/>
          </w:tcPr>
          <w:p w:rsidR="00AF5DEE" w:rsidRDefault="00AF5DEE" w:rsidP="00AF5DEE">
            <w:pPr>
              <w:pStyle w:val="CUERPOTEXTOTABLA"/>
            </w:pPr>
            <w:r>
              <w:t>Viento (Q)</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1.500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1.000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0.600</w:t>
            </w:r>
          </w:p>
        </w:tc>
      </w:tr>
      <w:tr w:rsidR="00AF5DEE" w:rsidTr="00AF5DEE">
        <w:trPr>
          <w:cantSplit/>
          <w:jc w:val="center"/>
        </w:trPr>
        <w:tc>
          <w:tcPr>
            <w:tcW w:w="0" w:type="auto"/>
            <w:tcBorders>
              <w:left w:val="single" w:sz="2" w:space="0" w:color="000000"/>
              <w:bottom w:val="single" w:sz="2" w:space="0" w:color="000000"/>
              <w:right w:val="single" w:sz="2" w:space="0" w:color="000000"/>
            </w:tcBorders>
            <w:noWrap/>
            <w:vAlign w:val="center"/>
          </w:tcPr>
          <w:p w:rsidR="00AF5DEE" w:rsidRDefault="00AF5DEE" w:rsidP="00AF5DEE">
            <w:pPr>
              <w:pStyle w:val="CUERPOTEXTOTABLA"/>
            </w:pPr>
            <w:r>
              <w:t>Nieve (Q)</w:t>
            </w:r>
          </w:p>
        </w:tc>
        <w:tc>
          <w:tcPr>
            <w:tcW w:w="0" w:type="auto"/>
            <w:tcBorders>
              <w:left w:val="single" w:sz="2" w:space="0" w:color="000000"/>
              <w:bottom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bottom w:val="single" w:sz="2" w:space="0" w:color="000000"/>
              <w:right w:val="single" w:sz="2" w:space="0" w:color="000000"/>
            </w:tcBorders>
            <w:noWrap/>
            <w:vAlign w:val="center"/>
          </w:tcPr>
          <w:p w:rsidR="00AF5DEE" w:rsidRDefault="00AF5DEE" w:rsidP="00AF5DEE">
            <w:pPr>
              <w:pStyle w:val="CUERPOTEXTOTABLA"/>
              <w:jc w:val="center"/>
            </w:pPr>
            <w:r>
              <w:t>1.500</w:t>
            </w:r>
          </w:p>
        </w:tc>
        <w:tc>
          <w:tcPr>
            <w:tcW w:w="0" w:type="auto"/>
            <w:tcBorders>
              <w:left w:val="single" w:sz="2" w:space="0" w:color="000000"/>
              <w:bottom w:val="single" w:sz="2" w:space="0" w:color="000000"/>
              <w:right w:val="single" w:sz="2" w:space="0" w:color="000000"/>
            </w:tcBorders>
            <w:noWrap/>
            <w:vAlign w:val="center"/>
          </w:tcPr>
          <w:p w:rsidR="00AF5DEE" w:rsidRDefault="00AF5DEE" w:rsidP="00AF5DEE">
            <w:pPr>
              <w:pStyle w:val="CUERPOTEXTOTABLA"/>
              <w:jc w:val="center"/>
            </w:pPr>
            <w:r>
              <w:t>1.000</w:t>
            </w:r>
          </w:p>
        </w:tc>
        <w:tc>
          <w:tcPr>
            <w:tcW w:w="0" w:type="auto"/>
            <w:tcBorders>
              <w:left w:val="single" w:sz="2" w:space="0" w:color="000000"/>
              <w:bottom w:val="single" w:sz="2" w:space="0" w:color="000000"/>
              <w:right w:val="single" w:sz="2" w:space="0" w:color="000000"/>
            </w:tcBorders>
            <w:noWrap/>
            <w:vAlign w:val="center"/>
          </w:tcPr>
          <w:p w:rsidR="00AF5DEE" w:rsidRDefault="00AF5DEE" w:rsidP="00AF5DEE">
            <w:pPr>
              <w:pStyle w:val="CUERPOTEXTOTABLA"/>
              <w:jc w:val="center"/>
            </w:pPr>
            <w:r>
              <w:t>0.500</w:t>
            </w:r>
          </w:p>
        </w:tc>
      </w:tr>
    </w:tbl>
    <w:p w:rsidR="00AF5DEE" w:rsidRDefault="00AF5DEE" w:rsidP="00AF5DEE">
      <w:pPr>
        <w:spacing w:after="0" w:line="2" w:lineRule="auto"/>
      </w:pPr>
    </w:p>
    <w:p w:rsidR="00AF5DEE" w:rsidRDefault="00AF5DEE" w:rsidP="00AF5DEE">
      <w:pPr>
        <w:pStyle w:val="CUERPOTEXTO"/>
      </w:pPr>
      <w:r>
        <w:t xml:space="preserve"> </w:t>
      </w:r>
    </w:p>
    <w:p w:rsidR="00AF5DEE" w:rsidRDefault="00AF5DEE" w:rsidP="00AF5DEE">
      <w:pPr>
        <w:pStyle w:val="CUERPOTEXTO"/>
        <w:keepNext/>
      </w:pPr>
      <w:r>
        <w:t xml:space="preserve"> </w:t>
      </w:r>
    </w:p>
    <w:tbl>
      <w:tblPr>
        <w:tblW w:w="5000" w:type="pct"/>
        <w:jc w:val="center"/>
        <w:tblCellMar>
          <w:top w:w="28" w:type="dxa"/>
          <w:left w:w="28" w:type="dxa"/>
          <w:bottom w:w="28" w:type="dxa"/>
          <w:right w:w="28" w:type="dxa"/>
        </w:tblCellMar>
        <w:tblLook w:val="0000"/>
      </w:tblPr>
      <w:tblGrid>
        <w:gridCol w:w="2451"/>
        <w:gridCol w:w="1620"/>
        <w:gridCol w:w="2135"/>
        <w:gridCol w:w="1317"/>
        <w:gridCol w:w="2171"/>
      </w:tblGrid>
      <w:tr w:rsidR="00AF5DEE" w:rsidTr="00AF5DEE">
        <w:trPr>
          <w:tblHeader/>
          <w:jc w:val="center"/>
        </w:trPr>
        <w:tc>
          <w:tcPr>
            <w:tcW w:w="0" w:type="auto"/>
            <w:gridSpan w:val="5"/>
            <w:tcBorders>
              <w:top w:val="single" w:sz="2" w:space="0" w:color="000000"/>
              <w:left w:val="single" w:sz="2" w:space="0" w:color="000000"/>
              <w:bottom w:val="single" w:sz="2" w:space="0" w:color="000000"/>
              <w:right w:val="single" w:sz="2" w:space="0" w:color="000000"/>
            </w:tcBorders>
            <w:shd w:val="clear" w:color="auto" w:fill="DAD7D3"/>
            <w:noWrap/>
            <w:vAlign w:val="center"/>
          </w:tcPr>
          <w:p w:rsidR="00AF5DEE" w:rsidRDefault="00AF5DEE" w:rsidP="00AF5DEE">
            <w:pPr>
              <w:pStyle w:val="CUERPOTEXTOTABLA"/>
              <w:jc w:val="center"/>
              <w:rPr>
                <w:b/>
              </w:rPr>
            </w:pPr>
            <w:r>
              <w:rPr>
                <w:b/>
              </w:rPr>
              <w:t>Persistente o transitoria (G1)</w:t>
            </w:r>
          </w:p>
        </w:tc>
      </w:tr>
      <w:tr w:rsidR="00AF5DEE" w:rsidTr="00AF5DEE">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 xml:space="preserve"> </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vAlign w:val="center"/>
          </w:tcPr>
          <w:p w:rsidR="00AF5DEE" w:rsidRDefault="00AF5DEE" w:rsidP="00AF5DEE">
            <w:pPr>
              <w:pStyle w:val="CUERPOTEXTOTABLA"/>
              <w:jc w:val="center"/>
            </w:pPr>
            <w:r>
              <w:t>Coeficientes parciales de seguridad (</w:t>
            </w:r>
            <w:r>
              <w:rPr>
                <w:rFonts w:ascii="Symbol" w:hAnsi="Symbol" w:cs="Symbol"/>
              </w:rPr>
              <w:t></w:t>
            </w:r>
            <w:r>
              <w:t>)</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Coeficientes de combinación (</w:t>
            </w:r>
            <w:r>
              <w:rPr>
                <w:rFonts w:ascii="Symbol" w:hAnsi="Symbol" w:cs="Symbol"/>
              </w:rPr>
              <w:t></w:t>
            </w:r>
            <w:r>
              <w:t>)</w:t>
            </w:r>
          </w:p>
        </w:tc>
      </w:tr>
      <w:tr w:rsidR="00AF5DEE" w:rsidTr="00AF5DEE">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AF5DEE" w:rsidRDefault="00AF5DEE" w:rsidP="00AF5DEE"/>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rsidR="00AF5DEE" w:rsidRDefault="00AF5DEE" w:rsidP="00AF5DEE">
            <w:pPr>
              <w:pStyle w:val="CUERPOTEXTOTABLA"/>
              <w:jc w:val="center"/>
            </w:pPr>
            <w:r>
              <w:t>Favorable</w:t>
            </w: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rsidR="00AF5DEE" w:rsidRDefault="00AF5DEE" w:rsidP="00AF5DEE">
            <w:pPr>
              <w:pStyle w:val="CUERPOTEXTOTABLA"/>
              <w:jc w:val="center"/>
            </w:pPr>
            <w:r>
              <w:t>Desfavorable</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Principal (</w:t>
            </w:r>
            <w:r>
              <w:rPr>
                <w:rFonts w:ascii="Symbol" w:hAnsi="Symbol" w:cs="Symbol"/>
              </w:rPr>
              <w:t></w:t>
            </w:r>
            <w:r>
              <w:rPr>
                <w:vertAlign w:val="subscript"/>
              </w:rPr>
              <w:t>p</w:t>
            </w:r>
            <w: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Acompañamiento (</w:t>
            </w:r>
            <w:r>
              <w:rPr>
                <w:rFonts w:ascii="Symbol" w:hAnsi="Symbol" w:cs="Symbol"/>
              </w:rPr>
              <w:t></w:t>
            </w:r>
            <w:r>
              <w:rPr>
                <w:vertAlign w:val="subscript"/>
              </w:rPr>
              <w:t>a</w:t>
            </w:r>
            <w:r>
              <w:t>)</w:t>
            </w:r>
          </w:p>
        </w:tc>
      </w:tr>
      <w:tr w:rsidR="00AF5DEE" w:rsidTr="00AF5DEE">
        <w:trPr>
          <w:cantSplit/>
          <w:jc w:val="center"/>
        </w:trPr>
        <w:tc>
          <w:tcPr>
            <w:tcW w:w="0" w:type="auto"/>
            <w:tcBorders>
              <w:top w:val="single" w:sz="2" w:space="0" w:color="000000"/>
              <w:left w:val="single" w:sz="2" w:space="0" w:color="000000"/>
              <w:right w:val="single" w:sz="2" w:space="0" w:color="000000"/>
            </w:tcBorders>
            <w:noWrap/>
            <w:vAlign w:val="center"/>
          </w:tcPr>
          <w:p w:rsidR="00AF5DEE" w:rsidRDefault="00AF5DEE" w:rsidP="00AF5DEE">
            <w:pPr>
              <w:pStyle w:val="CUERPOTEXTOTABLA"/>
            </w:pPr>
            <w:r>
              <w:t>Carga permanente (G)</w:t>
            </w:r>
          </w:p>
        </w:tc>
        <w:tc>
          <w:tcPr>
            <w:tcW w:w="0" w:type="auto"/>
            <w:tcBorders>
              <w:top w:val="single" w:sz="2" w:space="0" w:color="000000"/>
              <w:left w:val="single" w:sz="2" w:space="0" w:color="000000"/>
              <w:right w:val="single" w:sz="2" w:space="0" w:color="000000"/>
            </w:tcBorders>
            <w:noWrap/>
            <w:vAlign w:val="center"/>
          </w:tcPr>
          <w:p w:rsidR="00AF5DEE" w:rsidRDefault="00AF5DEE" w:rsidP="00AF5DEE">
            <w:pPr>
              <w:pStyle w:val="CUERPOTEXTOTABLA"/>
              <w:jc w:val="center"/>
            </w:pPr>
            <w:r>
              <w:t>1.000</w:t>
            </w:r>
          </w:p>
        </w:tc>
        <w:tc>
          <w:tcPr>
            <w:tcW w:w="0" w:type="auto"/>
            <w:tcBorders>
              <w:top w:val="single" w:sz="2" w:space="0" w:color="000000"/>
              <w:left w:val="single" w:sz="2" w:space="0" w:color="000000"/>
              <w:right w:val="single" w:sz="2" w:space="0" w:color="000000"/>
            </w:tcBorders>
            <w:noWrap/>
            <w:vAlign w:val="center"/>
          </w:tcPr>
          <w:p w:rsidR="00AF5DEE" w:rsidRDefault="00AF5DEE" w:rsidP="00AF5DEE">
            <w:pPr>
              <w:pStyle w:val="CUERPOTEXTOTABLA"/>
              <w:jc w:val="center"/>
            </w:pPr>
            <w:r>
              <w:t>1.350</w:t>
            </w:r>
          </w:p>
        </w:tc>
        <w:tc>
          <w:tcPr>
            <w:tcW w:w="0" w:type="auto"/>
            <w:tcBorders>
              <w:top w:val="single" w:sz="2" w:space="0" w:color="000000"/>
              <w:left w:val="single" w:sz="2" w:space="0" w:color="000000"/>
              <w:right w:val="single" w:sz="2" w:space="0" w:color="000000"/>
            </w:tcBorders>
            <w:noWrap/>
            <w:vAlign w:val="center"/>
          </w:tcPr>
          <w:p w:rsidR="00AF5DEE" w:rsidRDefault="00AF5DEE" w:rsidP="00AF5DEE">
            <w:pPr>
              <w:pStyle w:val="CUERPOTEXTOTABLA"/>
              <w:jc w:val="center"/>
            </w:pPr>
            <w:r>
              <w:t>-</w:t>
            </w:r>
          </w:p>
        </w:tc>
        <w:tc>
          <w:tcPr>
            <w:tcW w:w="0" w:type="auto"/>
            <w:tcBorders>
              <w:top w:val="single" w:sz="2" w:space="0" w:color="000000"/>
              <w:left w:val="single" w:sz="2" w:space="0" w:color="000000"/>
              <w:right w:val="single" w:sz="2" w:space="0" w:color="000000"/>
            </w:tcBorders>
            <w:noWrap/>
            <w:vAlign w:val="center"/>
          </w:tcPr>
          <w:p w:rsidR="00AF5DEE" w:rsidRDefault="00AF5DEE" w:rsidP="00AF5DEE">
            <w:pPr>
              <w:pStyle w:val="CUERPOTEXTOTABLA"/>
              <w:jc w:val="center"/>
            </w:pPr>
            <w:r>
              <w:t>-</w:t>
            </w:r>
          </w:p>
        </w:tc>
      </w:tr>
      <w:tr w:rsidR="00AF5DEE" w:rsidTr="00AF5DEE">
        <w:trPr>
          <w:cantSplit/>
          <w:jc w:val="center"/>
        </w:trPr>
        <w:tc>
          <w:tcPr>
            <w:tcW w:w="0" w:type="auto"/>
            <w:tcBorders>
              <w:left w:val="single" w:sz="2" w:space="0" w:color="000000"/>
              <w:right w:val="single" w:sz="2" w:space="0" w:color="000000"/>
            </w:tcBorders>
            <w:noWrap/>
            <w:vAlign w:val="center"/>
          </w:tcPr>
          <w:p w:rsidR="00AF5DEE" w:rsidRDefault="00AF5DEE" w:rsidP="00AF5DEE">
            <w:pPr>
              <w:pStyle w:val="CUERPOTEXTOTABLA"/>
            </w:pPr>
            <w:r>
              <w:t>Sobrecarga (Q - Uso C)</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1.500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r>
      <w:tr w:rsidR="00AF5DEE" w:rsidTr="00AF5DEE">
        <w:trPr>
          <w:cantSplit/>
          <w:jc w:val="center"/>
        </w:trPr>
        <w:tc>
          <w:tcPr>
            <w:tcW w:w="0" w:type="auto"/>
            <w:tcBorders>
              <w:left w:val="single" w:sz="2" w:space="0" w:color="000000"/>
              <w:right w:val="single" w:sz="2" w:space="0" w:color="000000"/>
            </w:tcBorders>
            <w:noWrap/>
            <w:vAlign w:val="center"/>
          </w:tcPr>
          <w:p w:rsidR="00AF5DEE" w:rsidRDefault="00AF5DEE" w:rsidP="00AF5DEE">
            <w:pPr>
              <w:pStyle w:val="CUERPOTEXTOTABLA"/>
            </w:pPr>
            <w:r>
              <w:t>Sobrecarga (Q - Uso G2)</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1.500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r>
      <w:tr w:rsidR="00AF5DEE" w:rsidTr="00AF5DEE">
        <w:trPr>
          <w:cantSplit/>
          <w:jc w:val="center"/>
        </w:trPr>
        <w:tc>
          <w:tcPr>
            <w:tcW w:w="0" w:type="auto"/>
            <w:tcBorders>
              <w:left w:val="single" w:sz="2" w:space="0" w:color="000000"/>
              <w:right w:val="single" w:sz="2" w:space="0" w:color="000000"/>
            </w:tcBorders>
            <w:noWrap/>
            <w:vAlign w:val="center"/>
          </w:tcPr>
          <w:p w:rsidR="00AF5DEE" w:rsidRDefault="00AF5DEE" w:rsidP="00AF5DEE">
            <w:pPr>
              <w:pStyle w:val="CUERPOTEXTOTABLA"/>
            </w:pPr>
            <w:r>
              <w:t>Sobrecarga (Q - Uso G1)</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1.500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1.000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r>
      <w:tr w:rsidR="00AF5DEE" w:rsidTr="00AF5DEE">
        <w:trPr>
          <w:cantSplit/>
          <w:jc w:val="center"/>
        </w:trPr>
        <w:tc>
          <w:tcPr>
            <w:tcW w:w="0" w:type="auto"/>
            <w:tcBorders>
              <w:left w:val="single" w:sz="2" w:space="0" w:color="000000"/>
              <w:right w:val="single" w:sz="2" w:space="0" w:color="000000"/>
            </w:tcBorders>
            <w:noWrap/>
            <w:vAlign w:val="center"/>
          </w:tcPr>
          <w:p w:rsidR="00AF5DEE" w:rsidRDefault="00AF5DEE" w:rsidP="00AF5DEE">
            <w:pPr>
              <w:pStyle w:val="CUERPOTEXTOTABLA"/>
            </w:pPr>
            <w:r>
              <w:t>Viento (Q)</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1.500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r>
      <w:tr w:rsidR="00AF5DEE" w:rsidTr="00AF5DEE">
        <w:trPr>
          <w:cantSplit/>
          <w:jc w:val="center"/>
        </w:trPr>
        <w:tc>
          <w:tcPr>
            <w:tcW w:w="0" w:type="auto"/>
            <w:tcBorders>
              <w:left w:val="single" w:sz="2" w:space="0" w:color="000000"/>
              <w:bottom w:val="single" w:sz="2" w:space="0" w:color="000000"/>
              <w:right w:val="single" w:sz="2" w:space="0" w:color="000000"/>
            </w:tcBorders>
            <w:noWrap/>
            <w:vAlign w:val="center"/>
          </w:tcPr>
          <w:p w:rsidR="00AF5DEE" w:rsidRDefault="00AF5DEE" w:rsidP="00AF5DEE">
            <w:pPr>
              <w:pStyle w:val="CUERPOTEXTOTABLA"/>
            </w:pPr>
            <w:r>
              <w:t>Nieve (Q)</w:t>
            </w:r>
          </w:p>
        </w:tc>
        <w:tc>
          <w:tcPr>
            <w:tcW w:w="0" w:type="auto"/>
            <w:tcBorders>
              <w:left w:val="single" w:sz="2" w:space="0" w:color="000000"/>
              <w:bottom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bottom w:val="single" w:sz="2" w:space="0" w:color="000000"/>
              <w:right w:val="single" w:sz="2" w:space="0" w:color="000000"/>
            </w:tcBorders>
            <w:noWrap/>
            <w:vAlign w:val="center"/>
          </w:tcPr>
          <w:p w:rsidR="00AF5DEE" w:rsidRDefault="00AF5DEE" w:rsidP="00AF5DEE">
            <w:pPr>
              <w:pStyle w:val="CUERPOTEXTOTABLA"/>
              <w:jc w:val="center"/>
            </w:pPr>
            <w:r>
              <w:t>1.500</w:t>
            </w:r>
          </w:p>
        </w:tc>
        <w:tc>
          <w:tcPr>
            <w:tcW w:w="0" w:type="auto"/>
            <w:tcBorders>
              <w:left w:val="single" w:sz="2" w:space="0" w:color="000000"/>
              <w:bottom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bottom w:val="single" w:sz="2" w:space="0" w:color="000000"/>
              <w:right w:val="single" w:sz="2" w:space="0" w:color="000000"/>
            </w:tcBorders>
            <w:noWrap/>
            <w:vAlign w:val="center"/>
          </w:tcPr>
          <w:p w:rsidR="00AF5DEE" w:rsidRDefault="00AF5DEE" w:rsidP="00AF5DEE">
            <w:pPr>
              <w:pStyle w:val="CUERPOTEXTOTABLA"/>
              <w:jc w:val="center"/>
            </w:pPr>
            <w:r>
              <w:t>0.000</w:t>
            </w:r>
          </w:p>
        </w:tc>
      </w:tr>
    </w:tbl>
    <w:p w:rsidR="00AF5DEE" w:rsidRDefault="00AF5DEE" w:rsidP="00AF5DEE">
      <w:pPr>
        <w:spacing w:after="0" w:line="2" w:lineRule="auto"/>
      </w:pPr>
    </w:p>
    <w:p w:rsidR="00AF5DEE" w:rsidRDefault="00AF5DEE" w:rsidP="00AF5DEE">
      <w:pPr>
        <w:pStyle w:val="CUERPOTEXTO"/>
      </w:pPr>
      <w:r>
        <w:t xml:space="preserve"> </w:t>
      </w:r>
    </w:p>
    <w:p w:rsidR="00AF5DEE" w:rsidRDefault="00AF5DEE" w:rsidP="00AF5DEE">
      <w:pPr>
        <w:pStyle w:val="CUERPOTEXTO"/>
        <w:keepNext/>
        <w:ind w:left="1134"/>
        <w:rPr>
          <w:b/>
        </w:rPr>
      </w:pPr>
      <w:r>
        <w:rPr>
          <w:b/>
        </w:rPr>
        <w:t>E.L.S. Flecha. Hormigón: EHE-08</w:t>
      </w:r>
    </w:p>
    <w:p w:rsidR="00AF5DEE" w:rsidRDefault="00AF5DEE" w:rsidP="00AF5DEE">
      <w:pPr>
        <w:pStyle w:val="CUERPOTEXTO"/>
        <w:keepNext/>
        <w:ind w:left="1134"/>
        <w:rPr>
          <w:b/>
        </w:rPr>
      </w:pPr>
      <w:r>
        <w:rPr>
          <w:b/>
        </w:rPr>
        <w:t>E.L.S. Flecha. Acero laminado: CTE DB SE-A</w:t>
      </w:r>
    </w:p>
    <w:p w:rsidR="00AF5DEE" w:rsidRDefault="00AF5DEE" w:rsidP="00AF5DEE">
      <w:pPr>
        <w:pStyle w:val="CUERPOTEXTO"/>
        <w:keepNext/>
      </w:pPr>
      <w:r>
        <w:t xml:space="preserve"> </w:t>
      </w:r>
    </w:p>
    <w:tbl>
      <w:tblPr>
        <w:tblW w:w="5000" w:type="pct"/>
        <w:jc w:val="center"/>
        <w:tblCellMar>
          <w:top w:w="28" w:type="dxa"/>
          <w:left w:w="28" w:type="dxa"/>
          <w:bottom w:w="28" w:type="dxa"/>
          <w:right w:w="28" w:type="dxa"/>
        </w:tblCellMar>
        <w:tblLook w:val="0000"/>
      </w:tblPr>
      <w:tblGrid>
        <w:gridCol w:w="2451"/>
        <w:gridCol w:w="1620"/>
        <w:gridCol w:w="2135"/>
        <w:gridCol w:w="1317"/>
        <w:gridCol w:w="2171"/>
      </w:tblGrid>
      <w:tr w:rsidR="00AF5DEE" w:rsidTr="00AF5DEE">
        <w:trPr>
          <w:tblHeader/>
          <w:jc w:val="center"/>
        </w:trPr>
        <w:tc>
          <w:tcPr>
            <w:tcW w:w="0" w:type="auto"/>
            <w:gridSpan w:val="5"/>
            <w:tcBorders>
              <w:top w:val="single" w:sz="2" w:space="0" w:color="000000"/>
              <w:left w:val="single" w:sz="2" w:space="0" w:color="000000"/>
              <w:bottom w:val="single" w:sz="2" w:space="0" w:color="000000"/>
              <w:right w:val="single" w:sz="2" w:space="0" w:color="000000"/>
            </w:tcBorders>
            <w:shd w:val="clear" w:color="auto" w:fill="DAD7D3"/>
            <w:noWrap/>
            <w:vAlign w:val="center"/>
          </w:tcPr>
          <w:p w:rsidR="00AF5DEE" w:rsidRDefault="00AF5DEE" w:rsidP="00AF5DEE">
            <w:pPr>
              <w:pStyle w:val="CUERPOTEXTOTABLA"/>
              <w:jc w:val="center"/>
              <w:rPr>
                <w:b/>
              </w:rPr>
            </w:pPr>
            <w:r>
              <w:rPr>
                <w:b/>
              </w:rPr>
              <w:t>Característica</w:t>
            </w:r>
          </w:p>
        </w:tc>
      </w:tr>
      <w:tr w:rsidR="00AF5DEE" w:rsidTr="00AF5DEE">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 xml:space="preserve"> </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vAlign w:val="center"/>
          </w:tcPr>
          <w:p w:rsidR="00AF5DEE" w:rsidRDefault="00AF5DEE" w:rsidP="00AF5DEE">
            <w:pPr>
              <w:pStyle w:val="CUERPOTEXTOTABLA"/>
              <w:jc w:val="center"/>
            </w:pPr>
            <w:r>
              <w:t>Coeficientes parciales de seguridad (</w:t>
            </w:r>
            <w:r>
              <w:rPr>
                <w:rFonts w:ascii="Symbol" w:hAnsi="Symbol" w:cs="Symbol"/>
              </w:rPr>
              <w:t></w:t>
            </w:r>
            <w:r>
              <w:t>)</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Coeficientes de combinación (</w:t>
            </w:r>
            <w:r>
              <w:rPr>
                <w:rFonts w:ascii="Symbol" w:hAnsi="Symbol" w:cs="Symbol"/>
              </w:rPr>
              <w:t></w:t>
            </w:r>
            <w:r>
              <w:t>)</w:t>
            </w:r>
          </w:p>
        </w:tc>
      </w:tr>
      <w:tr w:rsidR="00AF5DEE" w:rsidTr="00AF5DEE">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AF5DEE" w:rsidRDefault="00AF5DEE" w:rsidP="00AF5DEE"/>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rsidR="00AF5DEE" w:rsidRDefault="00AF5DEE" w:rsidP="00AF5DEE">
            <w:pPr>
              <w:pStyle w:val="CUERPOTEXTOTABLA"/>
              <w:jc w:val="center"/>
            </w:pPr>
            <w:r>
              <w:t>Favorable</w:t>
            </w: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rsidR="00AF5DEE" w:rsidRDefault="00AF5DEE" w:rsidP="00AF5DEE">
            <w:pPr>
              <w:pStyle w:val="CUERPOTEXTOTABLA"/>
              <w:jc w:val="center"/>
            </w:pPr>
            <w:r>
              <w:t>Desfavorable</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Principal (</w:t>
            </w:r>
            <w:r>
              <w:rPr>
                <w:rFonts w:ascii="Symbol" w:hAnsi="Symbol" w:cs="Symbol"/>
              </w:rPr>
              <w:t></w:t>
            </w:r>
            <w:r>
              <w:rPr>
                <w:vertAlign w:val="subscript"/>
              </w:rPr>
              <w:t>p</w:t>
            </w:r>
            <w: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Acompañamiento (</w:t>
            </w:r>
            <w:r>
              <w:rPr>
                <w:rFonts w:ascii="Symbol" w:hAnsi="Symbol" w:cs="Symbol"/>
              </w:rPr>
              <w:t></w:t>
            </w:r>
            <w:r>
              <w:rPr>
                <w:vertAlign w:val="subscript"/>
              </w:rPr>
              <w:t>a</w:t>
            </w:r>
            <w:r>
              <w:t>)</w:t>
            </w:r>
          </w:p>
        </w:tc>
      </w:tr>
      <w:tr w:rsidR="00AF5DEE" w:rsidTr="00AF5DEE">
        <w:trPr>
          <w:cantSplit/>
          <w:jc w:val="center"/>
        </w:trPr>
        <w:tc>
          <w:tcPr>
            <w:tcW w:w="0" w:type="auto"/>
            <w:tcBorders>
              <w:top w:val="single" w:sz="2" w:space="0" w:color="000000"/>
              <w:left w:val="single" w:sz="2" w:space="0" w:color="000000"/>
              <w:right w:val="single" w:sz="2" w:space="0" w:color="000000"/>
            </w:tcBorders>
            <w:noWrap/>
            <w:vAlign w:val="center"/>
          </w:tcPr>
          <w:p w:rsidR="00AF5DEE" w:rsidRDefault="00AF5DEE" w:rsidP="00AF5DEE">
            <w:pPr>
              <w:pStyle w:val="CUERPOTEXTOTABLA"/>
            </w:pPr>
            <w:r>
              <w:t>Carga permanente (G)</w:t>
            </w:r>
          </w:p>
        </w:tc>
        <w:tc>
          <w:tcPr>
            <w:tcW w:w="0" w:type="auto"/>
            <w:tcBorders>
              <w:top w:val="single" w:sz="2" w:space="0" w:color="000000"/>
              <w:left w:val="single" w:sz="2" w:space="0" w:color="000000"/>
              <w:right w:val="single" w:sz="2" w:space="0" w:color="000000"/>
            </w:tcBorders>
            <w:noWrap/>
            <w:vAlign w:val="center"/>
          </w:tcPr>
          <w:p w:rsidR="00AF5DEE" w:rsidRDefault="00AF5DEE" w:rsidP="00AF5DEE">
            <w:pPr>
              <w:pStyle w:val="CUERPOTEXTOTABLA"/>
              <w:jc w:val="center"/>
            </w:pPr>
            <w:r>
              <w:t>1.000</w:t>
            </w:r>
          </w:p>
        </w:tc>
        <w:tc>
          <w:tcPr>
            <w:tcW w:w="0" w:type="auto"/>
            <w:tcBorders>
              <w:top w:val="single" w:sz="2" w:space="0" w:color="000000"/>
              <w:left w:val="single" w:sz="2" w:space="0" w:color="000000"/>
              <w:right w:val="single" w:sz="2" w:space="0" w:color="000000"/>
            </w:tcBorders>
            <w:noWrap/>
            <w:vAlign w:val="center"/>
          </w:tcPr>
          <w:p w:rsidR="00AF5DEE" w:rsidRDefault="00AF5DEE" w:rsidP="00AF5DEE">
            <w:pPr>
              <w:pStyle w:val="CUERPOTEXTOTABLA"/>
              <w:jc w:val="center"/>
            </w:pPr>
            <w:r>
              <w:t>1.000</w:t>
            </w:r>
          </w:p>
        </w:tc>
        <w:tc>
          <w:tcPr>
            <w:tcW w:w="0" w:type="auto"/>
            <w:tcBorders>
              <w:top w:val="single" w:sz="2" w:space="0" w:color="000000"/>
              <w:left w:val="single" w:sz="2" w:space="0" w:color="000000"/>
              <w:right w:val="single" w:sz="2" w:space="0" w:color="000000"/>
            </w:tcBorders>
            <w:noWrap/>
            <w:vAlign w:val="center"/>
          </w:tcPr>
          <w:p w:rsidR="00AF5DEE" w:rsidRDefault="00AF5DEE" w:rsidP="00AF5DEE">
            <w:pPr>
              <w:pStyle w:val="CUERPOTEXTOTABLA"/>
              <w:jc w:val="center"/>
            </w:pPr>
            <w:r>
              <w:t>-</w:t>
            </w:r>
          </w:p>
        </w:tc>
        <w:tc>
          <w:tcPr>
            <w:tcW w:w="0" w:type="auto"/>
            <w:tcBorders>
              <w:top w:val="single" w:sz="2" w:space="0" w:color="000000"/>
              <w:left w:val="single" w:sz="2" w:space="0" w:color="000000"/>
              <w:right w:val="single" w:sz="2" w:space="0" w:color="000000"/>
            </w:tcBorders>
            <w:noWrap/>
            <w:vAlign w:val="center"/>
          </w:tcPr>
          <w:p w:rsidR="00AF5DEE" w:rsidRDefault="00AF5DEE" w:rsidP="00AF5DEE">
            <w:pPr>
              <w:pStyle w:val="CUERPOTEXTOTABLA"/>
              <w:jc w:val="center"/>
            </w:pPr>
            <w:r>
              <w:t>-</w:t>
            </w:r>
          </w:p>
        </w:tc>
      </w:tr>
      <w:tr w:rsidR="00AF5DEE" w:rsidTr="00AF5DEE">
        <w:trPr>
          <w:cantSplit/>
          <w:jc w:val="center"/>
        </w:trPr>
        <w:tc>
          <w:tcPr>
            <w:tcW w:w="0" w:type="auto"/>
            <w:tcBorders>
              <w:left w:val="single" w:sz="2" w:space="0" w:color="000000"/>
              <w:right w:val="single" w:sz="2" w:space="0" w:color="000000"/>
            </w:tcBorders>
            <w:noWrap/>
            <w:vAlign w:val="center"/>
          </w:tcPr>
          <w:p w:rsidR="00AF5DEE" w:rsidRDefault="00AF5DEE" w:rsidP="00AF5DEE">
            <w:pPr>
              <w:pStyle w:val="CUERPOTEXTOTABLA"/>
            </w:pPr>
            <w:r>
              <w:t>Sobrecarga (Q - Uso C)</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1.000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1.000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0.700</w:t>
            </w:r>
          </w:p>
        </w:tc>
      </w:tr>
      <w:tr w:rsidR="00AF5DEE" w:rsidTr="00AF5DEE">
        <w:trPr>
          <w:cantSplit/>
          <w:jc w:val="center"/>
        </w:trPr>
        <w:tc>
          <w:tcPr>
            <w:tcW w:w="0" w:type="auto"/>
            <w:tcBorders>
              <w:left w:val="single" w:sz="2" w:space="0" w:color="000000"/>
              <w:right w:val="single" w:sz="2" w:space="0" w:color="000000"/>
            </w:tcBorders>
            <w:noWrap/>
            <w:vAlign w:val="center"/>
          </w:tcPr>
          <w:p w:rsidR="00AF5DEE" w:rsidRDefault="00AF5DEE" w:rsidP="00AF5DEE">
            <w:pPr>
              <w:pStyle w:val="CUERPOTEXTOTABLA"/>
            </w:pPr>
            <w:r>
              <w:lastRenderedPageBreak/>
              <w:t>Sobrecarga (Q - Uso G2)</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1.000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1.000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r>
      <w:tr w:rsidR="00AF5DEE" w:rsidTr="00AF5DEE">
        <w:trPr>
          <w:cantSplit/>
          <w:jc w:val="center"/>
        </w:trPr>
        <w:tc>
          <w:tcPr>
            <w:tcW w:w="0" w:type="auto"/>
            <w:tcBorders>
              <w:left w:val="single" w:sz="2" w:space="0" w:color="000000"/>
              <w:right w:val="single" w:sz="2" w:space="0" w:color="000000"/>
            </w:tcBorders>
            <w:noWrap/>
            <w:vAlign w:val="center"/>
          </w:tcPr>
          <w:p w:rsidR="00AF5DEE" w:rsidRDefault="00AF5DEE" w:rsidP="00AF5DEE">
            <w:pPr>
              <w:pStyle w:val="CUERPOTEXTOTABLA"/>
            </w:pPr>
            <w:r>
              <w:t>Sobrecarga (Q - Uso G1)</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1.000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r>
      <w:tr w:rsidR="00AF5DEE" w:rsidTr="00AF5DEE">
        <w:trPr>
          <w:cantSplit/>
          <w:jc w:val="center"/>
        </w:trPr>
        <w:tc>
          <w:tcPr>
            <w:tcW w:w="0" w:type="auto"/>
            <w:tcBorders>
              <w:left w:val="single" w:sz="2" w:space="0" w:color="000000"/>
              <w:right w:val="single" w:sz="2" w:space="0" w:color="000000"/>
            </w:tcBorders>
            <w:noWrap/>
            <w:vAlign w:val="center"/>
          </w:tcPr>
          <w:p w:rsidR="00AF5DEE" w:rsidRDefault="00AF5DEE" w:rsidP="00AF5DEE">
            <w:pPr>
              <w:pStyle w:val="CUERPOTEXTOTABLA"/>
            </w:pPr>
            <w:r>
              <w:t>Viento (Q)</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1.000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1.000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0.600</w:t>
            </w:r>
          </w:p>
        </w:tc>
      </w:tr>
      <w:tr w:rsidR="00AF5DEE" w:rsidTr="00AF5DEE">
        <w:trPr>
          <w:cantSplit/>
          <w:jc w:val="center"/>
        </w:trPr>
        <w:tc>
          <w:tcPr>
            <w:tcW w:w="0" w:type="auto"/>
            <w:tcBorders>
              <w:left w:val="single" w:sz="2" w:space="0" w:color="000000"/>
              <w:bottom w:val="single" w:sz="2" w:space="0" w:color="000000"/>
              <w:right w:val="single" w:sz="2" w:space="0" w:color="000000"/>
            </w:tcBorders>
            <w:noWrap/>
            <w:vAlign w:val="center"/>
          </w:tcPr>
          <w:p w:rsidR="00AF5DEE" w:rsidRDefault="00AF5DEE" w:rsidP="00AF5DEE">
            <w:pPr>
              <w:pStyle w:val="CUERPOTEXTOTABLA"/>
            </w:pPr>
            <w:r>
              <w:t>Nieve (Q)</w:t>
            </w:r>
          </w:p>
        </w:tc>
        <w:tc>
          <w:tcPr>
            <w:tcW w:w="0" w:type="auto"/>
            <w:tcBorders>
              <w:left w:val="single" w:sz="2" w:space="0" w:color="000000"/>
              <w:bottom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bottom w:val="single" w:sz="2" w:space="0" w:color="000000"/>
              <w:right w:val="single" w:sz="2" w:space="0" w:color="000000"/>
            </w:tcBorders>
            <w:noWrap/>
            <w:vAlign w:val="center"/>
          </w:tcPr>
          <w:p w:rsidR="00AF5DEE" w:rsidRDefault="00AF5DEE" w:rsidP="00AF5DEE">
            <w:pPr>
              <w:pStyle w:val="CUERPOTEXTOTABLA"/>
              <w:jc w:val="center"/>
            </w:pPr>
            <w:r>
              <w:t>1.000</w:t>
            </w:r>
          </w:p>
        </w:tc>
        <w:tc>
          <w:tcPr>
            <w:tcW w:w="0" w:type="auto"/>
            <w:tcBorders>
              <w:left w:val="single" w:sz="2" w:space="0" w:color="000000"/>
              <w:bottom w:val="single" w:sz="2" w:space="0" w:color="000000"/>
              <w:right w:val="single" w:sz="2" w:space="0" w:color="000000"/>
            </w:tcBorders>
            <w:noWrap/>
            <w:vAlign w:val="center"/>
          </w:tcPr>
          <w:p w:rsidR="00AF5DEE" w:rsidRDefault="00AF5DEE" w:rsidP="00AF5DEE">
            <w:pPr>
              <w:pStyle w:val="CUERPOTEXTOTABLA"/>
              <w:jc w:val="center"/>
            </w:pPr>
            <w:r>
              <w:t>1.000</w:t>
            </w:r>
          </w:p>
        </w:tc>
        <w:tc>
          <w:tcPr>
            <w:tcW w:w="0" w:type="auto"/>
            <w:tcBorders>
              <w:left w:val="single" w:sz="2" w:space="0" w:color="000000"/>
              <w:bottom w:val="single" w:sz="2" w:space="0" w:color="000000"/>
              <w:right w:val="single" w:sz="2" w:space="0" w:color="000000"/>
            </w:tcBorders>
            <w:noWrap/>
            <w:vAlign w:val="center"/>
          </w:tcPr>
          <w:p w:rsidR="00AF5DEE" w:rsidRDefault="00AF5DEE" w:rsidP="00AF5DEE">
            <w:pPr>
              <w:pStyle w:val="CUERPOTEXTOTABLA"/>
              <w:jc w:val="center"/>
            </w:pPr>
            <w:r>
              <w:t>0.500</w:t>
            </w:r>
          </w:p>
        </w:tc>
      </w:tr>
    </w:tbl>
    <w:p w:rsidR="00AF5DEE" w:rsidRDefault="00AF5DEE" w:rsidP="00AF5DEE">
      <w:pPr>
        <w:spacing w:after="0" w:line="2" w:lineRule="auto"/>
      </w:pPr>
    </w:p>
    <w:p w:rsidR="00AF5DEE" w:rsidRDefault="00AF5DEE" w:rsidP="00AF5DEE">
      <w:pPr>
        <w:pStyle w:val="CUERPOTEXTO"/>
      </w:pPr>
      <w:r>
        <w:t xml:space="preserve"> </w:t>
      </w:r>
    </w:p>
    <w:p w:rsidR="00AF5DEE" w:rsidRDefault="00AF5DEE" w:rsidP="00AF5DEE">
      <w:pPr>
        <w:pStyle w:val="CUERPOTEXTO"/>
        <w:keepNext/>
      </w:pPr>
      <w:r>
        <w:t xml:space="preserve"> </w:t>
      </w:r>
    </w:p>
    <w:tbl>
      <w:tblPr>
        <w:tblW w:w="5000" w:type="pct"/>
        <w:jc w:val="center"/>
        <w:tblCellMar>
          <w:top w:w="28" w:type="dxa"/>
          <w:left w:w="28" w:type="dxa"/>
          <w:bottom w:w="28" w:type="dxa"/>
          <w:right w:w="28" w:type="dxa"/>
        </w:tblCellMar>
        <w:tblLook w:val="0000"/>
      </w:tblPr>
      <w:tblGrid>
        <w:gridCol w:w="2451"/>
        <w:gridCol w:w="1620"/>
        <w:gridCol w:w="2135"/>
        <w:gridCol w:w="1317"/>
        <w:gridCol w:w="2171"/>
      </w:tblGrid>
      <w:tr w:rsidR="00AF5DEE" w:rsidTr="00AF5DEE">
        <w:trPr>
          <w:tblHeader/>
          <w:jc w:val="center"/>
        </w:trPr>
        <w:tc>
          <w:tcPr>
            <w:tcW w:w="0" w:type="auto"/>
            <w:gridSpan w:val="5"/>
            <w:tcBorders>
              <w:top w:val="single" w:sz="2" w:space="0" w:color="000000"/>
              <w:left w:val="single" w:sz="2" w:space="0" w:color="000000"/>
              <w:bottom w:val="single" w:sz="2" w:space="0" w:color="000000"/>
              <w:right w:val="single" w:sz="2" w:space="0" w:color="000000"/>
            </w:tcBorders>
            <w:shd w:val="clear" w:color="auto" w:fill="DAD7D3"/>
            <w:noWrap/>
            <w:vAlign w:val="center"/>
          </w:tcPr>
          <w:p w:rsidR="00AF5DEE" w:rsidRDefault="00AF5DEE" w:rsidP="00AF5DEE">
            <w:pPr>
              <w:pStyle w:val="CUERPOTEXTOTABLA"/>
              <w:jc w:val="center"/>
              <w:rPr>
                <w:b/>
              </w:rPr>
            </w:pPr>
            <w:r>
              <w:rPr>
                <w:b/>
              </w:rPr>
              <w:t>Característica (G1)</w:t>
            </w:r>
          </w:p>
        </w:tc>
      </w:tr>
      <w:tr w:rsidR="00AF5DEE" w:rsidTr="00AF5DEE">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 xml:space="preserve"> </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vAlign w:val="center"/>
          </w:tcPr>
          <w:p w:rsidR="00AF5DEE" w:rsidRDefault="00AF5DEE" w:rsidP="00AF5DEE">
            <w:pPr>
              <w:pStyle w:val="CUERPOTEXTOTABLA"/>
              <w:jc w:val="center"/>
            </w:pPr>
            <w:r>
              <w:t>Coeficientes parciales de seguridad (</w:t>
            </w:r>
            <w:r>
              <w:rPr>
                <w:rFonts w:ascii="Symbol" w:hAnsi="Symbol" w:cs="Symbol"/>
              </w:rPr>
              <w:t></w:t>
            </w:r>
            <w:r>
              <w:t>)</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Coeficientes de combinación (</w:t>
            </w:r>
            <w:r>
              <w:rPr>
                <w:rFonts w:ascii="Symbol" w:hAnsi="Symbol" w:cs="Symbol"/>
              </w:rPr>
              <w:t></w:t>
            </w:r>
            <w:r>
              <w:t>)</w:t>
            </w:r>
          </w:p>
        </w:tc>
      </w:tr>
      <w:tr w:rsidR="00AF5DEE" w:rsidTr="00AF5DEE">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AF5DEE" w:rsidRDefault="00AF5DEE" w:rsidP="00AF5DEE"/>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rsidR="00AF5DEE" w:rsidRDefault="00AF5DEE" w:rsidP="00AF5DEE">
            <w:pPr>
              <w:pStyle w:val="CUERPOTEXTOTABLA"/>
              <w:jc w:val="center"/>
            </w:pPr>
            <w:r>
              <w:t>Favorable</w:t>
            </w: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rsidR="00AF5DEE" w:rsidRDefault="00AF5DEE" w:rsidP="00AF5DEE">
            <w:pPr>
              <w:pStyle w:val="CUERPOTEXTOTABLA"/>
              <w:jc w:val="center"/>
            </w:pPr>
            <w:r>
              <w:t>Desfavorable</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Principal (</w:t>
            </w:r>
            <w:r>
              <w:rPr>
                <w:rFonts w:ascii="Symbol" w:hAnsi="Symbol" w:cs="Symbol"/>
              </w:rPr>
              <w:t></w:t>
            </w:r>
            <w:r>
              <w:rPr>
                <w:vertAlign w:val="subscript"/>
              </w:rPr>
              <w:t>p</w:t>
            </w:r>
            <w: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Acompañamiento (</w:t>
            </w:r>
            <w:r>
              <w:rPr>
                <w:rFonts w:ascii="Symbol" w:hAnsi="Symbol" w:cs="Symbol"/>
              </w:rPr>
              <w:t></w:t>
            </w:r>
            <w:r>
              <w:rPr>
                <w:vertAlign w:val="subscript"/>
              </w:rPr>
              <w:t>a</w:t>
            </w:r>
            <w:r>
              <w:t>)</w:t>
            </w:r>
          </w:p>
        </w:tc>
      </w:tr>
      <w:tr w:rsidR="00AF5DEE" w:rsidTr="00AF5DEE">
        <w:trPr>
          <w:cantSplit/>
          <w:jc w:val="center"/>
        </w:trPr>
        <w:tc>
          <w:tcPr>
            <w:tcW w:w="0" w:type="auto"/>
            <w:tcBorders>
              <w:top w:val="single" w:sz="2" w:space="0" w:color="000000"/>
              <w:left w:val="single" w:sz="2" w:space="0" w:color="000000"/>
              <w:right w:val="single" w:sz="2" w:space="0" w:color="000000"/>
            </w:tcBorders>
            <w:noWrap/>
            <w:vAlign w:val="center"/>
          </w:tcPr>
          <w:p w:rsidR="00AF5DEE" w:rsidRDefault="00AF5DEE" w:rsidP="00AF5DEE">
            <w:pPr>
              <w:pStyle w:val="CUERPOTEXTOTABLA"/>
            </w:pPr>
            <w:r>
              <w:t>Carga permanente (G)</w:t>
            </w:r>
          </w:p>
        </w:tc>
        <w:tc>
          <w:tcPr>
            <w:tcW w:w="0" w:type="auto"/>
            <w:tcBorders>
              <w:top w:val="single" w:sz="2" w:space="0" w:color="000000"/>
              <w:left w:val="single" w:sz="2" w:space="0" w:color="000000"/>
              <w:right w:val="single" w:sz="2" w:space="0" w:color="000000"/>
            </w:tcBorders>
            <w:noWrap/>
            <w:vAlign w:val="center"/>
          </w:tcPr>
          <w:p w:rsidR="00AF5DEE" w:rsidRDefault="00AF5DEE" w:rsidP="00AF5DEE">
            <w:pPr>
              <w:pStyle w:val="CUERPOTEXTOTABLA"/>
              <w:jc w:val="center"/>
            </w:pPr>
            <w:r>
              <w:t>1.000</w:t>
            </w:r>
          </w:p>
        </w:tc>
        <w:tc>
          <w:tcPr>
            <w:tcW w:w="0" w:type="auto"/>
            <w:tcBorders>
              <w:top w:val="single" w:sz="2" w:space="0" w:color="000000"/>
              <w:left w:val="single" w:sz="2" w:space="0" w:color="000000"/>
              <w:right w:val="single" w:sz="2" w:space="0" w:color="000000"/>
            </w:tcBorders>
            <w:noWrap/>
            <w:vAlign w:val="center"/>
          </w:tcPr>
          <w:p w:rsidR="00AF5DEE" w:rsidRDefault="00AF5DEE" w:rsidP="00AF5DEE">
            <w:pPr>
              <w:pStyle w:val="CUERPOTEXTOTABLA"/>
              <w:jc w:val="center"/>
            </w:pPr>
            <w:r>
              <w:t>1.000</w:t>
            </w:r>
          </w:p>
        </w:tc>
        <w:tc>
          <w:tcPr>
            <w:tcW w:w="0" w:type="auto"/>
            <w:tcBorders>
              <w:top w:val="single" w:sz="2" w:space="0" w:color="000000"/>
              <w:left w:val="single" w:sz="2" w:space="0" w:color="000000"/>
              <w:right w:val="single" w:sz="2" w:space="0" w:color="000000"/>
            </w:tcBorders>
            <w:noWrap/>
            <w:vAlign w:val="center"/>
          </w:tcPr>
          <w:p w:rsidR="00AF5DEE" w:rsidRDefault="00AF5DEE" w:rsidP="00AF5DEE">
            <w:pPr>
              <w:pStyle w:val="CUERPOTEXTOTABLA"/>
              <w:jc w:val="center"/>
            </w:pPr>
            <w:r>
              <w:t>-</w:t>
            </w:r>
          </w:p>
        </w:tc>
        <w:tc>
          <w:tcPr>
            <w:tcW w:w="0" w:type="auto"/>
            <w:tcBorders>
              <w:top w:val="single" w:sz="2" w:space="0" w:color="000000"/>
              <w:left w:val="single" w:sz="2" w:space="0" w:color="000000"/>
              <w:right w:val="single" w:sz="2" w:space="0" w:color="000000"/>
            </w:tcBorders>
            <w:noWrap/>
            <w:vAlign w:val="center"/>
          </w:tcPr>
          <w:p w:rsidR="00AF5DEE" w:rsidRDefault="00AF5DEE" w:rsidP="00AF5DEE">
            <w:pPr>
              <w:pStyle w:val="CUERPOTEXTOTABLA"/>
              <w:jc w:val="center"/>
            </w:pPr>
            <w:r>
              <w:t>-</w:t>
            </w:r>
          </w:p>
        </w:tc>
      </w:tr>
      <w:tr w:rsidR="00AF5DEE" w:rsidTr="00AF5DEE">
        <w:trPr>
          <w:cantSplit/>
          <w:jc w:val="center"/>
        </w:trPr>
        <w:tc>
          <w:tcPr>
            <w:tcW w:w="0" w:type="auto"/>
            <w:tcBorders>
              <w:left w:val="single" w:sz="2" w:space="0" w:color="000000"/>
              <w:right w:val="single" w:sz="2" w:space="0" w:color="000000"/>
            </w:tcBorders>
            <w:noWrap/>
            <w:vAlign w:val="center"/>
          </w:tcPr>
          <w:p w:rsidR="00AF5DEE" w:rsidRDefault="00AF5DEE" w:rsidP="00AF5DEE">
            <w:pPr>
              <w:pStyle w:val="CUERPOTEXTOTABLA"/>
            </w:pPr>
            <w:r>
              <w:t>Sobrecarga (Q - Uso C)</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1.000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r>
      <w:tr w:rsidR="00AF5DEE" w:rsidTr="00AF5DEE">
        <w:trPr>
          <w:cantSplit/>
          <w:jc w:val="center"/>
        </w:trPr>
        <w:tc>
          <w:tcPr>
            <w:tcW w:w="0" w:type="auto"/>
            <w:tcBorders>
              <w:left w:val="single" w:sz="2" w:space="0" w:color="000000"/>
              <w:right w:val="single" w:sz="2" w:space="0" w:color="000000"/>
            </w:tcBorders>
            <w:noWrap/>
            <w:vAlign w:val="center"/>
          </w:tcPr>
          <w:p w:rsidR="00AF5DEE" w:rsidRDefault="00AF5DEE" w:rsidP="00AF5DEE">
            <w:pPr>
              <w:pStyle w:val="CUERPOTEXTOTABLA"/>
            </w:pPr>
            <w:r>
              <w:t>Sobrecarga (Q - Uso G2)</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1.000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r>
      <w:tr w:rsidR="00AF5DEE" w:rsidTr="00AF5DEE">
        <w:trPr>
          <w:cantSplit/>
          <w:jc w:val="center"/>
        </w:trPr>
        <w:tc>
          <w:tcPr>
            <w:tcW w:w="0" w:type="auto"/>
            <w:tcBorders>
              <w:left w:val="single" w:sz="2" w:space="0" w:color="000000"/>
              <w:right w:val="single" w:sz="2" w:space="0" w:color="000000"/>
            </w:tcBorders>
            <w:noWrap/>
            <w:vAlign w:val="center"/>
          </w:tcPr>
          <w:p w:rsidR="00AF5DEE" w:rsidRDefault="00AF5DEE" w:rsidP="00AF5DEE">
            <w:pPr>
              <w:pStyle w:val="CUERPOTEXTOTABLA"/>
            </w:pPr>
            <w:r>
              <w:t>Sobrecarga (Q - Uso G1)</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1.000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1.000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r>
      <w:tr w:rsidR="00AF5DEE" w:rsidTr="00AF5DEE">
        <w:trPr>
          <w:cantSplit/>
          <w:jc w:val="center"/>
        </w:trPr>
        <w:tc>
          <w:tcPr>
            <w:tcW w:w="0" w:type="auto"/>
            <w:tcBorders>
              <w:left w:val="single" w:sz="2" w:space="0" w:color="000000"/>
              <w:right w:val="single" w:sz="2" w:space="0" w:color="000000"/>
            </w:tcBorders>
            <w:noWrap/>
            <w:vAlign w:val="center"/>
          </w:tcPr>
          <w:p w:rsidR="00AF5DEE" w:rsidRDefault="00AF5DEE" w:rsidP="00AF5DEE">
            <w:pPr>
              <w:pStyle w:val="CUERPOTEXTOTABLA"/>
            </w:pPr>
            <w:r>
              <w:t>Viento (Q)</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1.000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r>
      <w:tr w:rsidR="00AF5DEE" w:rsidTr="00AF5DEE">
        <w:trPr>
          <w:cantSplit/>
          <w:jc w:val="center"/>
        </w:trPr>
        <w:tc>
          <w:tcPr>
            <w:tcW w:w="0" w:type="auto"/>
            <w:tcBorders>
              <w:left w:val="single" w:sz="2" w:space="0" w:color="000000"/>
              <w:bottom w:val="single" w:sz="2" w:space="0" w:color="000000"/>
              <w:right w:val="single" w:sz="2" w:space="0" w:color="000000"/>
            </w:tcBorders>
            <w:noWrap/>
            <w:vAlign w:val="center"/>
          </w:tcPr>
          <w:p w:rsidR="00AF5DEE" w:rsidRDefault="00AF5DEE" w:rsidP="00AF5DEE">
            <w:pPr>
              <w:pStyle w:val="CUERPOTEXTOTABLA"/>
            </w:pPr>
            <w:r>
              <w:t>Nieve (Q)</w:t>
            </w:r>
          </w:p>
        </w:tc>
        <w:tc>
          <w:tcPr>
            <w:tcW w:w="0" w:type="auto"/>
            <w:tcBorders>
              <w:left w:val="single" w:sz="2" w:space="0" w:color="000000"/>
              <w:bottom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bottom w:val="single" w:sz="2" w:space="0" w:color="000000"/>
              <w:right w:val="single" w:sz="2" w:space="0" w:color="000000"/>
            </w:tcBorders>
            <w:noWrap/>
            <w:vAlign w:val="center"/>
          </w:tcPr>
          <w:p w:rsidR="00AF5DEE" w:rsidRDefault="00AF5DEE" w:rsidP="00AF5DEE">
            <w:pPr>
              <w:pStyle w:val="CUERPOTEXTOTABLA"/>
              <w:jc w:val="center"/>
            </w:pPr>
            <w:r>
              <w:t>1.000</w:t>
            </w:r>
          </w:p>
        </w:tc>
        <w:tc>
          <w:tcPr>
            <w:tcW w:w="0" w:type="auto"/>
            <w:tcBorders>
              <w:left w:val="single" w:sz="2" w:space="0" w:color="000000"/>
              <w:bottom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bottom w:val="single" w:sz="2" w:space="0" w:color="000000"/>
              <w:right w:val="single" w:sz="2" w:space="0" w:color="000000"/>
            </w:tcBorders>
            <w:noWrap/>
            <w:vAlign w:val="center"/>
          </w:tcPr>
          <w:p w:rsidR="00AF5DEE" w:rsidRDefault="00AF5DEE" w:rsidP="00AF5DEE">
            <w:pPr>
              <w:pStyle w:val="CUERPOTEXTOTABLA"/>
              <w:jc w:val="center"/>
            </w:pPr>
            <w:r>
              <w:t>0.000</w:t>
            </w:r>
          </w:p>
        </w:tc>
      </w:tr>
    </w:tbl>
    <w:p w:rsidR="00AF5DEE" w:rsidRDefault="00AF5DEE" w:rsidP="00AF5DEE">
      <w:pPr>
        <w:spacing w:after="0" w:line="2" w:lineRule="auto"/>
      </w:pPr>
    </w:p>
    <w:p w:rsidR="00AF5DEE" w:rsidRDefault="00AF5DEE" w:rsidP="00AF5DEE">
      <w:pPr>
        <w:pStyle w:val="CUERPOTEXTO"/>
      </w:pPr>
      <w:r>
        <w:t xml:space="preserve"> </w:t>
      </w:r>
    </w:p>
    <w:p w:rsidR="00AF5DEE" w:rsidRDefault="00AF5DEE" w:rsidP="00AF5DEE">
      <w:pPr>
        <w:pStyle w:val="CUERPOTEXTO"/>
        <w:keepNext/>
      </w:pPr>
      <w:r>
        <w:t xml:space="preserve"> </w:t>
      </w:r>
    </w:p>
    <w:tbl>
      <w:tblPr>
        <w:tblW w:w="5000" w:type="pct"/>
        <w:jc w:val="center"/>
        <w:tblCellMar>
          <w:top w:w="28" w:type="dxa"/>
          <w:left w:w="28" w:type="dxa"/>
          <w:bottom w:w="28" w:type="dxa"/>
          <w:right w:w="28" w:type="dxa"/>
        </w:tblCellMar>
        <w:tblLook w:val="0000"/>
      </w:tblPr>
      <w:tblGrid>
        <w:gridCol w:w="2451"/>
        <w:gridCol w:w="1620"/>
        <w:gridCol w:w="2135"/>
        <w:gridCol w:w="1317"/>
        <w:gridCol w:w="2171"/>
      </w:tblGrid>
      <w:tr w:rsidR="00AF5DEE" w:rsidTr="00AF5DEE">
        <w:trPr>
          <w:tblHeader/>
          <w:jc w:val="center"/>
        </w:trPr>
        <w:tc>
          <w:tcPr>
            <w:tcW w:w="0" w:type="auto"/>
            <w:gridSpan w:val="5"/>
            <w:tcBorders>
              <w:top w:val="single" w:sz="2" w:space="0" w:color="000000"/>
              <w:left w:val="single" w:sz="2" w:space="0" w:color="000000"/>
              <w:bottom w:val="single" w:sz="2" w:space="0" w:color="000000"/>
              <w:right w:val="single" w:sz="2" w:space="0" w:color="000000"/>
            </w:tcBorders>
            <w:shd w:val="clear" w:color="auto" w:fill="DAD7D3"/>
            <w:noWrap/>
            <w:vAlign w:val="center"/>
          </w:tcPr>
          <w:p w:rsidR="00AF5DEE" w:rsidRDefault="00AF5DEE" w:rsidP="00AF5DEE">
            <w:pPr>
              <w:pStyle w:val="CUERPOTEXTOTABLA"/>
              <w:jc w:val="center"/>
              <w:rPr>
                <w:b/>
              </w:rPr>
            </w:pPr>
            <w:r>
              <w:rPr>
                <w:b/>
              </w:rPr>
              <w:t>Frecuente</w:t>
            </w:r>
          </w:p>
        </w:tc>
      </w:tr>
      <w:tr w:rsidR="00AF5DEE" w:rsidTr="00AF5DEE">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 xml:space="preserve"> </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vAlign w:val="center"/>
          </w:tcPr>
          <w:p w:rsidR="00AF5DEE" w:rsidRDefault="00AF5DEE" w:rsidP="00AF5DEE">
            <w:pPr>
              <w:pStyle w:val="CUERPOTEXTOTABLA"/>
              <w:jc w:val="center"/>
            </w:pPr>
            <w:r>
              <w:t>Coeficientes parciales de seguridad (</w:t>
            </w:r>
            <w:r>
              <w:rPr>
                <w:rFonts w:ascii="Symbol" w:hAnsi="Symbol" w:cs="Symbol"/>
              </w:rPr>
              <w:t></w:t>
            </w:r>
            <w:r>
              <w:t>)</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Coeficientes de combinación (</w:t>
            </w:r>
            <w:r>
              <w:rPr>
                <w:rFonts w:ascii="Symbol" w:hAnsi="Symbol" w:cs="Symbol"/>
              </w:rPr>
              <w:t></w:t>
            </w:r>
            <w:r>
              <w:t>)</w:t>
            </w:r>
          </w:p>
        </w:tc>
      </w:tr>
      <w:tr w:rsidR="00AF5DEE" w:rsidTr="00AF5DEE">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AF5DEE" w:rsidRDefault="00AF5DEE" w:rsidP="00AF5DEE"/>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rsidR="00AF5DEE" w:rsidRDefault="00AF5DEE" w:rsidP="00AF5DEE">
            <w:pPr>
              <w:pStyle w:val="CUERPOTEXTOTABLA"/>
              <w:jc w:val="center"/>
            </w:pPr>
            <w:r>
              <w:t>Favorable</w:t>
            </w: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rsidR="00AF5DEE" w:rsidRDefault="00AF5DEE" w:rsidP="00AF5DEE">
            <w:pPr>
              <w:pStyle w:val="CUERPOTEXTOTABLA"/>
              <w:jc w:val="center"/>
            </w:pPr>
            <w:r>
              <w:t>Desfavorable</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Principal (</w:t>
            </w:r>
            <w:r>
              <w:rPr>
                <w:rFonts w:ascii="Symbol" w:hAnsi="Symbol" w:cs="Symbol"/>
              </w:rPr>
              <w:t></w:t>
            </w:r>
            <w:r>
              <w:rPr>
                <w:vertAlign w:val="subscript"/>
              </w:rPr>
              <w:t>p</w:t>
            </w:r>
            <w: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Acompañamiento (</w:t>
            </w:r>
            <w:r>
              <w:rPr>
                <w:rFonts w:ascii="Symbol" w:hAnsi="Symbol" w:cs="Symbol"/>
              </w:rPr>
              <w:t></w:t>
            </w:r>
            <w:r>
              <w:rPr>
                <w:vertAlign w:val="subscript"/>
              </w:rPr>
              <w:t>a</w:t>
            </w:r>
            <w:r>
              <w:t>)</w:t>
            </w:r>
          </w:p>
        </w:tc>
      </w:tr>
      <w:tr w:rsidR="00AF5DEE" w:rsidTr="00AF5DEE">
        <w:trPr>
          <w:cantSplit/>
          <w:jc w:val="center"/>
        </w:trPr>
        <w:tc>
          <w:tcPr>
            <w:tcW w:w="0" w:type="auto"/>
            <w:tcBorders>
              <w:top w:val="single" w:sz="2" w:space="0" w:color="000000"/>
              <w:left w:val="single" w:sz="2" w:space="0" w:color="000000"/>
              <w:right w:val="single" w:sz="2" w:space="0" w:color="000000"/>
            </w:tcBorders>
            <w:noWrap/>
            <w:vAlign w:val="center"/>
          </w:tcPr>
          <w:p w:rsidR="00AF5DEE" w:rsidRDefault="00AF5DEE" w:rsidP="00AF5DEE">
            <w:pPr>
              <w:pStyle w:val="CUERPOTEXTOTABLA"/>
            </w:pPr>
            <w:r>
              <w:t>Carga permanente (G)</w:t>
            </w:r>
          </w:p>
        </w:tc>
        <w:tc>
          <w:tcPr>
            <w:tcW w:w="0" w:type="auto"/>
            <w:tcBorders>
              <w:top w:val="single" w:sz="2" w:space="0" w:color="000000"/>
              <w:left w:val="single" w:sz="2" w:space="0" w:color="000000"/>
              <w:right w:val="single" w:sz="2" w:space="0" w:color="000000"/>
            </w:tcBorders>
            <w:noWrap/>
            <w:vAlign w:val="center"/>
          </w:tcPr>
          <w:p w:rsidR="00AF5DEE" w:rsidRDefault="00AF5DEE" w:rsidP="00AF5DEE">
            <w:pPr>
              <w:pStyle w:val="CUERPOTEXTOTABLA"/>
              <w:jc w:val="center"/>
            </w:pPr>
            <w:r>
              <w:t>1.000</w:t>
            </w:r>
          </w:p>
        </w:tc>
        <w:tc>
          <w:tcPr>
            <w:tcW w:w="0" w:type="auto"/>
            <w:tcBorders>
              <w:top w:val="single" w:sz="2" w:space="0" w:color="000000"/>
              <w:left w:val="single" w:sz="2" w:space="0" w:color="000000"/>
              <w:right w:val="single" w:sz="2" w:space="0" w:color="000000"/>
            </w:tcBorders>
            <w:noWrap/>
            <w:vAlign w:val="center"/>
          </w:tcPr>
          <w:p w:rsidR="00AF5DEE" w:rsidRDefault="00AF5DEE" w:rsidP="00AF5DEE">
            <w:pPr>
              <w:pStyle w:val="CUERPOTEXTOTABLA"/>
              <w:jc w:val="center"/>
            </w:pPr>
            <w:r>
              <w:t>1.000</w:t>
            </w:r>
          </w:p>
        </w:tc>
        <w:tc>
          <w:tcPr>
            <w:tcW w:w="0" w:type="auto"/>
            <w:tcBorders>
              <w:top w:val="single" w:sz="2" w:space="0" w:color="000000"/>
              <w:left w:val="single" w:sz="2" w:space="0" w:color="000000"/>
              <w:right w:val="single" w:sz="2" w:space="0" w:color="000000"/>
            </w:tcBorders>
            <w:noWrap/>
            <w:vAlign w:val="center"/>
          </w:tcPr>
          <w:p w:rsidR="00AF5DEE" w:rsidRDefault="00AF5DEE" w:rsidP="00AF5DEE">
            <w:pPr>
              <w:pStyle w:val="CUERPOTEXTOTABLA"/>
              <w:jc w:val="center"/>
            </w:pPr>
            <w:r>
              <w:t>-</w:t>
            </w:r>
          </w:p>
        </w:tc>
        <w:tc>
          <w:tcPr>
            <w:tcW w:w="0" w:type="auto"/>
            <w:tcBorders>
              <w:top w:val="single" w:sz="2" w:space="0" w:color="000000"/>
              <w:left w:val="single" w:sz="2" w:space="0" w:color="000000"/>
              <w:right w:val="single" w:sz="2" w:space="0" w:color="000000"/>
            </w:tcBorders>
            <w:noWrap/>
            <w:vAlign w:val="center"/>
          </w:tcPr>
          <w:p w:rsidR="00AF5DEE" w:rsidRDefault="00AF5DEE" w:rsidP="00AF5DEE">
            <w:pPr>
              <w:pStyle w:val="CUERPOTEXTOTABLA"/>
              <w:jc w:val="center"/>
            </w:pPr>
            <w:r>
              <w:t>-</w:t>
            </w:r>
          </w:p>
        </w:tc>
      </w:tr>
      <w:tr w:rsidR="00AF5DEE" w:rsidTr="00AF5DEE">
        <w:trPr>
          <w:cantSplit/>
          <w:jc w:val="center"/>
        </w:trPr>
        <w:tc>
          <w:tcPr>
            <w:tcW w:w="0" w:type="auto"/>
            <w:tcBorders>
              <w:left w:val="single" w:sz="2" w:space="0" w:color="000000"/>
              <w:right w:val="single" w:sz="2" w:space="0" w:color="000000"/>
            </w:tcBorders>
            <w:noWrap/>
            <w:vAlign w:val="center"/>
          </w:tcPr>
          <w:p w:rsidR="00AF5DEE" w:rsidRDefault="00AF5DEE" w:rsidP="00AF5DEE">
            <w:pPr>
              <w:pStyle w:val="CUERPOTEXTOTABLA"/>
            </w:pPr>
            <w:r>
              <w:t>Sobrecarga (Q - Uso C)</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1.000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0.700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0.600</w:t>
            </w:r>
          </w:p>
        </w:tc>
      </w:tr>
      <w:tr w:rsidR="00AF5DEE" w:rsidTr="00AF5DEE">
        <w:trPr>
          <w:cantSplit/>
          <w:jc w:val="center"/>
        </w:trPr>
        <w:tc>
          <w:tcPr>
            <w:tcW w:w="0" w:type="auto"/>
            <w:tcBorders>
              <w:left w:val="single" w:sz="2" w:space="0" w:color="000000"/>
              <w:right w:val="single" w:sz="2" w:space="0" w:color="000000"/>
            </w:tcBorders>
            <w:noWrap/>
            <w:vAlign w:val="center"/>
          </w:tcPr>
          <w:p w:rsidR="00AF5DEE" w:rsidRDefault="00AF5DEE" w:rsidP="00AF5DEE">
            <w:pPr>
              <w:pStyle w:val="CUERPOTEXTOTABLA"/>
            </w:pPr>
            <w:r>
              <w:t>Sobrecarga (Q - Uso G2)</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1.000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r>
      <w:tr w:rsidR="00AF5DEE" w:rsidTr="00AF5DEE">
        <w:trPr>
          <w:cantSplit/>
          <w:jc w:val="center"/>
        </w:trPr>
        <w:tc>
          <w:tcPr>
            <w:tcW w:w="0" w:type="auto"/>
            <w:tcBorders>
              <w:left w:val="single" w:sz="2" w:space="0" w:color="000000"/>
              <w:right w:val="single" w:sz="2" w:space="0" w:color="000000"/>
            </w:tcBorders>
            <w:noWrap/>
            <w:vAlign w:val="center"/>
          </w:tcPr>
          <w:p w:rsidR="00AF5DEE" w:rsidRDefault="00AF5DEE" w:rsidP="00AF5DEE">
            <w:pPr>
              <w:pStyle w:val="CUERPOTEXTOTABLA"/>
            </w:pPr>
            <w:r>
              <w:t>Sobrecarga (Q - Uso G1)</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1.000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r>
      <w:tr w:rsidR="00AF5DEE" w:rsidTr="00AF5DEE">
        <w:trPr>
          <w:cantSplit/>
          <w:jc w:val="center"/>
        </w:trPr>
        <w:tc>
          <w:tcPr>
            <w:tcW w:w="0" w:type="auto"/>
            <w:tcBorders>
              <w:left w:val="single" w:sz="2" w:space="0" w:color="000000"/>
              <w:right w:val="single" w:sz="2" w:space="0" w:color="000000"/>
            </w:tcBorders>
            <w:noWrap/>
            <w:vAlign w:val="center"/>
          </w:tcPr>
          <w:p w:rsidR="00AF5DEE" w:rsidRDefault="00AF5DEE" w:rsidP="00AF5DEE">
            <w:pPr>
              <w:pStyle w:val="CUERPOTEXTOTABLA"/>
            </w:pPr>
            <w:r>
              <w:t>Viento (Q)</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1.000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0.500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r>
      <w:tr w:rsidR="00AF5DEE" w:rsidTr="00AF5DEE">
        <w:trPr>
          <w:cantSplit/>
          <w:jc w:val="center"/>
        </w:trPr>
        <w:tc>
          <w:tcPr>
            <w:tcW w:w="0" w:type="auto"/>
            <w:tcBorders>
              <w:left w:val="single" w:sz="2" w:space="0" w:color="000000"/>
              <w:bottom w:val="single" w:sz="2" w:space="0" w:color="000000"/>
              <w:right w:val="single" w:sz="2" w:space="0" w:color="000000"/>
            </w:tcBorders>
            <w:noWrap/>
            <w:vAlign w:val="center"/>
          </w:tcPr>
          <w:p w:rsidR="00AF5DEE" w:rsidRDefault="00AF5DEE" w:rsidP="00AF5DEE">
            <w:pPr>
              <w:pStyle w:val="CUERPOTEXTOTABLA"/>
            </w:pPr>
            <w:r>
              <w:t>Nieve (Q)</w:t>
            </w:r>
          </w:p>
        </w:tc>
        <w:tc>
          <w:tcPr>
            <w:tcW w:w="0" w:type="auto"/>
            <w:tcBorders>
              <w:left w:val="single" w:sz="2" w:space="0" w:color="000000"/>
              <w:bottom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bottom w:val="single" w:sz="2" w:space="0" w:color="000000"/>
              <w:right w:val="single" w:sz="2" w:space="0" w:color="000000"/>
            </w:tcBorders>
            <w:noWrap/>
            <w:vAlign w:val="center"/>
          </w:tcPr>
          <w:p w:rsidR="00AF5DEE" w:rsidRDefault="00AF5DEE" w:rsidP="00AF5DEE">
            <w:pPr>
              <w:pStyle w:val="CUERPOTEXTOTABLA"/>
              <w:jc w:val="center"/>
            </w:pPr>
            <w:r>
              <w:t>1.000</w:t>
            </w:r>
          </w:p>
        </w:tc>
        <w:tc>
          <w:tcPr>
            <w:tcW w:w="0" w:type="auto"/>
            <w:tcBorders>
              <w:left w:val="single" w:sz="2" w:space="0" w:color="000000"/>
              <w:bottom w:val="single" w:sz="2" w:space="0" w:color="000000"/>
              <w:right w:val="single" w:sz="2" w:space="0" w:color="000000"/>
            </w:tcBorders>
            <w:noWrap/>
            <w:vAlign w:val="center"/>
          </w:tcPr>
          <w:p w:rsidR="00AF5DEE" w:rsidRDefault="00AF5DEE" w:rsidP="00AF5DEE">
            <w:pPr>
              <w:pStyle w:val="CUERPOTEXTOTABLA"/>
              <w:jc w:val="center"/>
            </w:pPr>
            <w:r>
              <w:t>0.200</w:t>
            </w:r>
          </w:p>
        </w:tc>
        <w:tc>
          <w:tcPr>
            <w:tcW w:w="0" w:type="auto"/>
            <w:tcBorders>
              <w:left w:val="single" w:sz="2" w:space="0" w:color="000000"/>
              <w:bottom w:val="single" w:sz="2" w:space="0" w:color="000000"/>
              <w:right w:val="single" w:sz="2" w:space="0" w:color="000000"/>
            </w:tcBorders>
            <w:noWrap/>
            <w:vAlign w:val="center"/>
          </w:tcPr>
          <w:p w:rsidR="00AF5DEE" w:rsidRDefault="00AF5DEE" w:rsidP="00AF5DEE">
            <w:pPr>
              <w:pStyle w:val="CUERPOTEXTOTABLA"/>
              <w:jc w:val="center"/>
            </w:pPr>
            <w:r>
              <w:t>0.000</w:t>
            </w:r>
          </w:p>
        </w:tc>
      </w:tr>
    </w:tbl>
    <w:p w:rsidR="00AF5DEE" w:rsidRDefault="00AF5DEE" w:rsidP="00AF5DEE">
      <w:pPr>
        <w:spacing w:after="0" w:line="2" w:lineRule="auto"/>
      </w:pPr>
    </w:p>
    <w:p w:rsidR="00AF5DEE" w:rsidRDefault="00AF5DEE" w:rsidP="00AF5DEE">
      <w:pPr>
        <w:pStyle w:val="CUERPOTEXTO"/>
      </w:pPr>
      <w:r>
        <w:t xml:space="preserve"> </w:t>
      </w:r>
    </w:p>
    <w:p w:rsidR="00AF5DEE" w:rsidRDefault="00AF5DEE" w:rsidP="00AF5DEE">
      <w:pPr>
        <w:pStyle w:val="CUERPOTEXTO"/>
        <w:keepNext/>
      </w:pPr>
      <w:r>
        <w:t xml:space="preserve"> </w:t>
      </w:r>
    </w:p>
    <w:tbl>
      <w:tblPr>
        <w:tblW w:w="5000" w:type="pct"/>
        <w:jc w:val="center"/>
        <w:tblCellMar>
          <w:top w:w="28" w:type="dxa"/>
          <w:left w:w="28" w:type="dxa"/>
          <w:bottom w:w="28" w:type="dxa"/>
          <w:right w:w="28" w:type="dxa"/>
        </w:tblCellMar>
        <w:tblLook w:val="0000"/>
      </w:tblPr>
      <w:tblGrid>
        <w:gridCol w:w="2451"/>
        <w:gridCol w:w="1620"/>
        <w:gridCol w:w="2135"/>
        <w:gridCol w:w="1317"/>
        <w:gridCol w:w="2171"/>
      </w:tblGrid>
      <w:tr w:rsidR="00AF5DEE" w:rsidTr="00AF5DEE">
        <w:trPr>
          <w:tblHeader/>
          <w:jc w:val="center"/>
        </w:trPr>
        <w:tc>
          <w:tcPr>
            <w:tcW w:w="0" w:type="auto"/>
            <w:gridSpan w:val="5"/>
            <w:tcBorders>
              <w:top w:val="single" w:sz="2" w:space="0" w:color="000000"/>
              <w:left w:val="single" w:sz="2" w:space="0" w:color="000000"/>
              <w:bottom w:val="single" w:sz="2" w:space="0" w:color="000000"/>
              <w:right w:val="single" w:sz="2" w:space="0" w:color="000000"/>
            </w:tcBorders>
            <w:shd w:val="clear" w:color="auto" w:fill="DAD7D3"/>
            <w:noWrap/>
            <w:vAlign w:val="center"/>
          </w:tcPr>
          <w:p w:rsidR="00AF5DEE" w:rsidRDefault="00AF5DEE" w:rsidP="00AF5DEE">
            <w:pPr>
              <w:pStyle w:val="CUERPOTEXTOTABLA"/>
              <w:jc w:val="center"/>
              <w:rPr>
                <w:b/>
              </w:rPr>
            </w:pPr>
            <w:r>
              <w:rPr>
                <w:b/>
              </w:rPr>
              <w:t>Cuasipermanente</w:t>
            </w:r>
          </w:p>
        </w:tc>
      </w:tr>
      <w:tr w:rsidR="00AF5DEE" w:rsidTr="00AF5DEE">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 xml:space="preserve"> </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vAlign w:val="center"/>
          </w:tcPr>
          <w:p w:rsidR="00AF5DEE" w:rsidRDefault="00AF5DEE" w:rsidP="00AF5DEE">
            <w:pPr>
              <w:pStyle w:val="CUERPOTEXTOTABLA"/>
              <w:jc w:val="center"/>
            </w:pPr>
            <w:r>
              <w:t>Coeficientes parciales de seguridad (</w:t>
            </w:r>
            <w:r>
              <w:rPr>
                <w:rFonts w:ascii="Symbol" w:hAnsi="Symbol" w:cs="Symbol"/>
              </w:rPr>
              <w:t></w:t>
            </w:r>
            <w:r>
              <w:t>)</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Coeficientes de combinación (</w:t>
            </w:r>
            <w:r>
              <w:rPr>
                <w:rFonts w:ascii="Symbol" w:hAnsi="Symbol" w:cs="Symbol"/>
              </w:rPr>
              <w:t></w:t>
            </w:r>
            <w:r>
              <w:t>)</w:t>
            </w:r>
          </w:p>
        </w:tc>
      </w:tr>
      <w:tr w:rsidR="00AF5DEE" w:rsidTr="00AF5DEE">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AF5DEE" w:rsidRDefault="00AF5DEE" w:rsidP="00AF5DEE"/>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rsidR="00AF5DEE" w:rsidRDefault="00AF5DEE" w:rsidP="00AF5DEE">
            <w:pPr>
              <w:pStyle w:val="CUERPOTEXTOTABLA"/>
              <w:jc w:val="center"/>
            </w:pPr>
            <w:r>
              <w:t>Favorable</w:t>
            </w: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rsidR="00AF5DEE" w:rsidRDefault="00AF5DEE" w:rsidP="00AF5DEE">
            <w:pPr>
              <w:pStyle w:val="CUERPOTEXTOTABLA"/>
              <w:jc w:val="center"/>
            </w:pPr>
            <w:r>
              <w:t>Desfavorable</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Principal (</w:t>
            </w:r>
            <w:r>
              <w:rPr>
                <w:rFonts w:ascii="Symbol" w:hAnsi="Symbol" w:cs="Symbol"/>
              </w:rPr>
              <w:t></w:t>
            </w:r>
            <w:r>
              <w:rPr>
                <w:vertAlign w:val="subscript"/>
              </w:rPr>
              <w:t>p</w:t>
            </w:r>
            <w: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Acompañamiento (</w:t>
            </w:r>
            <w:r>
              <w:rPr>
                <w:rFonts w:ascii="Symbol" w:hAnsi="Symbol" w:cs="Symbol"/>
              </w:rPr>
              <w:t></w:t>
            </w:r>
            <w:r>
              <w:rPr>
                <w:vertAlign w:val="subscript"/>
              </w:rPr>
              <w:t>a</w:t>
            </w:r>
            <w:r>
              <w:t>)</w:t>
            </w:r>
          </w:p>
        </w:tc>
      </w:tr>
      <w:tr w:rsidR="00AF5DEE" w:rsidTr="00AF5DEE">
        <w:trPr>
          <w:cantSplit/>
          <w:jc w:val="center"/>
        </w:trPr>
        <w:tc>
          <w:tcPr>
            <w:tcW w:w="0" w:type="auto"/>
            <w:tcBorders>
              <w:top w:val="single" w:sz="2" w:space="0" w:color="000000"/>
              <w:left w:val="single" w:sz="2" w:space="0" w:color="000000"/>
              <w:right w:val="single" w:sz="2" w:space="0" w:color="000000"/>
            </w:tcBorders>
            <w:noWrap/>
            <w:vAlign w:val="center"/>
          </w:tcPr>
          <w:p w:rsidR="00AF5DEE" w:rsidRDefault="00AF5DEE" w:rsidP="00AF5DEE">
            <w:pPr>
              <w:pStyle w:val="CUERPOTEXTOTABLA"/>
            </w:pPr>
            <w:r>
              <w:t>Carga permanente (G)</w:t>
            </w:r>
          </w:p>
        </w:tc>
        <w:tc>
          <w:tcPr>
            <w:tcW w:w="0" w:type="auto"/>
            <w:tcBorders>
              <w:top w:val="single" w:sz="2" w:space="0" w:color="000000"/>
              <w:left w:val="single" w:sz="2" w:space="0" w:color="000000"/>
              <w:right w:val="single" w:sz="2" w:space="0" w:color="000000"/>
            </w:tcBorders>
            <w:noWrap/>
            <w:vAlign w:val="center"/>
          </w:tcPr>
          <w:p w:rsidR="00AF5DEE" w:rsidRDefault="00AF5DEE" w:rsidP="00AF5DEE">
            <w:pPr>
              <w:pStyle w:val="CUERPOTEXTOTABLA"/>
              <w:jc w:val="center"/>
            </w:pPr>
            <w:r>
              <w:t>1.000</w:t>
            </w:r>
          </w:p>
        </w:tc>
        <w:tc>
          <w:tcPr>
            <w:tcW w:w="0" w:type="auto"/>
            <w:tcBorders>
              <w:top w:val="single" w:sz="2" w:space="0" w:color="000000"/>
              <w:left w:val="single" w:sz="2" w:space="0" w:color="000000"/>
              <w:right w:val="single" w:sz="2" w:space="0" w:color="000000"/>
            </w:tcBorders>
            <w:noWrap/>
            <w:vAlign w:val="center"/>
          </w:tcPr>
          <w:p w:rsidR="00AF5DEE" w:rsidRDefault="00AF5DEE" w:rsidP="00AF5DEE">
            <w:pPr>
              <w:pStyle w:val="CUERPOTEXTOTABLA"/>
              <w:jc w:val="center"/>
            </w:pPr>
            <w:r>
              <w:t>1.000</w:t>
            </w:r>
          </w:p>
        </w:tc>
        <w:tc>
          <w:tcPr>
            <w:tcW w:w="0" w:type="auto"/>
            <w:tcBorders>
              <w:top w:val="single" w:sz="2" w:space="0" w:color="000000"/>
              <w:left w:val="single" w:sz="2" w:space="0" w:color="000000"/>
              <w:right w:val="single" w:sz="2" w:space="0" w:color="000000"/>
            </w:tcBorders>
            <w:noWrap/>
            <w:vAlign w:val="center"/>
          </w:tcPr>
          <w:p w:rsidR="00AF5DEE" w:rsidRDefault="00AF5DEE" w:rsidP="00AF5DEE">
            <w:pPr>
              <w:pStyle w:val="CUERPOTEXTOTABLA"/>
              <w:jc w:val="center"/>
            </w:pPr>
            <w:r>
              <w:t>-</w:t>
            </w:r>
          </w:p>
        </w:tc>
        <w:tc>
          <w:tcPr>
            <w:tcW w:w="0" w:type="auto"/>
            <w:tcBorders>
              <w:top w:val="single" w:sz="2" w:space="0" w:color="000000"/>
              <w:left w:val="single" w:sz="2" w:space="0" w:color="000000"/>
              <w:right w:val="single" w:sz="2" w:space="0" w:color="000000"/>
            </w:tcBorders>
            <w:noWrap/>
            <w:vAlign w:val="center"/>
          </w:tcPr>
          <w:p w:rsidR="00AF5DEE" w:rsidRDefault="00AF5DEE" w:rsidP="00AF5DEE">
            <w:pPr>
              <w:pStyle w:val="CUERPOTEXTOTABLA"/>
              <w:jc w:val="center"/>
            </w:pPr>
            <w:r>
              <w:t>-</w:t>
            </w:r>
          </w:p>
        </w:tc>
      </w:tr>
      <w:tr w:rsidR="00AF5DEE" w:rsidTr="00AF5DEE">
        <w:trPr>
          <w:cantSplit/>
          <w:jc w:val="center"/>
        </w:trPr>
        <w:tc>
          <w:tcPr>
            <w:tcW w:w="0" w:type="auto"/>
            <w:tcBorders>
              <w:left w:val="single" w:sz="2" w:space="0" w:color="000000"/>
              <w:right w:val="single" w:sz="2" w:space="0" w:color="000000"/>
            </w:tcBorders>
            <w:noWrap/>
            <w:vAlign w:val="center"/>
          </w:tcPr>
          <w:p w:rsidR="00AF5DEE" w:rsidRDefault="00AF5DEE" w:rsidP="00AF5DEE">
            <w:pPr>
              <w:pStyle w:val="CUERPOTEXTOTABLA"/>
            </w:pPr>
            <w:r>
              <w:t>Sobrecarga (Q - Uso C)</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1.000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0.600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0.600</w:t>
            </w:r>
          </w:p>
        </w:tc>
      </w:tr>
      <w:tr w:rsidR="00AF5DEE" w:rsidTr="00AF5DEE">
        <w:trPr>
          <w:cantSplit/>
          <w:jc w:val="center"/>
        </w:trPr>
        <w:tc>
          <w:tcPr>
            <w:tcW w:w="0" w:type="auto"/>
            <w:tcBorders>
              <w:left w:val="single" w:sz="2" w:space="0" w:color="000000"/>
              <w:right w:val="single" w:sz="2" w:space="0" w:color="000000"/>
            </w:tcBorders>
            <w:noWrap/>
            <w:vAlign w:val="center"/>
          </w:tcPr>
          <w:p w:rsidR="00AF5DEE" w:rsidRDefault="00AF5DEE" w:rsidP="00AF5DEE">
            <w:pPr>
              <w:pStyle w:val="CUERPOTEXTOTABLA"/>
            </w:pPr>
            <w:r>
              <w:t>Sobrecarga (Q - Uso G2)</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1.000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r>
      <w:tr w:rsidR="00AF5DEE" w:rsidTr="00AF5DEE">
        <w:trPr>
          <w:cantSplit/>
          <w:jc w:val="center"/>
        </w:trPr>
        <w:tc>
          <w:tcPr>
            <w:tcW w:w="0" w:type="auto"/>
            <w:tcBorders>
              <w:left w:val="single" w:sz="2" w:space="0" w:color="000000"/>
              <w:right w:val="single" w:sz="2" w:space="0" w:color="000000"/>
            </w:tcBorders>
            <w:noWrap/>
            <w:vAlign w:val="center"/>
          </w:tcPr>
          <w:p w:rsidR="00AF5DEE" w:rsidRDefault="00AF5DEE" w:rsidP="00AF5DEE">
            <w:pPr>
              <w:pStyle w:val="CUERPOTEXTOTABLA"/>
            </w:pPr>
            <w:r>
              <w:t>Sobrecarga (Q - Uso G1)</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1.000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r>
      <w:tr w:rsidR="00AF5DEE" w:rsidTr="00AF5DEE">
        <w:trPr>
          <w:cantSplit/>
          <w:jc w:val="center"/>
        </w:trPr>
        <w:tc>
          <w:tcPr>
            <w:tcW w:w="0" w:type="auto"/>
            <w:tcBorders>
              <w:left w:val="single" w:sz="2" w:space="0" w:color="000000"/>
              <w:right w:val="single" w:sz="2" w:space="0" w:color="000000"/>
            </w:tcBorders>
            <w:noWrap/>
            <w:vAlign w:val="center"/>
          </w:tcPr>
          <w:p w:rsidR="00AF5DEE" w:rsidRDefault="00AF5DEE" w:rsidP="00AF5DEE">
            <w:pPr>
              <w:pStyle w:val="CUERPOTEXTOTABLA"/>
            </w:pPr>
            <w:r>
              <w:t>Viento (Q)</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1.000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r>
      <w:tr w:rsidR="00AF5DEE" w:rsidTr="00AF5DEE">
        <w:trPr>
          <w:cantSplit/>
          <w:jc w:val="center"/>
        </w:trPr>
        <w:tc>
          <w:tcPr>
            <w:tcW w:w="0" w:type="auto"/>
            <w:tcBorders>
              <w:left w:val="single" w:sz="2" w:space="0" w:color="000000"/>
              <w:bottom w:val="single" w:sz="2" w:space="0" w:color="000000"/>
              <w:right w:val="single" w:sz="2" w:space="0" w:color="000000"/>
            </w:tcBorders>
            <w:noWrap/>
            <w:vAlign w:val="center"/>
          </w:tcPr>
          <w:p w:rsidR="00AF5DEE" w:rsidRDefault="00AF5DEE" w:rsidP="00AF5DEE">
            <w:pPr>
              <w:pStyle w:val="CUERPOTEXTOTABLA"/>
            </w:pPr>
            <w:r>
              <w:t>Nieve (Q)</w:t>
            </w:r>
          </w:p>
        </w:tc>
        <w:tc>
          <w:tcPr>
            <w:tcW w:w="0" w:type="auto"/>
            <w:tcBorders>
              <w:left w:val="single" w:sz="2" w:space="0" w:color="000000"/>
              <w:bottom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bottom w:val="single" w:sz="2" w:space="0" w:color="000000"/>
              <w:right w:val="single" w:sz="2" w:space="0" w:color="000000"/>
            </w:tcBorders>
            <w:noWrap/>
            <w:vAlign w:val="center"/>
          </w:tcPr>
          <w:p w:rsidR="00AF5DEE" w:rsidRDefault="00AF5DEE" w:rsidP="00AF5DEE">
            <w:pPr>
              <w:pStyle w:val="CUERPOTEXTOTABLA"/>
              <w:jc w:val="center"/>
            </w:pPr>
            <w:r>
              <w:t>1.000</w:t>
            </w:r>
          </w:p>
        </w:tc>
        <w:tc>
          <w:tcPr>
            <w:tcW w:w="0" w:type="auto"/>
            <w:tcBorders>
              <w:left w:val="single" w:sz="2" w:space="0" w:color="000000"/>
              <w:bottom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bottom w:val="single" w:sz="2" w:space="0" w:color="000000"/>
              <w:right w:val="single" w:sz="2" w:space="0" w:color="000000"/>
            </w:tcBorders>
            <w:noWrap/>
            <w:vAlign w:val="center"/>
          </w:tcPr>
          <w:p w:rsidR="00AF5DEE" w:rsidRDefault="00AF5DEE" w:rsidP="00AF5DEE">
            <w:pPr>
              <w:pStyle w:val="CUERPOTEXTOTABLA"/>
              <w:jc w:val="center"/>
            </w:pPr>
            <w:r>
              <w:t>0.000</w:t>
            </w:r>
          </w:p>
        </w:tc>
      </w:tr>
    </w:tbl>
    <w:p w:rsidR="00AF5DEE" w:rsidRDefault="00AF5DEE" w:rsidP="00AF5DEE">
      <w:pPr>
        <w:spacing w:after="0" w:line="2" w:lineRule="auto"/>
      </w:pPr>
    </w:p>
    <w:p w:rsidR="00AF5DEE" w:rsidRDefault="00AF5DEE" w:rsidP="00AF5DEE">
      <w:pPr>
        <w:pStyle w:val="CUERPOTEXTO"/>
      </w:pPr>
      <w:r>
        <w:t xml:space="preserve"> </w:t>
      </w:r>
    </w:p>
    <w:p w:rsidR="00AF5DEE" w:rsidRDefault="00AF5DEE" w:rsidP="00AF5DEE">
      <w:pPr>
        <w:pStyle w:val="CUERPOTEXTO"/>
        <w:keepNext/>
        <w:ind w:left="1134"/>
        <w:rPr>
          <w:b/>
        </w:rPr>
      </w:pPr>
      <w:r>
        <w:rPr>
          <w:b/>
        </w:rPr>
        <w:t>E.L.U. de rotura. Hormigón en cimentaciones: EHE-08 / CTE DB-SE C</w:t>
      </w:r>
    </w:p>
    <w:p w:rsidR="00AF5DEE" w:rsidRDefault="00AF5DEE" w:rsidP="00AF5DEE">
      <w:pPr>
        <w:pStyle w:val="CUERPOTEXTO"/>
        <w:keepNext/>
      </w:pPr>
      <w:r>
        <w:t xml:space="preserve"> </w:t>
      </w:r>
    </w:p>
    <w:tbl>
      <w:tblPr>
        <w:tblW w:w="5000" w:type="pct"/>
        <w:jc w:val="center"/>
        <w:tblCellMar>
          <w:top w:w="28" w:type="dxa"/>
          <w:left w:w="28" w:type="dxa"/>
          <w:bottom w:w="28" w:type="dxa"/>
          <w:right w:w="28" w:type="dxa"/>
        </w:tblCellMar>
        <w:tblLook w:val="0000"/>
      </w:tblPr>
      <w:tblGrid>
        <w:gridCol w:w="2451"/>
        <w:gridCol w:w="1620"/>
        <w:gridCol w:w="2135"/>
        <w:gridCol w:w="1317"/>
        <w:gridCol w:w="2171"/>
      </w:tblGrid>
      <w:tr w:rsidR="00AF5DEE" w:rsidTr="00AF5DEE">
        <w:trPr>
          <w:tblHeader/>
          <w:jc w:val="center"/>
        </w:trPr>
        <w:tc>
          <w:tcPr>
            <w:tcW w:w="0" w:type="auto"/>
            <w:gridSpan w:val="5"/>
            <w:tcBorders>
              <w:top w:val="single" w:sz="2" w:space="0" w:color="000000"/>
              <w:left w:val="single" w:sz="2" w:space="0" w:color="000000"/>
              <w:bottom w:val="single" w:sz="2" w:space="0" w:color="000000"/>
              <w:right w:val="single" w:sz="2" w:space="0" w:color="000000"/>
            </w:tcBorders>
            <w:shd w:val="clear" w:color="auto" w:fill="DAD7D3"/>
            <w:noWrap/>
            <w:vAlign w:val="center"/>
          </w:tcPr>
          <w:p w:rsidR="00AF5DEE" w:rsidRDefault="00AF5DEE" w:rsidP="00AF5DEE">
            <w:pPr>
              <w:pStyle w:val="CUERPOTEXTOTABLA"/>
              <w:jc w:val="center"/>
              <w:rPr>
                <w:b/>
              </w:rPr>
            </w:pPr>
            <w:r>
              <w:rPr>
                <w:b/>
              </w:rPr>
              <w:t>Persistente o transitoria</w:t>
            </w:r>
          </w:p>
        </w:tc>
      </w:tr>
      <w:tr w:rsidR="00AF5DEE" w:rsidTr="00AF5DEE">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 xml:space="preserve"> </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vAlign w:val="center"/>
          </w:tcPr>
          <w:p w:rsidR="00AF5DEE" w:rsidRDefault="00AF5DEE" w:rsidP="00AF5DEE">
            <w:pPr>
              <w:pStyle w:val="CUERPOTEXTOTABLA"/>
              <w:jc w:val="center"/>
            </w:pPr>
            <w:r>
              <w:t>Coeficientes parciales de seguridad (</w:t>
            </w:r>
            <w:r>
              <w:rPr>
                <w:rFonts w:ascii="Symbol" w:hAnsi="Symbol" w:cs="Symbol"/>
              </w:rPr>
              <w:t></w:t>
            </w:r>
            <w:r>
              <w:t>)</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Coeficientes de combinación (</w:t>
            </w:r>
            <w:r>
              <w:rPr>
                <w:rFonts w:ascii="Symbol" w:hAnsi="Symbol" w:cs="Symbol"/>
              </w:rPr>
              <w:t></w:t>
            </w:r>
            <w:r>
              <w:t>)</w:t>
            </w:r>
          </w:p>
        </w:tc>
      </w:tr>
      <w:tr w:rsidR="00AF5DEE" w:rsidTr="00AF5DEE">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AF5DEE" w:rsidRDefault="00AF5DEE" w:rsidP="00AF5DEE"/>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rsidR="00AF5DEE" w:rsidRDefault="00AF5DEE" w:rsidP="00AF5DEE">
            <w:pPr>
              <w:pStyle w:val="CUERPOTEXTOTABLA"/>
              <w:jc w:val="center"/>
            </w:pPr>
            <w:r>
              <w:t>Favorable</w:t>
            </w: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rsidR="00AF5DEE" w:rsidRDefault="00AF5DEE" w:rsidP="00AF5DEE">
            <w:pPr>
              <w:pStyle w:val="CUERPOTEXTOTABLA"/>
              <w:jc w:val="center"/>
            </w:pPr>
            <w:r>
              <w:t>Desfavorable</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Principal (</w:t>
            </w:r>
            <w:r>
              <w:rPr>
                <w:rFonts w:ascii="Symbol" w:hAnsi="Symbol" w:cs="Symbol"/>
              </w:rPr>
              <w:t></w:t>
            </w:r>
            <w:r>
              <w:rPr>
                <w:vertAlign w:val="subscript"/>
              </w:rPr>
              <w:t>p</w:t>
            </w:r>
            <w: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Acompañamiento (</w:t>
            </w:r>
            <w:r>
              <w:rPr>
                <w:rFonts w:ascii="Symbol" w:hAnsi="Symbol" w:cs="Symbol"/>
              </w:rPr>
              <w:t></w:t>
            </w:r>
            <w:r>
              <w:rPr>
                <w:vertAlign w:val="subscript"/>
              </w:rPr>
              <w:t>a</w:t>
            </w:r>
            <w:r>
              <w:t>)</w:t>
            </w:r>
          </w:p>
        </w:tc>
      </w:tr>
      <w:tr w:rsidR="00AF5DEE" w:rsidTr="00AF5DEE">
        <w:trPr>
          <w:cantSplit/>
          <w:jc w:val="center"/>
        </w:trPr>
        <w:tc>
          <w:tcPr>
            <w:tcW w:w="0" w:type="auto"/>
            <w:tcBorders>
              <w:top w:val="single" w:sz="2" w:space="0" w:color="000000"/>
              <w:left w:val="single" w:sz="2" w:space="0" w:color="000000"/>
              <w:right w:val="single" w:sz="2" w:space="0" w:color="000000"/>
            </w:tcBorders>
            <w:noWrap/>
            <w:vAlign w:val="center"/>
          </w:tcPr>
          <w:p w:rsidR="00AF5DEE" w:rsidRDefault="00AF5DEE" w:rsidP="00AF5DEE">
            <w:pPr>
              <w:pStyle w:val="CUERPOTEXTOTABLA"/>
            </w:pPr>
            <w:r>
              <w:t>Carga permanente (G)</w:t>
            </w:r>
          </w:p>
        </w:tc>
        <w:tc>
          <w:tcPr>
            <w:tcW w:w="0" w:type="auto"/>
            <w:tcBorders>
              <w:top w:val="single" w:sz="2" w:space="0" w:color="000000"/>
              <w:left w:val="single" w:sz="2" w:space="0" w:color="000000"/>
              <w:right w:val="single" w:sz="2" w:space="0" w:color="000000"/>
            </w:tcBorders>
            <w:noWrap/>
            <w:vAlign w:val="center"/>
          </w:tcPr>
          <w:p w:rsidR="00AF5DEE" w:rsidRDefault="00AF5DEE" w:rsidP="00AF5DEE">
            <w:pPr>
              <w:pStyle w:val="CUERPOTEXTOTABLA"/>
              <w:jc w:val="center"/>
            </w:pPr>
            <w:r>
              <w:t>1.000</w:t>
            </w:r>
          </w:p>
        </w:tc>
        <w:tc>
          <w:tcPr>
            <w:tcW w:w="0" w:type="auto"/>
            <w:tcBorders>
              <w:top w:val="single" w:sz="2" w:space="0" w:color="000000"/>
              <w:left w:val="single" w:sz="2" w:space="0" w:color="000000"/>
              <w:right w:val="single" w:sz="2" w:space="0" w:color="000000"/>
            </w:tcBorders>
            <w:noWrap/>
            <w:vAlign w:val="center"/>
          </w:tcPr>
          <w:p w:rsidR="00AF5DEE" w:rsidRDefault="00AF5DEE" w:rsidP="00AF5DEE">
            <w:pPr>
              <w:pStyle w:val="CUERPOTEXTOTABLA"/>
              <w:jc w:val="center"/>
            </w:pPr>
            <w:r>
              <w:t>1.600</w:t>
            </w:r>
          </w:p>
        </w:tc>
        <w:tc>
          <w:tcPr>
            <w:tcW w:w="0" w:type="auto"/>
            <w:tcBorders>
              <w:top w:val="single" w:sz="2" w:space="0" w:color="000000"/>
              <w:left w:val="single" w:sz="2" w:space="0" w:color="000000"/>
              <w:right w:val="single" w:sz="2" w:space="0" w:color="000000"/>
            </w:tcBorders>
            <w:noWrap/>
            <w:vAlign w:val="center"/>
          </w:tcPr>
          <w:p w:rsidR="00AF5DEE" w:rsidRDefault="00AF5DEE" w:rsidP="00AF5DEE">
            <w:pPr>
              <w:pStyle w:val="CUERPOTEXTOTABLA"/>
              <w:jc w:val="center"/>
            </w:pPr>
            <w:r>
              <w:t>-</w:t>
            </w:r>
          </w:p>
        </w:tc>
        <w:tc>
          <w:tcPr>
            <w:tcW w:w="0" w:type="auto"/>
            <w:tcBorders>
              <w:top w:val="single" w:sz="2" w:space="0" w:color="000000"/>
              <w:left w:val="single" w:sz="2" w:space="0" w:color="000000"/>
              <w:right w:val="single" w:sz="2" w:space="0" w:color="000000"/>
            </w:tcBorders>
            <w:noWrap/>
            <w:vAlign w:val="center"/>
          </w:tcPr>
          <w:p w:rsidR="00AF5DEE" w:rsidRDefault="00AF5DEE" w:rsidP="00AF5DEE">
            <w:pPr>
              <w:pStyle w:val="CUERPOTEXTOTABLA"/>
              <w:jc w:val="center"/>
            </w:pPr>
            <w:r>
              <w:t>-</w:t>
            </w:r>
          </w:p>
        </w:tc>
      </w:tr>
      <w:tr w:rsidR="00AF5DEE" w:rsidTr="00AF5DEE">
        <w:trPr>
          <w:cantSplit/>
          <w:jc w:val="center"/>
        </w:trPr>
        <w:tc>
          <w:tcPr>
            <w:tcW w:w="0" w:type="auto"/>
            <w:tcBorders>
              <w:left w:val="single" w:sz="2" w:space="0" w:color="000000"/>
              <w:right w:val="single" w:sz="2" w:space="0" w:color="000000"/>
            </w:tcBorders>
            <w:noWrap/>
            <w:vAlign w:val="center"/>
          </w:tcPr>
          <w:p w:rsidR="00AF5DEE" w:rsidRDefault="00AF5DEE" w:rsidP="00AF5DEE">
            <w:pPr>
              <w:pStyle w:val="CUERPOTEXTOTABLA"/>
            </w:pPr>
            <w:r>
              <w:t>Sobrecarga (Q - Uso C)</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1.600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1.000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0.700</w:t>
            </w:r>
          </w:p>
        </w:tc>
      </w:tr>
      <w:tr w:rsidR="00AF5DEE" w:rsidTr="00AF5DEE">
        <w:trPr>
          <w:cantSplit/>
          <w:jc w:val="center"/>
        </w:trPr>
        <w:tc>
          <w:tcPr>
            <w:tcW w:w="0" w:type="auto"/>
            <w:tcBorders>
              <w:left w:val="single" w:sz="2" w:space="0" w:color="000000"/>
              <w:right w:val="single" w:sz="2" w:space="0" w:color="000000"/>
            </w:tcBorders>
            <w:noWrap/>
            <w:vAlign w:val="center"/>
          </w:tcPr>
          <w:p w:rsidR="00AF5DEE" w:rsidRDefault="00AF5DEE" w:rsidP="00AF5DEE">
            <w:pPr>
              <w:pStyle w:val="CUERPOTEXTOTABLA"/>
            </w:pPr>
            <w:r>
              <w:lastRenderedPageBreak/>
              <w:t>Sobrecarga (Q - Uso G2)</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1.600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1.000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r>
      <w:tr w:rsidR="00AF5DEE" w:rsidTr="00AF5DEE">
        <w:trPr>
          <w:cantSplit/>
          <w:jc w:val="center"/>
        </w:trPr>
        <w:tc>
          <w:tcPr>
            <w:tcW w:w="0" w:type="auto"/>
            <w:tcBorders>
              <w:left w:val="single" w:sz="2" w:space="0" w:color="000000"/>
              <w:right w:val="single" w:sz="2" w:space="0" w:color="000000"/>
            </w:tcBorders>
            <w:noWrap/>
            <w:vAlign w:val="center"/>
          </w:tcPr>
          <w:p w:rsidR="00AF5DEE" w:rsidRDefault="00AF5DEE" w:rsidP="00AF5DEE">
            <w:pPr>
              <w:pStyle w:val="CUERPOTEXTOTABLA"/>
            </w:pPr>
            <w:r>
              <w:t>Sobrecarga (Q - Uso G1)</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1.600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r>
      <w:tr w:rsidR="00AF5DEE" w:rsidTr="00AF5DEE">
        <w:trPr>
          <w:cantSplit/>
          <w:jc w:val="center"/>
        </w:trPr>
        <w:tc>
          <w:tcPr>
            <w:tcW w:w="0" w:type="auto"/>
            <w:tcBorders>
              <w:left w:val="single" w:sz="2" w:space="0" w:color="000000"/>
              <w:right w:val="single" w:sz="2" w:space="0" w:color="000000"/>
            </w:tcBorders>
            <w:noWrap/>
            <w:vAlign w:val="center"/>
          </w:tcPr>
          <w:p w:rsidR="00AF5DEE" w:rsidRDefault="00AF5DEE" w:rsidP="00AF5DEE">
            <w:pPr>
              <w:pStyle w:val="CUERPOTEXTOTABLA"/>
            </w:pPr>
            <w:r>
              <w:t>Viento (Q)</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1.600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1.000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0.600</w:t>
            </w:r>
          </w:p>
        </w:tc>
      </w:tr>
      <w:tr w:rsidR="00AF5DEE" w:rsidTr="00AF5DEE">
        <w:trPr>
          <w:cantSplit/>
          <w:jc w:val="center"/>
        </w:trPr>
        <w:tc>
          <w:tcPr>
            <w:tcW w:w="0" w:type="auto"/>
            <w:tcBorders>
              <w:left w:val="single" w:sz="2" w:space="0" w:color="000000"/>
              <w:bottom w:val="single" w:sz="2" w:space="0" w:color="000000"/>
              <w:right w:val="single" w:sz="2" w:space="0" w:color="000000"/>
            </w:tcBorders>
            <w:noWrap/>
            <w:vAlign w:val="center"/>
          </w:tcPr>
          <w:p w:rsidR="00AF5DEE" w:rsidRDefault="00AF5DEE" w:rsidP="00AF5DEE">
            <w:pPr>
              <w:pStyle w:val="CUERPOTEXTOTABLA"/>
            </w:pPr>
            <w:r>
              <w:t>Nieve (Q)</w:t>
            </w:r>
          </w:p>
        </w:tc>
        <w:tc>
          <w:tcPr>
            <w:tcW w:w="0" w:type="auto"/>
            <w:tcBorders>
              <w:left w:val="single" w:sz="2" w:space="0" w:color="000000"/>
              <w:bottom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bottom w:val="single" w:sz="2" w:space="0" w:color="000000"/>
              <w:right w:val="single" w:sz="2" w:space="0" w:color="000000"/>
            </w:tcBorders>
            <w:noWrap/>
            <w:vAlign w:val="center"/>
          </w:tcPr>
          <w:p w:rsidR="00AF5DEE" w:rsidRDefault="00AF5DEE" w:rsidP="00AF5DEE">
            <w:pPr>
              <w:pStyle w:val="CUERPOTEXTOTABLA"/>
              <w:jc w:val="center"/>
            </w:pPr>
            <w:r>
              <w:t>1.600</w:t>
            </w:r>
          </w:p>
        </w:tc>
        <w:tc>
          <w:tcPr>
            <w:tcW w:w="0" w:type="auto"/>
            <w:tcBorders>
              <w:left w:val="single" w:sz="2" w:space="0" w:color="000000"/>
              <w:bottom w:val="single" w:sz="2" w:space="0" w:color="000000"/>
              <w:right w:val="single" w:sz="2" w:space="0" w:color="000000"/>
            </w:tcBorders>
            <w:noWrap/>
            <w:vAlign w:val="center"/>
          </w:tcPr>
          <w:p w:rsidR="00AF5DEE" w:rsidRDefault="00AF5DEE" w:rsidP="00AF5DEE">
            <w:pPr>
              <w:pStyle w:val="CUERPOTEXTOTABLA"/>
              <w:jc w:val="center"/>
            </w:pPr>
            <w:r>
              <w:t>1.000</w:t>
            </w:r>
          </w:p>
        </w:tc>
        <w:tc>
          <w:tcPr>
            <w:tcW w:w="0" w:type="auto"/>
            <w:tcBorders>
              <w:left w:val="single" w:sz="2" w:space="0" w:color="000000"/>
              <w:bottom w:val="single" w:sz="2" w:space="0" w:color="000000"/>
              <w:right w:val="single" w:sz="2" w:space="0" w:color="000000"/>
            </w:tcBorders>
            <w:noWrap/>
            <w:vAlign w:val="center"/>
          </w:tcPr>
          <w:p w:rsidR="00AF5DEE" w:rsidRDefault="00AF5DEE" w:rsidP="00AF5DEE">
            <w:pPr>
              <w:pStyle w:val="CUERPOTEXTOTABLA"/>
              <w:jc w:val="center"/>
            </w:pPr>
            <w:r>
              <w:t>0.500</w:t>
            </w:r>
          </w:p>
        </w:tc>
      </w:tr>
    </w:tbl>
    <w:p w:rsidR="00AF5DEE" w:rsidRDefault="00AF5DEE" w:rsidP="00AF5DEE">
      <w:pPr>
        <w:spacing w:after="0" w:line="2" w:lineRule="auto"/>
      </w:pPr>
    </w:p>
    <w:p w:rsidR="00AF5DEE" w:rsidRDefault="00AF5DEE" w:rsidP="00AF5DEE">
      <w:pPr>
        <w:pStyle w:val="CUERPOTEXTO"/>
      </w:pPr>
      <w:r>
        <w:t xml:space="preserve"> </w:t>
      </w:r>
    </w:p>
    <w:p w:rsidR="00AF5DEE" w:rsidRDefault="00AF5DEE" w:rsidP="00AF5DEE">
      <w:pPr>
        <w:pStyle w:val="CUERPOTEXTO"/>
        <w:keepNext/>
      </w:pPr>
      <w:r>
        <w:t xml:space="preserve"> </w:t>
      </w:r>
    </w:p>
    <w:tbl>
      <w:tblPr>
        <w:tblW w:w="5000" w:type="pct"/>
        <w:jc w:val="center"/>
        <w:tblCellMar>
          <w:top w:w="28" w:type="dxa"/>
          <w:left w:w="28" w:type="dxa"/>
          <w:bottom w:w="28" w:type="dxa"/>
          <w:right w:w="28" w:type="dxa"/>
        </w:tblCellMar>
        <w:tblLook w:val="0000"/>
      </w:tblPr>
      <w:tblGrid>
        <w:gridCol w:w="2451"/>
        <w:gridCol w:w="1620"/>
        <w:gridCol w:w="2135"/>
        <w:gridCol w:w="1317"/>
        <w:gridCol w:w="2171"/>
      </w:tblGrid>
      <w:tr w:rsidR="00AF5DEE" w:rsidTr="00AF5DEE">
        <w:trPr>
          <w:tblHeader/>
          <w:jc w:val="center"/>
        </w:trPr>
        <w:tc>
          <w:tcPr>
            <w:tcW w:w="0" w:type="auto"/>
            <w:gridSpan w:val="5"/>
            <w:tcBorders>
              <w:top w:val="single" w:sz="2" w:space="0" w:color="000000"/>
              <w:left w:val="single" w:sz="2" w:space="0" w:color="000000"/>
              <w:bottom w:val="single" w:sz="2" w:space="0" w:color="000000"/>
              <w:right w:val="single" w:sz="2" w:space="0" w:color="000000"/>
            </w:tcBorders>
            <w:shd w:val="clear" w:color="auto" w:fill="DAD7D3"/>
            <w:noWrap/>
            <w:vAlign w:val="center"/>
          </w:tcPr>
          <w:p w:rsidR="00AF5DEE" w:rsidRDefault="00AF5DEE" w:rsidP="00AF5DEE">
            <w:pPr>
              <w:pStyle w:val="CUERPOTEXTOTABLA"/>
              <w:jc w:val="center"/>
              <w:rPr>
                <w:b/>
              </w:rPr>
            </w:pPr>
            <w:r>
              <w:rPr>
                <w:b/>
              </w:rPr>
              <w:t>Persistente o transitoria (G1)</w:t>
            </w:r>
          </w:p>
        </w:tc>
      </w:tr>
      <w:tr w:rsidR="00AF5DEE" w:rsidTr="00AF5DEE">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 xml:space="preserve"> </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vAlign w:val="center"/>
          </w:tcPr>
          <w:p w:rsidR="00AF5DEE" w:rsidRDefault="00AF5DEE" w:rsidP="00AF5DEE">
            <w:pPr>
              <w:pStyle w:val="CUERPOTEXTOTABLA"/>
              <w:jc w:val="center"/>
            </w:pPr>
            <w:r>
              <w:t>Coeficientes parciales de seguridad (</w:t>
            </w:r>
            <w:r>
              <w:rPr>
                <w:rFonts w:ascii="Symbol" w:hAnsi="Symbol" w:cs="Symbol"/>
              </w:rPr>
              <w:t></w:t>
            </w:r>
            <w:r>
              <w:t>)</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Coeficientes de combinación (</w:t>
            </w:r>
            <w:r>
              <w:rPr>
                <w:rFonts w:ascii="Symbol" w:hAnsi="Symbol" w:cs="Symbol"/>
              </w:rPr>
              <w:t></w:t>
            </w:r>
            <w:r>
              <w:t>)</w:t>
            </w:r>
          </w:p>
        </w:tc>
      </w:tr>
      <w:tr w:rsidR="00AF5DEE" w:rsidTr="00AF5DEE">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AF5DEE" w:rsidRDefault="00AF5DEE" w:rsidP="00AF5DEE"/>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rsidR="00AF5DEE" w:rsidRDefault="00AF5DEE" w:rsidP="00AF5DEE">
            <w:pPr>
              <w:pStyle w:val="CUERPOTEXTOTABLA"/>
              <w:jc w:val="center"/>
            </w:pPr>
            <w:r>
              <w:t>Favorable</w:t>
            </w: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rsidR="00AF5DEE" w:rsidRDefault="00AF5DEE" w:rsidP="00AF5DEE">
            <w:pPr>
              <w:pStyle w:val="CUERPOTEXTOTABLA"/>
              <w:jc w:val="center"/>
            </w:pPr>
            <w:r>
              <w:t>Desfavorable</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Principal (</w:t>
            </w:r>
            <w:r>
              <w:rPr>
                <w:rFonts w:ascii="Symbol" w:hAnsi="Symbol" w:cs="Symbol"/>
              </w:rPr>
              <w:t></w:t>
            </w:r>
            <w:r>
              <w:rPr>
                <w:vertAlign w:val="subscript"/>
              </w:rPr>
              <w:t>p</w:t>
            </w:r>
            <w: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Acompañamiento (</w:t>
            </w:r>
            <w:r>
              <w:rPr>
                <w:rFonts w:ascii="Symbol" w:hAnsi="Symbol" w:cs="Symbol"/>
              </w:rPr>
              <w:t></w:t>
            </w:r>
            <w:r>
              <w:rPr>
                <w:vertAlign w:val="subscript"/>
              </w:rPr>
              <w:t>a</w:t>
            </w:r>
            <w:r>
              <w:t>)</w:t>
            </w:r>
          </w:p>
        </w:tc>
      </w:tr>
      <w:tr w:rsidR="00AF5DEE" w:rsidTr="00AF5DEE">
        <w:trPr>
          <w:cantSplit/>
          <w:jc w:val="center"/>
        </w:trPr>
        <w:tc>
          <w:tcPr>
            <w:tcW w:w="0" w:type="auto"/>
            <w:tcBorders>
              <w:top w:val="single" w:sz="2" w:space="0" w:color="000000"/>
              <w:left w:val="single" w:sz="2" w:space="0" w:color="000000"/>
              <w:right w:val="single" w:sz="2" w:space="0" w:color="000000"/>
            </w:tcBorders>
            <w:noWrap/>
            <w:vAlign w:val="center"/>
          </w:tcPr>
          <w:p w:rsidR="00AF5DEE" w:rsidRDefault="00AF5DEE" w:rsidP="00AF5DEE">
            <w:pPr>
              <w:pStyle w:val="CUERPOTEXTOTABLA"/>
            </w:pPr>
            <w:r>
              <w:t>Carga permanente (G)</w:t>
            </w:r>
          </w:p>
        </w:tc>
        <w:tc>
          <w:tcPr>
            <w:tcW w:w="0" w:type="auto"/>
            <w:tcBorders>
              <w:top w:val="single" w:sz="2" w:space="0" w:color="000000"/>
              <w:left w:val="single" w:sz="2" w:space="0" w:color="000000"/>
              <w:right w:val="single" w:sz="2" w:space="0" w:color="000000"/>
            </w:tcBorders>
            <w:noWrap/>
            <w:vAlign w:val="center"/>
          </w:tcPr>
          <w:p w:rsidR="00AF5DEE" w:rsidRDefault="00AF5DEE" w:rsidP="00AF5DEE">
            <w:pPr>
              <w:pStyle w:val="CUERPOTEXTOTABLA"/>
              <w:jc w:val="center"/>
            </w:pPr>
            <w:r>
              <w:t>1.000</w:t>
            </w:r>
          </w:p>
        </w:tc>
        <w:tc>
          <w:tcPr>
            <w:tcW w:w="0" w:type="auto"/>
            <w:tcBorders>
              <w:top w:val="single" w:sz="2" w:space="0" w:color="000000"/>
              <w:left w:val="single" w:sz="2" w:space="0" w:color="000000"/>
              <w:right w:val="single" w:sz="2" w:space="0" w:color="000000"/>
            </w:tcBorders>
            <w:noWrap/>
            <w:vAlign w:val="center"/>
          </w:tcPr>
          <w:p w:rsidR="00AF5DEE" w:rsidRDefault="00AF5DEE" w:rsidP="00AF5DEE">
            <w:pPr>
              <w:pStyle w:val="CUERPOTEXTOTABLA"/>
              <w:jc w:val="center"/>
            </w:pPr>
            <w:r>
              <w:t>1.600</w:t>
            </w:r>
          </w:p>
        </w:tc>
        <w:tc>
          <w:tcPr>
            <w:tcW w:w="0" w:type="auto"/>
            <w:tcBorders>
              <w:top w:val="single" w:sz="2" w:space="0" w:color="000000"/>
              <w:left w:val="single" w:sz="2" w:space="0" w:color="000000"/>
              <w:right w:val="single" w:sz="2" w:space="0" w:color="000000"/>
            </w:tcBorders>
            <w:noWrap/>
            <w:vAlign w:val="center"/>
          </w:tcPr>
          <w:p w:rsidR="00AF5DEE" w:rsidRDefault="00AF5DEE" w:rsidP="00AF5DEE">
            <w:pPr>
              <w:pStyle w:val="CUERPOTEXTOTABLA"/>
              <w:jc w:val="center"/>
            </w:pPr>
            <w:r>
              <w:t>-</w:t>
            </w:r>
          </w:p>
        </w:tc>
        <w:tc>
          <w:tcPr>
            <w:tcW w:w="0" w:type="auto"/>
            <w:tcBorders>
              <w:top w:val="single" w:sz="2" w:space="0" w:color="000000"/>
              <w:left w:val="single" w:sz="2" w:space="0" w:color="000000"/>
              <w:right w:val="single" w:sz="2" w:space="0" w:color="000000"/>
            </w:tcBorders>
            <w:noWrap/>
            <w:vAlign w:val="center"/>
          </w:tcPr>
          <w:p w:rsidR="00AF5DEE" w:rsidRDefault="00AF5DEE" w:rsidP="00AF5DEE">
            <w:pPr>
              <w:pStyle w:val="CUERPOTEXTOTABLA"/>
              <w:jc w:val="center"/>
            </w:pPr>
            <w:r>
              <w:t>-</w:t>
            </w:r>
          </w:p>
        </w:tc>
      </w:tr>
      <w:tr w:rsidR="00AF5DEE" w:rsidTr="00AF5DEE">
        <w:trPr>
          <w:cantSplit/>
          <w:jc w:val="center"/>
        </w:trPr>
        <w:tc>
          <w:tcPr>
            <w:tcW w:w="0" w:type="auto"/>
            <w:tcBorders>
              <w:left w:val="single" w:sz="2" w:space="0" w:color="000000"/>
              <w:right w:val="single" w:sz="2" w:space="0" w:color="000000"/>
            </w:tcBorders>
            <w:noWrap/>
            <w:vAlign w:val="center"/>
          </w:tcPr>
          <w:p w:rsidR="00AF5DEE" w:rsidRDefault="00AF5DEE" w:rsidP="00AF5DEE">
            <w:pPr>
              <w:pStyle w:val="CUERPOTEXTOTABLA"/>
            </w:pPr>
            <w:r>
              <w:t>Sobrecarga (Q - Uso C)</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1.600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r>
      <w:tr w:rsidR="00AF5DEE" w:rsidTr="00AF5DEE">
        <w:trPr>
          <w:cantSplit/>
          <w:jc w:val="center"/>
        </w:trPr>
        <w:tc>
          <w:tcPr>
            <w:tcW w:w="0" w:type="auto"/>
            <w:tcBorders>
              <w:left w:val="single" w:sz="2" w:space="0" w:color="000000"/>
              <w:right w:val="single" w:sz="2" w:space="0" w:color="000000"/>
            </w:tcBorders>
            <w:noWrap/>
            <w:vAlign w:val="center"/>
          </w:tcPr>
          <w:p w:rsidR="00AF5DEE" w:rsidRDefault="00AF5DEE" w:rsidP="00AF5DEE">
            <w:pPr>
              <w:pStyle w:val="CUERPOTEXTOTABLA"/>
            </w:pPr>
            <w:r>
              <w:t>Sobrecarga (Q - Uso G2)</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1.600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r>
      <w:tr w:rsidR="00AF5DEE" w:rsidTr="00AF5DEE">
        <w:trPr>
          <w:cantSplit/>
          <w:jc w:val="center"/>
        </w:trPr>
        <w:tc>
          <w:tcPr>
            <w:tcW w:w="0" w:type="auto"/>
            <w:tcBorders>
              <w:left w:val="single" w:sz="2" w:space="0" w:color="000000"/>
              <w:right w:val="single" w:sz="2" w:space="0" w:color="000000"/>
            </w:tcBorders>
            <w:noWrap/>
            <w:vAlign w:val="center"/>
          </w:tcPr>
          <w:p w:rsidR="00AF5DEE" w:rsidRDefault="00AF5DEE" w:rsidP="00AF5DEE">
            <w:pPr>
              <w:pStyle w:val="CUERPOTEXTOTABLA"/>
            </w:pPr>
            <w:r>
              <w:t>Sobrecarga (Q - Uso G1)</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1.600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1.000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r>
      <w:tr w:rsidR="00AF5DEE" w:rsidTr="00AF5DEE">
        <w:trPr>
          <w:cantSplit/>
          <w:jc w:val="center"/>
        </w:trPr>
        <w:tc>
          <w:tcPr>
            <w:tcW w:w="0" w:type="auto"/>
            <w:tcBorders>
              <w:left w:val="single" w:sz="2" w:space="0" w:color="000000"/>
              <w:right w:val="single" w:sz="2" w:space="0" w:color="000000"/>
            </w:tcBorders>
            <w:noWrap/>
            <w:vAlign w:val="center"/>
          </w:tcPr>
          <w:p w:rsidR="00AF5DEE" w:rsidRDefault="00AF5DEE" w:rsidP="00AF5DEE">
            <w:pPr>
              <w:pStyle w:val="CUERPOTEXTOTABLA"/>
            </w:pPr>
            <w:r>
              <w:t>Viento (Q)</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1.600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r>
      <w:tr w:rsidR="00AF5DEE" w:rsidTr="00AF5DEE">
        <w:trPr>
          <w:cantSplit/>
          <w:jc w:val="center"/>
        </w:trPr>
        <w:tc>
          <w:tcPr>
            <w:tcW w:w="0" w:type="auto"/>
            <w:tcBorders>
              <w:left w:val="single" w:sz="2" w:space="0" w:color="000000"/>
              <w:bottom w:val="single" w:sz="2" w:space="0" w:color="000000"/>
              <w:right w:val="single" w:sz="2" w:space="0" w:color="000000"/>
            </w:tcBorders>
            <w:noWrap/>
            <w:vAlign w:val="center"/>
          </w:tcPr>
          <w:p w:rsidR="00AF5DEE" w:rsidRDefault="00AF5DEE" w:rsidP="00AF5DEE">
            <w:pPr>
              <w:pStyle w:val="CUERPOTEXTOTABLA"/>
            </w:pPr>
            <w:r>
              <w:t>Nieve (Q)</w:t>
            </w:r>
          </w:p>
        </w:tc>
        <w:tc>
          <w:tcPr>
            <w:tcW w:w="0" w:type="auto"/>
            <w:tcBorders>
              <w:left w:val="single" w:sz="2" w:space="0" w:color="000000"/>
              <w:bottom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bottom w:val="single" w:sz="2" w:space="0" w:color="000000"/>
              <w:right w:val="single" w:sz="2" w:space="0" w:color="000000"/>
            </w:tcBorders>
            <w:noWrap/>
            <w:vAlign w:val="center"/>
          </w:tcPr>
          <w:p w:rsidR="00AF5DEE" w:rsidRDefault="00AF5DEE" w:rsidP="00AF5DEE">
            <w:pPr>
              <w:pStyle w:val="CUERPOTEXTOTABLA"/>
              <w:jc w:val="center"/>
            </w:pPr>
            <w:r>
              <w:t>1.600</w:t>
            </w:r>
          </w:p>
        </w:tc>
        <w:tc>
          <w:tcPr>
            <w:tcW w:w="0" w:type="auto"/>
            <w:tcBorders>
              <w:left w:val="single" w:sz="2" w:space="0" w:color="000000"/>
              <w:bottom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bottom w:val="single" w:sz="2" w:space="0" w:color="000000"/>
              <w:right w:val="single" w:sz="2" w:space="0" w:color="000000"/>
            </w:tcBorders>
            <w:noWrap/>
            <w:vAlign w:val="center"/>
          </w:tcPr>
          <w:p w:rsidR="00AF5DEE" w:rsidRDefault="00AF5DEE" w:rsidP="00AF5DEE">
            <w:pPr>
              <w:pStyle w:val="CUERPOTEXTOTABLA"/>
              <w:jc w:val="center"/>
            </w:pPr>
            <w:r>
              <w:t>0.000</w:t>
            </w:r>
          </w:p>
        </w:tc>
      </w:tr>
    </w:tbl>
    <w:p w:rsidR="00AF5DEE" w:rsidRDefault="00AF5DEE" w:rsidP="00AF5DEE">
      <w:pPr>
        <w:spacing w:after="0" w:line="2" w:lineRule="auto"/>
      </w:pPr>
    </w:p>
    <w:p w:rsidR="00AF5DEE" w:rsidRDefault="00AF5DEE" w:rsidP="00AF5DEE">
      <w:pPr>
        <w:pStyle w:val="CUERPOTEXTO"/>
      </w:pPr>
      <w:r>
        <w:t xml:space="preserve"> </w:t>
      </w:r>
    </w:p>
    <w:p w:rsidR="00AF5DEE" w:rsidRDefault="00AF5DEE" w:rsidP="00AF5DEE">
      <w:pPr>
        <w:pStyle w:val="CUERPOTEXTO"/>
        <w:keepNext/>
        <w:ind w:left="1134"/>
        <w:rPr>
          <w:b/>
        </w:rPr>
      </w:pPr>
      <w:r>
        <w:rPr>
          <w:b/>
        </w:rPr>
        <w:t>E.L.U. de rotura. Acero laminado: CTE DB SE-A</w:t>
      </w:r>
    </w:p>
    <w:p w:rsidR="00AF5DEE" w:rsidRDefault="00AF5DEE" w:rsidP="00AF5DEE">
      <w:pPr>
        <w:pStyle w:val="CUERPOTEXTO"/>
        <w:keepNext/>
      </w:pPr>
      <w:r>
        <w:t xml:space="preserve"> </w:t>
      </w:r>
    </w:p>
    <w:tbl>
      <w:tblPr>
        <w:tblW w:w="5000" w:type="pct"/>
        <w:jc w:val="center"/>
        <w:tblCellMar>
          <w:top w:w="28" w:type="dxa"/>
          <w:left w:w="28" w:type="dxa"/>
          <w:bottom w:w="28" w:type="dxa"/>
          <w:right w:w="28" w:type="dxa"/>
        </w:tblCellMar>
        <w:tblLook w:val="0000"/>
      </w:tblPr>
      <w:tblGrid>
        <w:gridCol w:w="2451"/>
        <w:gridCol w:w="1620"/>
        <w:gridCol w:w="2135"/>
        <w:gridCol w:w="1317"/>
        <w:gridCol w:w="2171"/>
      </w:tblGrid>
      <w:tr w:rsidR="00AF5DEE" w:rsidTr="00AF5DEE">
        <w:trPr>
          <w:tblHeader/>
          <w:jc w:val="center"/>
        </w:trPr>
        <w:tc>
          <w:tcPr>
            <w:tcW w:w="0" w:type="auto"/>
            <w:gridSpan w:val="5"/>
            <w:tcBorders>
              <w:top w:val="single" w:sz="2" w:space="0" w:color="000000"/>
              <w:left w:val="single" w:sz="2" w:space="0" w:color="000000"/>
              <w:bottom w:val="single" w:sz="2" w:space="0" w:color="000000"/>
              <w:right w:val="single" w:sz="2" w:space="0" w:color="000000"/>
            </w:tcBorders>
            <w:shd w:val="clear" w:color="auto" w:fill="DAD7D3"/>
            <w:noWrap/>
            <w:vAlign w:val="center"/>
          </w:tcPr>
          <w:p w:rsidR="00AF5DEE" w:rsidRDefault="00AF5DEE" w:rsidP="00AF5DEE">
            <w:pPr>
              <w:pStyle w:val="CUERPOTEXTOTABLA"/>
              <w:jc w:val="center"/>
              <w:rPr>
                <w:b/>
              </w:rPr>
            </w:pPr>
            <w:r>
              <w:rPr>
                <w:b/>
              </w:rPr>
              <w:t>Persistente o transitoria</w:t>
            </w:r>
          </w:p>
        </w:tc>
      </w:tr>
      <w:tr w:rsidR="00AF5DEE" w:rsidTr="00AF5DEE">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 xml:space="preserve"> </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vAlign w:val="center"/>
          </w:tcPr>
          <w:p w:rsidR="00AF5DEE" w:rsidRDefault="00AF5DEE" w:rsidP="00AF5DEE">
            <w:pPr>
              <w:pStyle w:val="CUERPOTEXTOTABLA"/>
              <w:jc w:val="center"/>
            </w:pPr>
            <w:r>
              <w:t>Coeficientes parciales de seguridad (</w:t>
            </w:r>
            <w:r>
              <w:rPr>
                <w:rFonts w:ascii="Symbol" w:hAnsi="Symbol" w:cs="Symbol"/>
              </w:rPr>
              <w:t></w:t>
            </w:r>
            <w:r>
              <w:t>)</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Coeficientes de combinación (</w:t>
            </w:r>
            <w:r>
              <w:rPr>
                <w:rFonts w:ascii="Symbol" w:hAnsi="Symbol" w:cs="Symbol"/>
              </w:rPr>
              <w:t></w:t>
            </w:r>
            <w:r>
              <w:t>)</w:t>
            </w:r>
          </w:p>
        </w:tc>
      </w:tr>
      <w:tr w:rsidR="00AF5DEE" w:rsidTr="00AF5DEE">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AF5DEE" w:rsidRDefault="00AF5DEE" w:rsidP="00AF5DEE"/>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rsidR="00AF5DEE" w:rsidRDefault="00AF5DEE" w:rsidP="00AF5DEE">
            <w:pPr>
              <w:pStyle w:val="CUERPOTEXTOTABLA"/>
              <w:jc w:val="center"/>
            </w:pPr>
            <w:r>
              <w:t>Favorable</w:t>
            </w: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rsidR="00AF5DEE" w:rsidRDefault="00AF5DEE" w:rsidP="00AF5DEE">
            <w:pPr>
              <w:pStyle w:val="CUERPOTEXTOTABLA"/>
              <w:jc w:val="center"/>
            </w:pPr>
            <w:r>
              <w:t>Desfavorable</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Principal (</w:t>
            </w:r>
            <w:r>
              <w:rPr>
                <w:rFonts w:ascii="Symbol" w:hAnsi="Symbol" w:cs="Symbol"/>
              </w:rPr>
              <w:t></w:t>
            </w:r>
            <w:r>
              <w:rPr>
                <w:vertAlign w:val="subscript"/>
              </w:rPr>
              <w:t>p</w:t>
            </w:r>
            <w: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Acompañamiento (</w:t>
            </w:r>
            <w:r>
              <w:rPr>
                <w:rFonts w:ascii="Symbol" w:hAnsi="Symbol" w:cs="Symbol"/>
              </w:rPr>
              <w:t></w:t>
            </w:r>
            <w:r>
              <w:rPr>
                <w:vertAlign w:val="subscript"/>
              </w:rPr>
              <w:t>a</w:t>
            </w:r>
            <w:r>
              <w:t>)</w:t>
            </w:r>
          </w:p>
        </w:tc>
      </w:tr>
      <w:tr w:rsidR="00AF5DEE" w:rsidTr="00AF5DEE">
        <w:trPr>
          <w:cantSplit/>
          <w:jc w:val="center"/>
        </w:trPr>
        <w:tc>
          <w:tcPr>
            <w:tcW w:w="0" w:type="auto"/>
            <w:tcBorders>
              <w:top w:val="single" w:sz="2" w:space="0" w:color="000000"/>
              <w:left w:val="single" w:sz="2" w:space="0" w:color="000000"/>
              <w:right w:val="single" w:sz="2" w:space="0" w:color="000000"/>
            </w:tcBorders>
            <w:noWrap/>
            <w:vAlign w:val="center"/>
          </w:tcPr>
          <w:p w:rsidR="00AF5DEE" w:rsidRDefault="00AF5DEE" w:rsidP="00AF5DEE">
            <w:pPr>
              <w:pStyle w:val="CUERPOTEXTOTABLA"/>
            </w:pPr>
            <w:r>
              <w:t>Carga permanente (G)</w:t>
            </w:r>
          </w:p>
        </w:tc>
        <w:tc>
          <w:tcPr>
            <w:tcW w:w="0" w:type="auto"/>
            <w:tcBorders>
              <w:top w:val="single" w:sz="2" w:space="0" w:color="000000"/>
              <w:left w:val="single" w:sz="2" w:space="0" w:color="000000"/>
              <w:right w:val="single" w:sz="2" w:space="0" w:color="000000"/>
            </w:tcBorders>
            <w:noWrap/>
            <w:vAlign w:val="center"/>
          </w:tcPr>
          <w:p w:rsidR="00AF5DEE" w:rsidRDefault="00AF5DEE" w:rsidP="00AF5DEE">
            <w:pPr>
              <w:pStyle w:val="CUERPOTEXTOTABLA"/>
              <w:jc w:val="center"/>
            </w:pPr>
            <w:r>
              <w:t>0.800</w:t>
            </w:r>
          </w:p>
        </w:tc>
        <w:tc>
          <w:tcPr>
            <w:tcW w:w="0" w:type="auto"/>
            <w:tcBorders>
              <w:top w:val="single" w:sz="2" w:space="0" w:color="000000"/>
              <w:left w:val="single" w:sz="2" w:space="0" w:color="000000"/>
              <w:right w:val="single" w:sz="2" w:space="0" w:color="000000"/>
            </w:tcBorders>
            <w:noWrap/>
            <w:vAlign w:val="center"/>
          </w:tcPr>
          <w:p w:rsidR="00AF5DEE" w:rsidRDefault="00AF5DEE" w:rsidP="00AF5DEE">
            <w:pPr>
              <w:pStyle w:val="CUERPOTEXTOTABLA"/>
              <w:jc w:val="center"/>
            </w:pPr>
            <w:r>
              <w:t>1.350</w:t>
            </w:r>
          </w:p>
        </w:tc>
        <w:tc>
          <w:tcPr>
            <w:tcW w:w="0" w:type="auto"/>
            <w:tcBorders>
              <w:top w:val="single" w:sz="2" w:space="0" w:color="000000"/>
              <w:left w:val="single" w:sz="2" w:space="0" w:color="000000"/>
              <w:right w:val="single" w:sz="2" w:space="0" w:color="000000"/>
            </w:tcBorders>
            <w:noWrap/>
            <w:vAlign w:val="center"/>
          </w:tcPr>
          <w:p w:rsidR="00AF5DEE" w:rsidRDefault="00AF5DEE" w:rsidP="00AF5DEE">
            <w:pPr>
              <w:pStyle w:val="CUERPOTEXTOTABLA"/>
              <w:jc w:val="center"/>
            </w:pPr>
            <w:r>
              <w:t>-</w:t>
            </w:r>
          </w:p>
        </w:tc>
        <w:tc>
          <w:tcPr>
            <w:tcW w:w="0" w:type="auto"/>
            <w:tcBorders>
              <w:top w:val="single" w:sz="2" w:space="0" w:color="000000"/>
              <w:left w:val="single" w:sz="2" w:space="0" w:color="000000"/>
              <w:right w:val="single" w:sz="2" w:space="0" w:color="000000"/>
            </w:tcBorders>
            <w:noWrap/>
            <w:vAlign w:val="center"/>
          </w:tcPr>
          <w:p w:rsidR="00AF5DEE" w:rsidRDefault="00AF5DEE" w:rsidP="00AF5DEE">
            <w:pPr>
              <w:pStyle w:val="CUERPOTEXTOTABLA"/>
              <w:jc w:val="center"/>
            </w:pPr>
            <w:r>
              <w:t>-</w:t>
            </w:r>
          </w:p>
        </w:tc>
      </w:tr>
      <w:tr w:rsidR="00AF5DEE" w:rsidTr="00AF5DEE">
        <w:trPr>
          <w:cantSplit/>
          <w:jc w:val="center"/>
        </w:trPr>
        <w:tc>
          <w:tcPr>
            <w:tcW w:w="0" w:type="auto"/>
            <w:tcBorders>
              <w:left w:val="single" w:sz="2" w:space="0" w:color="000000"/>
              <w:right w:val="single" w:sz="2" w:space="0" w:color="000000"/>
            </w:tcBorders>
            <w:noWrap/>
            <w:vAlign w:val="center"/>
          </w:tcPr>
          <w:p w:rsidR="00AF5DEE" w:rsidRDefault="00AF5DEE" w:rsidP="00AF5DEE">
            <w:pPr>
              <w:pStyle w:val="CUERPOTEXTOTABLA"/>
            </w:pPr>
            <w:r>
              <w:t>Sobrecarga (Q - Uso C)</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1.500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1.000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0.700</w:t>
            </w:r>
          </w:p>
        </w:tc>
      </w:tr>
      <w:tr w:rsidR="00AF5DEE" w:rsidTr="00AF5DEE">
        <w:trPr>
          <w:cantSplit/>
          <w:jc w:val="center"/>
        </w:trPr>
        <w:tc>
          <w:tcPr>
            <w:tcW w:w="0" w:type="auto"/>
            <w:tcBorders>
              <w:left w:val="single" w:sz="2" w:space="0" w:color="000000"/>
              <w:right w:val="single" w:sz="2" w:space="0" w:color="000000"/>
            </w:tcBorders>
            <w:noWrap/>
            <w:vAlign w:val="center"/>
          </w:tcPr>
          <w:p w:rsidR="00AF5DEE" w:rsidRDefault="00AF5DEE" w:rsidP="00AF5DEE">
            <w:pPr>
              <w:pStyle w:val="CUERPOTEXTOTABLA"/>
            </w:pPr>
            <w:r>
              <w:t>Sobrecarga (Q - Uso G2)</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1.500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1.000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r>
      <w:tr w:rsidR="00AF5DEE" w:rsidTr="00AF5DEE">
        <w:trPr>
          <w:cantSplit/>
          <w:jc w:val="center"/>
        </w:trPr>
        <w:tc>
          <w:tcPr>
            <w:tcW w:w="0" w:type="auto"/>
            <w:tcBorders>
              <w:left w:val="single" w:sz="2" w:space="0" w:color="000000"/>
              <w:right w:val="single" w:sz="2" w:space="0" w:color="000000"/>
            </w:tcBorders>
            <w:noWrap/>
            <w:vAlign w:val="center"/>
          </w:tcPr>
          <w:p w:rsidR="00AF5DEE" w:rsidRDefault="00AF5DEE" w:rsidP="00AF5DEE">
            <w:pPr>
              <w:pStyle w:val="CUERPOTEXTOTABLA"/>
            </w:pPr>
            <w:r>
              <w:t>Sobrecarga (Q - Uso G1)</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1.500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r>
      <w:tr w:rsidR="00AF5DEE" w:rsidTr="00AF5DEE">
        <w:trPr>
          <w:cantSplit/>
          <w:jc w:val="center"/>
        </w:trPr>
        <w:tc>
          <w:tcPr>
            <w:tcW w:w="0" w:type="auto"/>
            <w:tcBorders>
              <w:left w:val="single" w:sz="2" w:space="0" w:color="000000"/>
              <w:right w:val="single" w:sz="2" w:space="0" w:color="000000"/>
            </w:tcBorders>
            <w:noWrap/>
            <w:vAlign w:val="center"/>
          </w:tcPr>
          <w:p w:rsidR="00AF5DEE" w:rsidRDefault="00AF5DEE" w:rsidP="00AF5DEE">
            <w:pPr>
              <w:pStyle w:val="CUERPOTEXTOTABLA"/>
            </w:pPr>
            <w:r>
              <w:t>Viento (Q)</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1.500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1.000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0.600</w:t>
            </w:r>
          </w:p>
        </w:tc>
      </w:tr>
      <w:tr w:rsidR="00AF5DEE" w:rsidTr="00AF5DEE">
        <w:trPr>
          <w:cantSplit/>
          <w:jc w:val="center"/>
        </w:trPr>
        <w:tc>
          <w:tcPr>
            <w:tcW w:w="0" w:type="auto"/>
            <w:tcBorders>
              <w:left w:val="single" w:sz="2" w:space="0" w:color="000000"/>
              <w:bottom w:val="single" w:sz="2" w:space="0" w:color="000000"/>
              <w:right w:val="single" w:sz="2" w:space="0" w:color="000000"/>
            </w:tcBorders>
            <w:noWrap/>
            <w:vAlign w:val="center"/>
          </w:tcPr>
          <w:p w:rsidR="00AF5DEE" w:rsidRDefault="00AF5DEE" w:rsidP="00AF5DEE">
            <w:pPr>
              <w:pStyle w:val="CUERPOTEXTOTABLA"/>
            </w:pPr>
            <w:r>
              <w:t>Nieve (Q)</w:t>
            </w:r>
          </w:p>
        </w:tc>
        <w:tc>
          <w:tcPr>
            <w:tcW w:w="0" w:type="auto"/>
            <w:tcBorders>
              <w:left w:val="single" w:sz="2" w:space="0" w:color="000000"/>
              <w:bottom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bottom w:val="single" w:sz="2" w:space="0" w:color="000000"/>
              <w:right w:val="single" w:sz="2" w:space="0" w:color="000000"/>
            </w:tcBorders>
            <w:noWrap/>
            <w:vAlign w:val="center"/>
          </w:tcPr>
          <w:p w:rsidR="00AF5DEE" w:rsidRDefault="00AF5DEE" w:rsidP="00AF5DEE">
            <w:pPr>
              <w:pStyle w:val="CUERPOTEXTOTABLA"/>
              <w:jc w:val="center"/>
            </w:pPr>
            <w:r>
              <w:t>1.500</w:t>
            </w:r>
          </w:p>
        </w:tc>
        <w:tc>
          <w:tcPr>
            <w:tcW w:w="0" w:type="auto"/>
            <w:tcBorders>
              <w:left w:val="single" w:sz="2" w:space="0" w:color="000000"/>
              <w:bottom w:val="single" w:sz="2" w:space="0" w:color="000000"/>
              <w:right w:val="single" w:sz="2" w:space="0" w:color="000000"/>
            </w:tcBorders>
            <w:noWrap/>
            <w:vAlign w:val="center"/>
          </w:tcPr>
          <w:p w:rsidR="00AF5DEE" w:rsidRDefault="00AF5DEE" w:rsidP="00AF5DEE">
            <w:pPr>
              <w:pStyle w:val="CUERPOTEXTOTABLA"/>
              <w:jc w:val="center"/>
            </w:pPr>
            <w:r>
              <w:t>1.000</w:t>
            </w:r>
          </w:p>
        </w:tc>
        <w:tc>
          <w:tcPr>
            <w:tcW w:w="0" w:type="auto"/>
            <w:tcBorders>
              <w:left w:val="single" w:sz="2" w:space="0" w:color="000000"/>
              <w:bottom w:val="single" w:sz="2" w:space="0" w:color="000000"/>
              <w:right w:val="single" w:sz="2" w:space="0" w:color="000000"/>
            </w:tcBorders>
            <w:noWrap/>
            <w:vAlign w:val="center"/>
          </w:tcPr>
          <w:p w:rsidR="00AF5DEE" w:rsidRDefault="00AF5DEE" w:rsidP="00AF5DEE">
            <w:pPr>
              <w:pStyle w:val="CUERPOTEXTOTABLA"/>
              <w:jc w:val="center"/>
            </w:pPr>
            <w:r>
              <w:t>0.500</w:t>
            </w:r>
          </w:p>
        </w:tc>
      </w:tr>
    </w:tbl>
    <w:p w:rsidR="00AF5DEE" w:rsidRDefault="00AF5DEE" w:rsidP="00AF5DEE">
      <w:pPr>
        <w:spacing w:after="0" w:line="2" w:lineRule="auto"/>
      </w:pPr>
    </w:p>
    <w:p w:rsidR="00AF5DEE" w:rsidRDefault="00AF5DEE" w:rsidP="00AF5DEE">
      <w:pPr>
        <w:pStyle w:val="CUERPOTEXTO"/>
      </w:pPr>
      <w:r>
        <w:t xml:space="preserve"> </w:t>
      </w:r>
    </w:p>
    <w:p w:rsidR="00AF5DEE" w:rsidRDefault="00AF5DEE" w:rsidP="00AF5DEE">
      <w:pPr>
        <w:pStyle w:val="CUERPOTEXTO"/>
        <w:keepNext/>
      </w:pPr>
      <w:r>
        <w:t xml:space="preserve"> </w:t>
      </w:r>
    </w:p>
    <w:tbl>
      <w:tblPr>
        <w:tblW w:w="5000" w:type="pct"/>
        <w:jc w:val="center"/>
        <w:tblCellMar>
          <w:top w:w="28" w:type="dxa"/>
          <w:left w:w="28" w:type="dxa"/>
          <w:bottom w:w="28" w:type="dxa"/>
          <w:right w:w="28" w:type="dxa"/>
        </w:tblCellMar>
        <w:tblLook w:val="0000"/>
      </w:tblPr>
      <w:tblGrid>
        <w:gridCol w:w="2451"/>
        <w:gridCol w:w="1620"/>
        <w:gridCol w:w="2135"/>
        <w:gridCol w:w="1317"/>
        <w:gridCol w:w="2171"/>
      </w:tblGrid>
      <w:tr w:rsidR="00AF5DEE" w:rsidTr="00AF5DEE">
        <w:trPr>
          <w:tblHeader/>
          <w:jc w:val="center"/>
        </w:trPr>
        <w:tc>
          <w:tcPr>
            <w:tcW w:w="0" w:type="auto"/>
            <w:gridSpan w:val="5"/>
            <w:tcBorders>
              <w:top w:val="single" w:sz="2" w:space="0" w:color="000000"/>
              <w:left w:val="single" w:sz="2" w:space="0" w:color="000000"/>
              <w:bottom w:val="single" w:sz="2" w:space="0" w:color="000000"/>
              <w:right w:val="single" w:sz="2" w:space="0" w:color="000000"/>
            </w:tcBorders>
            <w:shd w:val="clear" w:color="auto" w:fill="DAD7D3"/>
            <w:noWrap/>
            <w:vAlign w:val="center"/>
          </w:tcPr>
          <w:p w:rsidR="00AF5DEE" w:rsidRDefault="00AF5DEE" w:rsidP="00AF5DEE">
            <w:pPr>
              <w:pStyle w:val="CUERPOTEXTOTABLA"/>
              <w:jc w:val="center"/>
              <w:rPr>
                <w:b/>
              </w:rPr>
            </w:pPr>
            <w:r>
              <w:rPr>
                <w:b/>
              </w:rPr>
              <w:t>Persistente o transitoria (G1)</w:t>
            </w:r>
          </w:p>
        </w:tc>
      </w:tr>
      <w:tr w:rsidR="00AF5DEE" w:rsidTr="00AF5DEE">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 xml:space="preserve"> </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vAlign w:val="center"/>
          </w:tcPr>
          <w:p w:rsidR="00AF5DEE" w:rsidRDefault="00AF5DEE" w:rsidP="00AF5DEE">
            <w:pPr>
              <w:pStyle w:val="CUERPOTEXTOTABLA"/>
              <w:jc w:val="center"/>
            </w:pPr>
            <w:r>
              <w:t>Coeficientes parciales de seguridad (</w:t>
            </w:r>
            <w:r>
              <w:rPr>
                <w:rFonts w:ascii="Symbol" w:hAnsi="Symbol" w:cs="Symbol"/>
              </w:rPr>
              <w:t></w:t>
            </w:r>
            <w:r>
              <w:t>)</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Coeficientes de combinación (</w:t>
            </w:r>
            <w:r>
              <w:rPr>
                <w:rFonts w:ascii="Symbol" w:hAnsi="Symbol" w:cs="Symbol"/>
              </w:rPr>
              <w:t></w:t>
            </w:r>
            <w:r>
              <w:t>)</w:t>
            </w:r>
          </w:p>
        </w:tc>
      </w:tr>
      <w:tr w:rsidR="00AF5DEE" w:rsidTr="00AF5DEE">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AF5DEE" w:rsidRDefault="00AF5DEE" w:rsidP="00AF5DEE"/>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rsidR="00AF5DEE" w:rsidRDefault="00AF5DEE" w:rsidP="00AF5DEE">
            <w:pPr>
              <w:pStyle w:val="CUERPOTEXTOTABLA"/>
              <w:jc w:val="center"/>
            </w:pPr>
            <w:r>
              <w:t>Favorable</w:t>
            </w: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rsidR="00AF5DEE" w:rsidRDefault="00AF5DEE" w:rsidP="00AF5DEE">
            <w:pPr>
              <w:pStyle w:val="CUERPOTEXTOTABLA"/>
              <w:jc w:val="center"/>
            </w:pPr>
            <w:r>
              <w:t>Desfavorable</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Principal (</w:t>
            </w:r>
            <w:r>
              <w:rPr>
                <w:rFonts w:ascii="Symbol" w:hAnsi="Symbol" w:cs="Symbol"/>
              </w:rPr>
              <w:t></w:t>
            </w:r>
            <w:r>
              <w:rPr>
                <w:vertAlign w:val="subscript"/>
              </w:rPr>
              <w:t>p</w:t>
            </w:r>
            <w: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Acompañamiento (</w:t>
            </w:r>
            <w:r>
              <w:rPr>
                <w:rFonts w:ascii="Symbol" w:hAnsi="Symbol" w:cs="Symbol"/>
              </w:rPr>
              <w:t></w:t>
            </w:r>
            <w:r>
              <w:rPr>
                <w:vertAlign w:val="subscript"/>
              </w:rPr>
              <w:t>a</w:t>
            </w:r>
            <w:r>
              <w:t>)</w:t>
            </w:r>
          </w:p>
        </w:tc>
      </w:tr>
      <w:tr w:rsidR="00AF5DEE" w:rsidTr="00AF5DEE">
        <w:trPr>
          <w:cantSplit/>
          <w:jc w:val="center"/>
        </w:trPr>
        <w:tc>
          <w:tcPr>
            <w:tcW w:w="0" w:type="auto"/>
            <w:tcBorders>
              <w:top w:val="single" w:sz="2" w:space="0" w:color="000000"/>
              <w:left w:val="single" w:sz="2" w:space="0" w:color="000000"/>
              <w:right w:val="single" w:sz="2" w:space="0" w:color="000000"/>
            </w:tcBorders>
            <w:noWrap/>
            <w:vAlign w:val="center"/>
          </w:tcPr>
          <w:p w:rsidR="00AF5DEE" w:rsidRDefault="00AF5DEE" w:rsidP="00AF5DEE">
            <w:pPr>
              <w:pStyle w:val="CUERPOTEXTOTABLA"/>
            </w:pPr>
            <w:r>
              <w:t>Carga permanente (G)</w:t>
            </w:r>
          </w:p>
        </w:tc>
        <w:tc>
          <w:tcPr>
            <w:tcW w:w="0" w:type="auto"/>
            <w:tcBorders>
              <w:top w:val="single" w:sz="2" w:space="0" w:color="000000"/>
              <w:left w:val="single" w:sz="2" w:space="0" w:color="000000"/>
              <w:right w:val="single" w:sz="2" w:space="0" w:color="000000"/>
            </w:tcBorders>
            <w:noWrap/>
            <w:vAlign w:val="center"/>
          </w:tcPr>
          <w:p w:rsidR="00AF5DEE" w:rsidRDefault="00AF5DEE" w:rsidP="00AF5DEE">
            <w:pPr>
              <w:pStyle w:val="CUERPOTEXTOTABLA"/>
              <w:jc w:val="center"/>
            </w:pPr>
            <w:r>
              <w:t>0.800</w:t>
            </w:r>
          </w:p>
        </w:tc>
        <w:tc>
          <w:tcPr>
            <w:tcW w:w="0" w:type="auto"/>
            <w:tcBorders>
              <w:top w:val="single" w:sz="2" w:space="0" w:color="000000"/>
              <w:left w:val="single" w:sz="2" w:space="0" w:color="000000"/>
              <w:right w:val="single" w:sz="2" w:space="0" w:color="000000"/>
            </w:tcBorders>
            <w:noWrap/>
            <w:vAlign w:val="center"/>
          </w:tcPr>
          <w:p w:rsidR="00AF5DEE" w:rsidRDefault="00AF5DEE" w:rsidP="00AF5DEE">
            <w:pPr>
              <w:pStyle w:val="CUERPOTEXTOTABLA"/>
              <w:jc w:val="center"/>
            </w:pPr>
            <w:r>
              <w:t>1.350</w:t>
            </w:r>
          </w:p>
        </w:tc>
        <w:tc>
          <w:tcPr>
            <w:tcW w:w="0" w:type="auto"/>
            <w:tcBorders>
              <w:top w:val="single" w:sz="2" w:space="0" w:color="000000"/>
              <w:left w:val="single" w:sz="2" w:space="0" w:color="000000"/>
              <w:right w:val="single" w:sz="2" w:space="0" w:color="000000"/>
            </w:tcBorders>
            <w:noWrap/>
            <w:vAlign w:val="center"/>
          </w:tcPr>
          <w:p w:rsidR="00AF5DEE" w:rsidRDefault="00AF5DEE" w:rsidP="00AF5DEE">
            <w:pPr>
              <w:pStyle w:val="CUERPOTEXTOTABLA"/>
              <w:jc w:val="center"/>
            </w:pPr>
            <w:r>
              <w:t>-</w:t>
            </w:r>
          </w:p>
        </w:tc>
        <w:tc>
          <w:tcPr>
            <w:tcW w:w="0" w:type="auto"/>
            <w:tcBorders>
              <w:top w:val="single" w:sz="2" w:space="0" w:color="000000"/>
              <w:left w:val="single" w:sz="2" w:space="0" w:color="000000"/>
              <w:right w:val="single" w:sz="2" w:space="0" w:color="000000"/>
            </w:tcBorders>
            <w:noWrap/>
            <w:vAlign w:val="center"/>
          </w:tcPr>
          <w:p w:rsidR="00AF5DEE" w:rsidRDefault="00AF5DEE" w:rsidP="00AF5DEE">
            <w:pPr>
              <w:pStyle w:val="CUERPOTEXTOTABLA"/>
              <w:jc w:val="center"/>
            </w:pPr>
            <w:r>
              <w:t>-</w:t>
            </w:r>
          </w:p>
        </w:tc>
      </w:tr>
      <w:tr w:rsidR="00AF5DEE" w:rsidTr="00AF5DEE">
        <w:trPr>
          <w:cantSplit/>
          <w:jc w:val="center"/>
        </w:trPr>
        <w:tc>
          <w:tcPr>
            <w:tcW w:w="0" w:type="auto"/>
            <w:tcBorders>
              <w:left w:val="single" w:sz="2" w:space="0" w:color="000000"/>
              <w:right w:val="single" w:sz="2" w:space="0" w:color="000000"/>
            </w:tcBorders>
            <w:noWrap/>
            <w:vAlign w:val="center"/>
          </w:tcPr>
          <w:p w:rsidR="00AF5DEE" w:rsidRDefault="00AF5DEE" w:rsidP="00AF5DEE">
            <w:pPr>
              <w:pStyle w:val="CUERPOTEXTOTABLA"/>
            </w:pPr>
            <w:r>
              <w:t>Sobrecarga (Q - Uso C)</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1.500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r>
      <w:tr w:rsidR="00AF5DEE" w:rsidTr="00AF5DEE">
        <w:trPr>
          <w:cantSplit/>
          <w:jc w:val="center"/>
        </w:trPr>
        <w:tc>
          <w:tcPr>
            <w:tcW w:w="0" w:type="auto"/>
            <w:tcBorders>
              <w:left w:val="single" w:sz="2" w:space="0" w:color="000000"/>
              <w:right w:val="single" w:sz="2" w:space="0" w:color="000000"/>
            </w:tcBorders>
            <w:noWrap/>
            <w:vAlign w:val="center"/>
          </w:tcPr>
          <w:p w:rsidR="00AF5DEE" w:rsidRDefault="00AF5DEE" w:rsidP="00AF5DEE">
            <w:pPr>
              <w:pStyle w:val="CUERPOTEXTOTABLA"/>
            </w:pPr>
            <w:r>
              <w:t>Sobrecarga (Q - Uso G2)</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1.500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r>
      <w:tr w:rsidR="00AF5DEE" w:rsidTr="00AF5DEE">
        <w:trPr>
          <w:cantSplit/>
          <w:jc w:val="center"/>
        </w:trPr>
        <w:tc>
          <w:tcPr>
            <w:tcW w:w="0" w:type="auto"/>
            <w:tcBorders>
              <w:left w:val="single" w:sz="2" w:space="0" w:color="000000"/>
              <w:right w:val="single" w:sz="2" w:space="0" w:color="000000"/>
            </w:tcBorders>
            <w:noWrap/>
            <w:vAlign w:val="center"/>
          </w:tcPr>
          <w:p w:rsidR="00AF5DEE" w:rsidRDefault="00AF5DEE" w:rsidP="00AF5DEE">
            <w:pPr>
              <w:pStyle w:val="CUERPOTEXTOTABLA"/>
            </w:pPr>
            <w:r>
              <w:t>Sobrecarga (Q - Uso G1)</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1.500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1.000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r>
      <w:tr w:rsidR="00AF5DEE" w:rsidTr="00AF5DEE">
        <w:trPr>
          <w:cantSplit/>
          <w:jc w:val="center"/>
        </w:trPr>
        <w:tc>
          <w:tcPr>
            <w:tcW w:w="0" w:type="auto"/>
            <w:tcBorders>
              <w:left w:val="single" w:sz="2" w:space="0" w:color="000000"/>
              <w:right w:val="single" w:sz="2" w:space="0" w:color="000000"/>
            </w:tcBorders>
            <w:noWrap/>
            <w:vAlign w:val="center"/>
          </w:tcPr>
          <w:p w:rsidR="00AF5DEE" w:rsidRDefault="00AF5DEE" w:rsidP="00AF5DEE">
            <w:pPr>
              <w:pStyle w:val="CUERPOTEXTOTABLA"/>
            </w:pPr>
            <w:r>
              <w:t>Viento (Q)</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1.500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r>
      <w:tr w:rsidR="00AF5DEE" w:rsidTr="00AF5DEE">
        <w:trPr>
          <w:cantSplit/>
          <w:jc w:val="center"/>
        </w:trPr>
        <w:tc>
          <w:tcPr>
            <w:tcW w:w="0" w:type="auto"/>
            <w:tcBorders>
              <w:left w:val="single" w:sz="2" w:space="0" w:color="000000"/>
              <w:bottom w:val="single" w:sz="2" w:space="0" w:color="000000"/>
              <w:right w:val="single" w:sz="2" w:space="0" w:color="000000"/>
            </w:tcBorders>
            <w:noWrap/>
            <w:vAlign w:val="center"/>
          </w:tcPr>
          <w:p w:rsidR="00AF5DEE" w:rsidRDefault="00AF5DEE" w:rsidP="00AF5DEE">
            <w:pPr>
              <w:pStyle w:val="CUERPOTEXTOTABLA"/>
            </w:pPr>
            <w:r>
              <w:t>Nieve (Q)</w:t>
            </w:r>
          </w:p>
        </w:tc>
        <w:tc>
          <w:tcPr>
            <w:tcW w:w="0" w:type="auto"/>
            <w:tcBorders>
              <w:left w:val="single" w:sz="2" w:space="0" w:color="000000"/>
              <w:bottom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bottom w:val="single" w:sz="2" w:space="0" w:color="000000"/>
              <w:right w:val="single" w:sz="2" w:space="0" w:color="000000"/>
            </w:tcBorders>
            <w:noWrap/>
            <w:vAlign w:val="center"/>
          </w:tcPr>
          <w:p w:rsidR="00AF5DEE" w:rsidRDefault="00AF5DEE" w:rsidP="00AF5DEE">
            <w:pPr>
              <w:pStyle w:val="CUERPOTEXTOTABLA"/>
              <w:jc w:val="center"/>
            </w:pPr>
            <w:r>
              <w:t>1.500</w:t>
            </w:r>
          </w:p>
        </w:tc>
        <w:tc>
          <w:tcPr>
            <w:tcW w:w="0" w:type="auto"/>
            <w:tcBorders>
              <w:left w:val="single" w:sz="2" w:space="0" w:color="000000"/>
              <w:bottom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bottom w:val="single" w:sz="2" w:space="0" w:color="000000"/>
              <w:right w:val="single" w:sz="2" w:space="0" w:color="000000"/>
            </w:tcBorders>
            <w:noWrap/>
            <w:vAlign w:val="center"/>
          </w:tcPr>
          <w:p w:rsidR="00AF5DEE" w:rsidRDefault="00AF5DEE" w:rsidP="00AF5DEE">
            <w:pPr>
              <w:pStyle w:val="CUERPOTEXTOTABLA"/>
              <w:jc w:val="center"/>
            </w:pPr>
            <w:r>
              <w:t>0.000</w:t>
            </w:r>
          </w:p>
        </w:tc>
      </w:tr>
    </w:tbl>
    <w:p w:rsidR="00AF5DEE" w:rsidRDefault="00AF5DEE" w:rsidP="00AF5DEE">
      <w:pPr>
        <w:spacing w:after="0" w:line="2" w:lineRule="auto"/>
      </w:pPr>
    </w:p>
    <w:p w:rsidR="00AF5DEE" w:rsidRDefault="00AF5DEE" w:rsidP="00AF5DEE">
      <w:pPr>
        <w:pStyle w:val="CUERPOTEXTO"/>
      </w:pPr>
      <w:r>
        <w:t xml:space="preserve"> </w:t>
      </w:r>
    </w:p>
    <w:p w:rsidR="00AF5DEE" w:rsidRDefault="00AF5DEE" w:rsidP="00AF5DEE">
      <w:pPr>
        <w:pStyle w:val="CUERPOTEXTO"/>
        <w:keepNext/>
      </w:pPr>
      <w:r>
        <w:t xml:space="preserve"> </w:t>
      </w:r>
    </w:p>
    <w:tbl>
      <w:tblPr>
        <w:tblW w:w="5000" w:type="pct"/>
        <w:jc w:val="center"/>
        <w:tblCellMar>
          <w:top w:w="28" w:type="dxa"/>
          <w:left w:w="28" w:type="dxa"/>
          <w:bottom w:w="28" w:type="dxa"/>
          <w:right w:w="28" w:type="dxa"/>
        </w:tblCellMar>
        <w:tblLook w:val="0000"/>
      </w:tblPr>
      <w:tblGrid>
        <w:gridCol w:w="2451"/>
        <w:gridCol w:w="1620"/>
        <w:gridCol w:w="2135"/>
        <w:gridCol w:w="1317"/>
        <w:gridCol w:w="2171"/>
      </w:tblGrid>
      <w:tr w:rsidR="00AF5DEE" w:rsidTr="00AF5DEE">
        <w:trPr>
          <w:tblHeader/>
          <w:jc w:val="center"/>
        </w:trPr>
        <w:tc>
          <w:tcPr>
            <w:tcW w:w="0" w:type="auto"/>
            <w:gridSpan w:val="5"/>
            <w:tcBorders>
              <w:top w:val="single" w:sz="2" w:space="0" w:color="000000"/>
              <w:left w:val="single" w:sz="2" w:space="0" w:color="000000"/>
              <w:bottom w:val="single" w:sz="2" w:space="0" w:color="000000"/>
              <w:right w:val="single" w:sz="2" w:space="0" w:color="000000"/>
            </w:tcBorders>
            <w:shd w:val="clear" w:color="auto" w:fill="DAD7D3"/>
            <w:noWrap/>
            <w:vAlign w:val="center"/>
          </w:tcPr>
          <w:p w:rsidR="00AF5DEE" w:rsidRDefault="00AF5DEE" w:rsidP="00AF5DEE">
            <w:pPr>
              <w:pStyle w:val="CUERPOTEXTOTABLA"/>
              <w:jc w:val="center"/>
              <w:rPr>
                <w:b/>
              </w:rPr>
            </w:pPr>
            <w:r>
              <w:rPr>
                <w:b/>
              </w:rPr>
              <w:t>Accidental de incendio</w:t>
            </w:r>
          </w:p>
        </w:tc>
      </w:tr>
      <w:tr w:rsidR="00AF5DEE" w:rsidTr="00AF5DEE">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 xml:space="preserve"> </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vAlign w:val="center"/>
          </w:tcPr>
          <w:p w:rsidR="00AF5DEE" w:rsidRDefault="00AF5DEE" w:rsidP="00AF5DEE">
            <w:pPr>
              <w:pStyle w:val="CUERPOTEXTOTABLA"/>
              <w:jc w:val="center"/>
            </w:pPr>
            <w:r>
              <w:t>Coeficientes parciales de seguridad (</w:t>
            </w:r>
            <w:r>
              <w:rPr>
                <w:rFonts w:ascii="Symbol" w:hAnsi="Symbol" w:cs="Symbol"/>
              </w:rPr>
              <w:t></w:t>
            </w:r>
            <w:r>
              <w:t>)</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Coeficientes de combinación (</w:t>
            </w:r>
            <w:r>
              <w:rPr>
                <w:rFonts w:ascii="Symbol" w:hAnsi="Symbol" w:cs="Symbol"/>
              </w:rPr>
              <w:t></w:t>
            </w:r>
            <w:r>
              <w:t>)</w:t>
            </w:r>
          </w:p>
        </w:tc>
      </w:tr>
      <w:tr w:rsidR="00AF5DEE" w:rsidTr="00AF5DEE">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AF5DEE" w:rsidRDefault="00AF5DEE" w:rsidP="00AF5DEE"/>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rsidR="00AF5DEE" w:rsidRDefault="00AF5DEE" w:rsidP="00AF5DEE">
            <w:pPr>
              <w:pStyle w:val="CUERPOTEXTOTABLA"/>
              <w:jc w:val="center"/>
            </w:pPr>
            <w:r>
              <w:t>Favorable</w:t>
            </w: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rsidR="00AF5DEE" w:rsidRDefault="00AF5DEE" w:rsidP="00AF5DEE">
            <w:pPr>
              <w:pStyle w:val="CUERPOTEXTOTABLA"/>
              <w:jc w:val="center"/>
            </w:pPr>
            <w:r>
              <w:t>Desfavorable</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Principal (</w:t>
            </w:r>
            <w:r>
              <w:rPr>
                <w:rFonts w:ascii="Symbol" w:hAnsi="Symbol" w:cs="Symbol"/>
              </w:rPr>
              <w:t></w:t>
            </w:r>
            <w:r>
              <w:rPr>
                <w:vertAlign w:val="subscript"/>
              </w:rPr>
              <w:t>p</w:t>
            </w:r>
            <w: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Acompañamiento (</w:t>
            </w:r>
            <w:r>
              <w:rPr>
                <w:rFonts w:ascii="Symbol" w:hAnsi="Symbol" w:cs="Symbol"/>
              </w:rPr>
              <w:t></w:t>
            </w:r>
            <w:r>
              <w:rPr>
                <w:vertAlign w:val="subscript"/>
              </w:rPr>
              <w:t>a</w:t>
            </w:r>
            <w:r>
              <w:t>)</w:t>
            </w:r>
          </w:p>
        </w:tc>
      </w:tr>
      <w:tr w:rsidR="00AF5DEE" w:rsidTr="00AF5DEE">
        <w:trPr>
          <w:cantSplit/>
          <w:jc w:val="center"/>
        </w:trPr>
        <w:tc>
          <w:tcPr>
            <w:tcW w:w="0" w:type="auto"/>
            <w:tcBorders>
              <w:top w:val="single" w:sz="2" w:space="0" w:color="000000"/>
              <w:left w:val="single" w:sz="2" w:space="0" w:color="000000"/>
              <w:right w:val="single" w:sz="2" w:space="0" w:color="000000"/>
            </w:tcBorders>
            <w:noWrap/>
            <w:vAlign w:val="center"/>
          </w:tcPr>
          <w:p w:rsidR="00AF5DEE" w:rsidRDefault="00AF5DEE" w:rsidP="00AF5DEE">
            <w:pPr>
              <w:pStyle w:val="CUERPOTEXTOTABLA"/>
            </w:pPr>
            <w:r>
              <w:t>Carga permanente (G)</w:t>
            </w:r>
          </w:p>
        </w:tc>
        <w:tc>
          <w:tcPr>
            <w:tcW w:w="0" w:type="auto"/>
            <w:tcBorders>
              <w:top w:val="single" w:sz="2" w:space="0" w:color="000000"/>
              <w:left w:val="single" w:sz="2" w:space="0" w:color="000000"/>
              <w:right w:val="single" w:sz="2" w:space="0" w:color="000000"/>
            </w:tcBorders>
            <w:noWrap/>
            <w:vAlign w:val="center"/>
          </w:tcPr>
          <w:p w:rsidR="00AF5DEE" w:rsidRDefault="00AF5DEE" w:rsidP="00AF5DEE">
            <w:pPr>
              <w:pStyle w:val="CUERPOTEXTOTABLA"/>
              <w:jc w:val="center"/>
            </w:pPr>
            <w:r>
              <w:t>1.000</w:t>
            </w:r>
          </w:p>
        </w:tc>
        <w:tc>
          <w:tcPr>
            <w:tcW w:w="0" w:type="auto"/>
            <w:tcBorders>
              <w:top w:val="single" w:sz="2" w:space="0" w:color="000000"/>
              <w:left w:val="single" w:sz="2" w:space="0" w:color="000000"/>
              <w:right w:val="single" w:sz="2" w:space="0" w:color="000000"/>
            </w:tcBorders>
            <w:noWrap/>
            <w:vAlign w:val="center"/>
          </w:tcPr>
          <w:p w:rsidR="00AF5DEE" w:rsidRDefault="00AF5DEE" w:rsidP="00AF5DEE">
            <w:pPr>
              <w:pStyle w:val="CUERPOTEXTOTABLA"/>
              <w:jc w:val="center"/>
            </w:pPr>
            <w:r>
              <w:t>1.000</w:t>
            </w:r>
          </w:p>
        </w:tc>
        <w:tc>
          <w:tcPr>
            <w:tcW w:w="0" w:type="auto"/>
            <w:tcBorders>
              <w:top w:val="single" w:sz="2" w:space="0" w:color="000000"/>
              <w:left w:val="single" w:sz="2" w:space="0" w:color="000000"/>
              <w:right w:val="single" w:sz="2" w:space="0" w:color="000000"/>
            </w:tcBorders>
            <w:noWrap/>
            <w:vAlign w:val="center"/>
          </w:tcPr>
          <w:p w:rsidR="00AF5DEE" w:rsidRDefault="00AF5DEE" w:rsidP="00AF5DEE">
            <w:pPr>
              <w:pStyle w:val="CUERPOTEXTOTABLA"/>
              <w:jc w:val="center"/>
            </w:pPr>
            <w:r>
              <w:t>-</w:t>
            </w:r>
          </w:p>
        </w:tc>
        <w:tc>
          <w:tcPr>
            <w:tcW w:w="0" w:type="auto"/>
            <w:tcBorders>
              <w:top w:val="single" w:sz="2" w:space="0" w:color="000000"/>
              <w:left w:val="single" w:sz="2" w:space="0" w:color="000000"/>
              <w:right w:val="single" w:sz="2" w:space="0" w:color="000000"/>
            </w:tcBorders>
            <w:noWrap/>
            <w:vAlign w:val="center"/>
          </w:tcPr>
          <w:p w:rsidR="00AF5DEE" w:rsidRDefault="00AF5DEE" w:rsidP="00AF5DEE">
            <w:pPr>
              <w:pStyle w:val="CUERPOTEXTOTABLA"/>
              <w:jc w:val="center"/>
            </w:pPr>
            <w:r>
              <w:t>-</w:t>
            </w:r>
          </w:p>
        </w:tc>
      </w:tr>
      <w:tr w:rsidR="00AF5DEE" w:rsidTr="00AF5DEE">
        <w:trPr>
          <w:cantSplit/>
          <w:jc w:val="center"/>
        </w:trPr>
        <w:tc>
          <w:tcPr>
            <w:tcW w:w="0" w:type="auto"/>
            <w:tcBorders>
              <w:left w:val="single" w:sz="2" w:space="0" w:color="000000"/>
              <w:right w:val="single" w:sz="2" w:space="0" w:color="000000"/>
            </w:tcBorders>
            <w:noWrap/>
            <w:vAlign w:val="center"/>
          </w:tcPr>
          <w:p w:rsidR="00AF5DEE" w:rsidRDefault="00AF5DEE" w:rsidP="00AF5DEE">
            <w:pPr>
              <w:pStyle w:val="CUERPOTEXTOTABLA"/>
            </w:pPr>
            <w:r>
              <w:t>Sobrecarga (Q - Uso C)</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1.000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0.700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0.600</w:t>
            </w:r>
          </w:p>
        </w:tc>
      </w:tr>
      <w:tr w:rsidR="00AF5DEE" w:rsidTr="00AF5DEE">
        <w:trPr>
          <w:cantSplit/>
          <w:jc w:val="center"/>
        </w:trPr>
        <w:tc>
          <w:tcPr>
            <w:tcW w:w="0" w:type="auto"/>
            <w:tcBorders>
              <w:left w:val="single" w:sz="2" w:space="0" w:color="000000"/>
              <w:right w:val="single" w:sz="2" w:space="0" w:color="000000"/>
            </w:tcBorders>
            <w:noWrap/>
            <w:vAlign w:val="center"/>
          </w:tcPr>
          <w:p w:rsidR="00AF5DEE" w:rsidRDefault="00AF5DEE" w:rsidP="00AF5DEE">
            <w:pPr>
              <w:pStyle w:val="CUERPOTEXTOTABLA"/>
            </w:pPr>
            <w:r>
              <w:lastRenderedPageBreak/>
              <w:t>Sobrecarga (Q - Uso G2)</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1.000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r>
      <w:tr w:rsidR="00AF5DEE" w:rsidTr="00AF5DEE">
        <w:trPr>
          <w:cantSplit/>
          <w:jc w:val="center"/>
        </w:trPr>
        <w:tc>
          <w:tcPr>
            <w:tcW w:w="0" w:type="auto"/>
            <w:tcBorders>
              <w:left w:val="single" w:sz="2" w:space="0" w:color="000000"/>
              <w:right w:val="single" w:sz="2" w:space="0" w:color="000000"/>
            </w:tcBorders>
            <w:noWrap/>
            <w:vAlign w:val="center"/>
          </w:tcPr>
          <w:p w:rsidR="00AF5DEE" w:rsidRDefault="00AF5DEE" w:rsidP="00AF5DEE">
            <w:pPr>
              <w:pStyle w:val="CUERPOTEXTOTABLA"/>
            </w:pPr>
            <w:r>
              <w:t>Sobrecarga (Q - Uso G1)</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1.000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r>
      <w:tr w:rsidR="00AF5DEE" w:rsidTr="00AF5DEE">
        <w:trPr>
          <w:cantSplit/>
          <w:jc w:val="center"/>
        </w:trPr>
        <w:tc>
          <w:tcPr>
            <w:tcW w:w="0" w:type="auto"/>
            <w:tcBorders>
              <w:left w:val="single" w:sz="2" w:space="0" w:color="000000"/>
              <w:right w:val="single" w:sz="2" w:space="0" w:color="000000"/>
            </w:tcBorders>
            <w:noWrap/>
            <w:vAlign w:val="center"/>
          </w:tcPr>
          <w:p w:rsidR="00AF5DEE" w:rsidRDefault="00AF5DEE" w:rsidP="00AF5DEE">
            <w:pPr>
              <w:pStyle w:val="CUERPOTEXTOTABLA"/>
            </w:pPr>
            <w:r>
              <w:t>Viento (Q)</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1.000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0.500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r>
      <w:tr w:rsidR="00AF5DEE" w:rsidTr="00AF5DEE">
        <w:trPr>
          <w:cantSplit/>
          <w:jc w:val="center"/>
        </w:trPr>
        <w:tc>
          <w:tcPr>
            <w:tcW w:w="0" w:type="auto"/>
            <w:tcBorders>
              <w:left w:val="single" w:sz="2" w:space="0" w:color="000000"/>
              <w:bottom w:val="single" w:sz="2" w:space="0" w:color="000000"/>
              <w:right w:val="single" w:sz="2" w:space="0" w:color="000000"/>
            </w:tcBorders>
            <w:noWrap/>
            <w:vAlign w:val="center"/>
          </w:tcPr>
          <w:p w:rsidR="00AF5DEE" w:rsidRDefault="00AF5DEE" w:rsidP="00AF5DEE">
            <w:pPr>
              <w:pStyle w:val="CUERPOTEXTOTABLA"/>
            </w:pPr>
            <w:r>
              <w:t>Nieve (Q)</w:t>
            </w:r>
          </w:p>
        </w:tc>
        <w:tc>
          <w:tcPr>
            <w:tcW w:w="0" w:type="auto"/>
            <w:tcBorders>
              <w:left w:val="single" w:sz="2" w:space="0" w:color="000000"/>
              <w:bottom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bottom w:val="single" w:sz="2" w:space="0" w:color="000000"/>
              <w:right w:val="single" w:sz="2" w:space="0" w:color="000000"/>
            </w:tcBorders>
            <w:noWrap/>
            <w:vAlign w:val="center"/>
          </w:tcPr>
          <w:p w:rsidR="00AF5DEE" w:rsidRDefault="00AF5DEE" w:rsidP="00AF5DEE">
            <w:pPr>
              <w:pStyle w:val="CUERPOTEXTOTABLA"/>
              <w:jc w:val="center"/>
            </w:pPr>
            <w:r>
              <w:t>1.000</w:t>
            </w:r>
          </w:p>
        </w:tc>
        <w:tc>
          <w:tcPr>
            <w:tcW w:w="0" w:type="auto"/>
            <w:tcBorders>
              <w:left w:val="single" w:sz="2" w:space="0" w:color="000000"/>
              <w:bottom w:val="single" w:sz="2" w:space="0" w:color="000000"/>
              <w:right w:val="single" w:sz="2" w:space="0" w:color="000000"/>
            </w:tcBorders>
            <w:noWrap/>
            <w:vAlign w:val="center"/>
          </w:tcPr>
          <w:p w:rsidR="00AF5DEE" w:rsidRDefault="00AF5DEE" w:rsidP="00AF5DEE">
            <w:pPr>
              <w:pStyle w:val="CUERPOTEXTOTABLA"/>
              <w:jc w:val="center"/>
            </w:pPr>
            <w:r>
              <w:t>0.200</w:t>
            </w:r>
          </w:p>
        </w:tc>
        <w:tc>
          <w:tcPr>
            <w:tcW w:w="0" w:type="auto"/>
            <w:tcBorders>
              <w:left w:val="single" w:sz="2" w:space="0" w:color="000000"/>
              <w:bottom w:val="single" w:sz="2" w:space="0" w:color="000000"/>
              <w:right w:val="single" w:sz="2" w:space="0" w:color="000000"/>
            </w:tcBorders>
            <w:noWrap/>
            <w:vAlign w:val="center"/>
          </w:tcPr>
          <w:p w:rsidR="00AF5DEE" w:rsidRDefault="00AF5DEE" w:rsidP="00AF5DEE">
            <w:pPr>
              <w:pStyle w:val="CUERPOTEXTOTABLA"/>
              <w:jc w:val="center"/>
            </w:pPr>
            <w:r>
              <w:t>0.000</w:t>
            </w:r>
          </w:p>
        </w:tc>
      </w:tr>
    </w:tbl>
    <w:p w:rsidR="00AF5DEE" w:rsidRDefault="00AF5DEE" w:rsidP="00AF5DEE">
      <w:pPr>
        <w:spacing w:after="0" w:line="2" w:lineRule="auto"/>
      </w:pPr>
    </w:p>
    <w:p w:rsidR="00AF5DEE" w:rsidRDefault="00AF5DEE" w:rsidP="00AF5DEE">
      <w:pPr>
        <w:pStyle w:val="CUERPOTEXTO"/>
      </w:pPr>
      <w:r>
        <w:t xml:space="preserve"> </w:t>
      </w:r>
    </w:p>
    <w:p w:rsidR="00AF5DEE" w:rsidRDefault="00AF5DEE" w:rsidP="00AF5DEE">
      <w:pPr>
        <w:pStyle w:val="CUERPOTEXTO"/>
        <w:keepNext/>
        <w:ind w:left="1134"/>
        <w:rPr>
          <w:b/>
        </w:rPr>
      </w:pPr>
      <w:r>
        <w:rPr>
          <w:b/>
        </w:rPr>
        <w:t>Tensiones sobre el terreno</w:t>
      </w:r>
    </w:p>
    <w:p w:rsidR="00AF5DEE" w:rsidRDefault="00AF5DEE" w:rsidP="00AF5DEE">
      <w:pPr>
        <w:pStyle w:val="CUERPOTEXTO"/>
        <w:keepNext/>
      </w:pPr>
      <w:r>
        <w:t xml:space="preserve"> </w:t>
      </w:r>
    </w:p>
    <w:tbl>
      <w:tblPr>
        <w:tblW w:w="5000" w:type="pct"/>
        <w:jc w:val="center"/>
        <w:tblCellMar>
          <w:top w:w="28" w:type="dxa"/>
          <w:left w:w="28" w:type="dxa"/>
          <w:bottom w:w="28" w:type="dxa"/>
          <w:right w:w="28" w:type="dxa"/>
        </w:tblCellMar>
        <w:tblLook w:val="0000"/>
      </w:tblPr>
      <w:tblGrid>
        <w:gridCol w:w="2451"/>
        <w:gridCol w:w="1620"/>
        <w:gridCol w:w="2135"/>
        <w:gridCol w:w="1317"/>
        <w:gridCol w:w="2171"/>
      </w:tblGrid>
      <w:tr w:rsidR="00AF5DEE" w:rsidTr="00AF5DEE">
        <w:trPr>
          <w:tblHeader/>
          <w:jc w:val="center"/>
        </w:trPr>
        <w:tc>
          <w:tcPr>
            <w:tcW w:w="0" w:type="auto"/>
            <w:gridSpan w:val="5"/>
            <w:tcBorders>
              <w:top w:val="single" w:sz="2" w:space="0" w:color="000000"/>
              <w:left w:val="single" w:sz="2" w:space="0" w:color="000000"/>
              <w:bottom w:val="single" w:sz="2" w:space="0" w:color="000000"/>
              <w:right w:val="single" w:sz="2" w:space="0" w:color="000000"/>
            </w:tcBorders>
            <w:shd w:val="clear" w:color="auto" w:fill="DAD7D3"/>
            <w:noWrap/>
            <w:vAlign w:val="center"/>
          </w:tcPr>
          <w:p w:rsidR="00AF5DEE" w:rsidRDefault="00AF5DEE" w:rsidP="00AF5DEE">
            <w:pPr>
              <w:pStyle w:val="CUERPOTEXTOTABLA"/>
              <w:jc w:val="center"/>
              <w:rPr>
                <w:b/>
              </w:rPr>
            </w:pPr>
            <w:r>
              <w:rPr>
                <w:b/>
              </w:rPr>
              <w:t>Característica</w:t>
            </w:r>
          </w:p>
        </w:tc>
      </w:tr>
      <w:tr w:rsidR="00AF5DEE" w:rsidTr="00AF5DEE">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 xml:space="preserve"> </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vAlign w:val="center"/>
          </w:tcPr>
          <w:p w:rsidR="00AF5DEE" w:rsidRDefault="00AF5DEE" w:rsidP="00AF5DEE">
            <w:pPr>
              <w:pStyle w:val="CUERPOTEXTOTABLA"/>
              <w:jc w:val="center"/>
            </w:pPr>
            <w:r>
              <w:t>Coeficientes parciales de seguridad (</w:t>
            </w:r>
            <w:r>
              <w:rPr>
                <w:rFonts w:ascii="Symbol" w:hAnsi="Symbol" w:cs="Symbol"/>
              </w:rPr>
              <w:t></w:t>
            </w:r>
            <w:r>
              <w:t>)</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Coeficientes de combinación (</w:t>
            </w:r>
            <w:r>
              <w:rPr>
                <w:rFonts w:ascii="Symbol" w:hAnsi="Symbol" w:cs="Symbol"/>
              </w:rPr>
              <w:t></w:t>
            </w:r>
            <w:r>
              <w:t>)</w:t>
            </w:r>
          </w:p>
        </w:tc>
      </w:tr>
      <w:tr w:rsidR="00AF5DEE" w:rsidTr="00AF5DEE">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AF5DEE" w:rsidRDefault="00AF5DEE" w:rsidP="00AF5DEE"/>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rsidR="00AF5DEE" w:rsidRDefault="00AF5DEE" w:rsidP="00AF5DEE">
            <w:pPr>
              <w:pStyle w:val="CUERPOTEXTOTABLA"/>
              <w:jc w:val="center"/>
            </w:pPr>
            <w:r>
              <w:t>Favorable</w:t>
            </w: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rsidR="00AF5DEE" w:rsidRDefault="00AF5DEE" w:rsidP="00AF5DEE">
            <w:pPr>
              <w:pStyle w:val="CUERPOTEXTOTABLA"/>
              <w:jc w:val="center"/>
            </w:pPr>
            <w:r>
              <w:t>Desfavorable</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Principal (</w:t>
            </w:r>
            <w:r>
              <w:rPr>
                <w:rFonts w:ascii="Symbol" w:hAnsi="Symbol" w:cs="Symbol"/>
              </w:rPr>
              <w:t></w:t>
            </w:r>
            <w:r>
              <w:rPr>
                <w:vertAlign w:val="subscript"/>
              </w:rPr>
              <w:t>p</w:t>
            </w:r>
            <w: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Acompañamiento (</w:t>
            </w:r>
            <w:r>
              <w:rPr>
                <w:rFonts w:ascii="Symbol" w:hAnsi="Symbol" w:cs="Symbol"/>
              </w:rPr>
              <w:t></w:t>
            </w:r>
            <w:r>
              <w:rPr>
                <w:vertAlign w:val="subscript"/>
              </w:rPr>
              <w:t>a</w:t>
            </w:r>
            <w:r>
              <w:t>)</w:t>
            </w:r>
          </w:p>
        </w:tc>
      </w:tr>
      <w:tr w:rsidR="00AF5DEE" w:rsidTr="00AF5DEE">
        <w:trPr>
          <w:cantSplit/>
          <w:jc w:val="center"/>
        </w:trPr>
        <w:tc>
          <w:tcPr>
            <w:tcW w:w="0" w:type="auto"/>
            <w:tcBorders>
              <w:top w:val="single" w:sz="2" w:space="0" w:color="000000"/>
              <w:left w:val="single" w:sz="2" w:space="0" w:color="000000"/>
              <w:right w:val="single" w:sz="2" w:space="0" w:color="000000"/>
            </w:tcBorders>
            <w:noWrap/>
            <w:vAlign w:val="center"/>
          </w:tcPr>
          <w:p w:rsidR="00AF5DEE" w:rsidRDefault="00AF5DEE" w:rsidP="00AF5DEE">
            <w:pPr>
              <w:pStyle w:val="CUERPOTEXTOTABLA"/>
            </w:pPr>
            <w:r>
              <w:t>Carga permanente (G)</w:t>
            </w:r>
          </w:p>
        </w:tc>
        <w:tc>
          <w:tcPr>
            <w:tcW w:w="0" w:type="auto"/>
            <w:tcBorders>
              <w:top w:val="single" w:sz="2" w:space="0" w:color="000000"/>
              <w:left w:val="single" w:sz="2" w:space="0" w:color="000000"/>
              <w:right w:val="single" w:sz="2" w:space="0" w:color="000000"/>
            </w:tcBorders>
            <w:noWrap/>
            <w:vAlign w:val="center"/>
          </w:tcPr>
          <w:p w:rsidR="00AF5DEE" w:rsidRDefault="00AF5DEE" w:rsidP="00AF5DEE">
            <w:pPr>
              <w:pStyle w:val="CUERPOTEXTOTABLA"/>
              <w:jc w:val="center"/>
            </w:pPr>
            <w:r>
              <w:t>1.000</w:t>
            </w:r>
          </w:p>
        </w:tc>
        <w:tc>
          <w:tcPr>
            <w:tcW w:w="0" w:type="auto"/>
            <w:tcBorders>
              <w:top w:val="single" w:sz="2" w:space="0" w:color="000000"/>
              <w:left w:val="single" w:sz="2" w:space="0" w:color="000000"/>
              <w:right w:val="single" w:sz="2" w:space="0" w:color="000000"/>
            </w:tcBorders>
            <w:noWrap/>
            <w:vAlign w:val="center"/>
          </w:tcPr>
          <w:p w:rsidR="00AF5DEE" w:rsidRDefault="00AF5DEE" w:rsidP="00AF5DEE">
            <w:pPr>
              <w:pStyle w:val="CUERPOTEXTOTABLA"/>
              <w:jc w:val="center"/>
            </w:pPr>
            <w:r>
              <w:t>1.000</w:t>
            </w:r>
          </w:p>
        </w:tc>
        <w:tc>
          <w:tcPr>
            <w:tcW w:w="0" w:type="auto"/>
            <w:tcBorders>
              <w:top w:val="single" w:sz="2" w:space="0" w:color="000000"/>
              <w:left w:val="single" w:sz="2" w:space="0" w:color="000000"/>
              <w:right w:val="single" w:sz="2" w:space="0" w:color="000000"/>
            </w:tcBorders>
            <w:noWrap/>
            <w:vAlign w:val="center"/>
          </w:tcPr>
          <w:p w:rsidR="00AF5DEE" w:rsidRDefault="00AF5DEE" w:rsidP="00AF5DEE">
            <w:pPr>
              <w:pStyle w:val="CUERPOTEXTOTABLA"/>
              <w:jc w:val="center"/>
            </w:pPr>
            <w:r>
              <w:t>-</w:t>
            </w:r>
          </w:p>
        </w:tc>
        <w:tc>
          <w:tcPr>
            <w:tcW w:w="0" w:type="auto"/>
            <w:tcBorders>
              <w:top w:val="single" w:sz="2" w:space="0" w:color="000000"/>
              <w:left w:val="single" w:sz="2" w:space="0" w:color="000000"/>
              <w:right w:val="single" w:sz="2" w:space="0" w:color="000000"/>
            </w:tcBorders>
            <w:noWrap/>
            <w:vAlign w:val="center"/>
          </w:tcPr>
          <w:p w:rsidR="00AF5DEE" w:rsidRDefault="00AF5DEE" w:rsidP="00AF5DEE">
            <w:pPr>
              <w:pStyle w:val="CUERPOTEXTOTABLA"/>
              <w:jc w:val="center"/>
            </w:pPr>
            <w:r>
              <w:t>-</w:t>
            </w:r>
          </w:p>
        </w:tc>
      </w:tr>
      <w:tr w:rsidR="00AF5DEE" w:rsidTr="00AF5DEE">
        <w:trPr>
          <w:cantSplit/>
          <w:jc w:val="center"/>
        </w:trPr>
        <w:tc>
          <w:tcPr>
            <w:tcW w:w="0" w:type="auto"/>
            <w:tcBorders>
              <w:left w:val="single" w:sz="2" w:space="0" w:color="000000"/>
              <w:right w:val="single" w:sz="2" w:space="0" w:color="000000"/>
            </w:tcBorders>
            <w:noWrap/>
            <w:vAlign w:val="center"/>
          </w:tcPr>
          <w:p w:rsidR="00AF5DEE" w:rsidRDefault="00AF5DEE" w:rsidP="00AF5DEE">
            <w:pPr>
              <w:pStyle w:val="CUERPOTEXTOTABLA"/>
            </w:pPr>
            <w:r>
              <w:t>Sobrecarga (Q - Uso C)</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1.000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1.000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1.000</w:t>
            </w:r>
          </w:p>
        </w:tc>
      </w:tr>
      <w:tr w:rsidR="00AF5DEE" w:rsidTr="00AF5DEE">
        <w:trPr>
          <w:cantSplit/>
          <w:jc w:val="center"/>
        </w:trPr>
        <w:tc>
          <w:tcPr>
            <w:tcW w:w="0" w:type="auto"/>
            <w:tcBorders>
              <w:left w:val="single" w:sz="2" w:space="0" w:color="000000"/>
              <w:right w:val="single" w:sz="2" w:space="0" w:color="000000"/>
            </w:tcBorders>
            <w:noWrap/>
            <w:vAlign w:val="center"/>
          </w:tcPr>
          <w:p w:rsidR="00AF5DEE" w:rsidRDefault="00AF5DEE" w:rsidP="00AF5DEE">
            <w:pPr>
              <w:pStyle w:val="CUERPOTEXTOTABLA"/>
            </w:pPr>
            <w:r>
              <w:t>Sobrecarga (Q - Uso G2)</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1.000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1.000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1.000</w:t>
            </w:r>
          </w:p>
        </w:tc>
      </w:tr>
      <w:tr w:rsidR="00AF5DEE" w:rsidTr="00AF5DEE">
        <w:trPr>
          <w:cantSplit/>
          <w:jc w:val="center"/>
        </w:trPr>
        <w:tc>
          <w:tcPr>
            <w:tcW w:w="0" w:type="auto"/>
            <w:tcBorders>
              <w:left w:val="single" w:sz="2" w:space="0" w:color="000000"/>
              <w:right w:val="single" w:sz="2" w:space="0" w:color="000000"/>
            </w:tcBorders>
            <w:noWrap/>
            <w:vAlign w:val="center"/>
          </w:tcPr>
          <w:p w:rsidR="00AF5DEE" w:rsidRDefault="00AF5DEE" w:rsidP="00AF5DEE">
            <w:pPr>
              <w:pStyle w:val="CUERPOTEXTOTABLA"/>
            </w:pPr>
            <w:r>
              <w:t>Sobrecarga (Q - Uso G1)</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1.000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r>
      <w:tr w:rsidR="00AF5DEE" w:rsidTr="00AF5DEE">
        <w:trPr>
          <w:cantSplit/>
          <w:jc w:val="center"/>
        </w:trPr>
        <w:tc>
          <w:tcPr>
            <w:tcW w:w="0" w:type="auto"/>
            <w:tcBorders>
              <w:left w:val="single" w:sz="2" w:space="0" w:color="000000"/>
              <w:right w:val="single" w:sz="2" w:space="0" w:color="000000"/>
            </w:tcBorders>
            <w:noWrap/>
            <w:vAlign w:val="center"/>
          </w:tcPr>
          <w:p w:rsidR="00AF5DEE" w:rsidRDefault="00AF5DEE" w:rsidP="00AF5DEE">
            <w:pPr>
              <w:pStyle w:val="CUERPOTEXTOTABLA"/>
            </w:pPr>
            <w:r>
              <w:t>Viento (Q)</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1.000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1.000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1.000</w:t>
            </w:r>
          </w:p>
        </w:tc>
      </w:tr>
      <w:tr w:rsidR="00AF5DEE" w:rsidTr="00AF5DEE">
        <w:trPr>
          <w:cantSplit/>
          <w:jc w:val="center"/>
        </w:trPr>
        <w:tc>
          <w:tcPr>
            <w:tcW w:w="0" w:type="auto"/>
            <w:tcBorders>
              <w:left w:val="single" w:sz="2" w:space="0" w:color="000000"/>
              <w:bottom w:val="single" w:sz="2" w:space="0" w:color="000000"/>
              <w:right w:val="single" w:sz="2" w:space="0" w:color="000000"/>
            </w:tcBorders>
            <w:noWrap/>
            <w:vAlign w:val="center"/>
          </w:tcPr>
          <w:p w:rsidR="00AF5DEE" w:rsidRDefault="00AF5DEE" w:rsidP="00AF5DEE">
            <w:pPr>
              <w:pStyle w:val="CUERPOTEXTOTABLA"/>
            </w:pPr>
            <w:r>
              <w:t>Nieve (Q)</w:t>
            </w:r>
          </w:p>
        </w:tc>
        <w:tc>
          <w:tcPr>
            <w:tcW w:w="0" w:type="auto"/>
            <w:tcBorders>
              <w:left w:val="single" w:sz="2" w:space="0" w:color="000000"/>
              <w:bottom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bottom w:val="single" w:sz="2" w:space="0" w:color="000000"/>
              <w:right w:val="single" w:sz="2" w:space="0" w:color="000000"/>
            </w:tcBorders>
            <w:noWrap/>
            <w:vAlign w:val="center"/>
          </w:tcPr>
          <w:p w:rsidR="00AF5DEE" w:rsidRDefault="00AF5DEE" w:rsidP="00AF5DEE">
            <w:pPr>
              <w:pStyle w:val="CUERPOTEXTOTABLA"/>
              <w:jc w:val="center"/>
            </w:pPr>
            <w:r>
              <w:t>1.000</w:t>
            </w:r>
          </w:p>
        </w:tc>
        <w:tc>
          <w:tcPr>
            <w:tcW w:w="0" w:type="auto"/>
            <w:tcBorders>
              <w:left w:val="single" w:sz="2" w:space="0" w:color="000000"/>
              <w:bottom w:val="single" w:sz="2" w:space="0" w:color="000000"/>
              <w:right w:val="single" w:sz="2" w:space="0" w:color="000000"/>
            </w:tcBorders>
            <w:noWrap/>
            <w:vAlign w:val="center"/>
          </w:tcPr>
          <w:p w:rsidR="00AF5DEE" w:rsidRDefault="00AF5DEE" w:rsidP="00AF5DEE">
            <w:pPr>
              <w:pStyle w:val="CUERPOTEXTOTABLA"/>
              <w:jc w:val="center"/>
            </w:pPr>
            <w:r>
              <w:t>1.000</w:t>
            </w:r>
          </w:p>
        </w:tc>
        <w:tc>
          <w:tcPr>
            <w:tcW w:w="0" w:type="auto"/>
            <w:tcBorders>
              <w:left w:val="single" w:sz="2" w:space="0" w:color="000000"/>
              <w:bottom w:val="single" w:sz="2" w:space="0" w:color="000000"/>
              <w:right w:val="single" w:sz="2" w:space="0" w:color="000000"/>
            </w:tcBorders>
            <w:noWrap/>
            <w:vAlign w:val="center"/>
          </w:tcPr>
          <w:p w:rsidR="00AF5DEE" w:rsidRDefault="00AF5DEE" w:rsidP="00AF5DEE">
            <w:pPr>
              <w:pStyle w:val="CUERPOTEXTOTABLA"/>
              <w:jc w:val="center"/>
            </w:pPr>
            <w:r>
              <w:t>1.000</w:t>
            </w:r>
          </w:p>
        </w:tc>
      </w:tr>
    </w:tbl>
    <w:p w:rsidR="00AF5DEE" w:rsidRDefault="00AF5DEE" w:rsidP="00AF5DEE">
      <w:pPr>
        <w:spacing w:after="0" w:line="2" w:lineRule="auto"/>
      </w:pPr>
    </w:p>
    <w:p w:rsidR="00AF5DEE" w:rsidRDefault="00AF5DEE" w:rsidP="00AF5DEE">
      <w:pPr>
        <w:pStyle w:val="CUERPOTEXTO"/>
      </w:pPr>
      <w:r>
        <w:t xml:space="preserve"> </w:t>
      </w:r>
    </w:p>
    <w:p w:rsidR="00AF5DEE" w:rsidRDefault="00AF5DEE" w:rsidP="00AF5DEE">
      <w:pPr>
        <w:pStyle w:val="CUERPOTEXTO"/>
        <w:keepNext/>
      </w:pPr>
      <w:r>
        <w:t xml:space="preserve"> </w:t>
      </w:r>
    </w:p>
    <w:tbl>
      <w:tblPr>
        <w:tblW w:w="5000" w:type="pct"/>
        <w:jc w:val="center"/>
        <w:tblCellMar>
          <w:top w:w="28" w:type="dxa"/>
          <w:left w:w="28" w:type="dxa"/>
          <w:bottom w:w="28" w:type="dxa"/>
          <w:right w:w="28" w:type="dxa"/>
        </w:tblCellMar>
        <w:tblLook w:val="0000"/>
      </w:tblPr>
      <w:tblGrid>
        <w:gridCol w:w="2451"/>
        <w:gridCol w:w="1620"/>
        <w:gridCol w:w="2135"/>
        <w:gridCol w:w="1317"/>
        <w:gridCol w:w="2171"/>
      </w:tblGrid>
      <w:tr w:rsidR="00AF5DEE" w:rsidTr="00AF5DEE">
        <w:trPr>
          <w:tblHeader/>
          <w:jc w:val="center"/>
        </w:trPr>
        <w:tc>
          <w:tcPr>
            <w:tcW w:w="0" w:type="auto"/>
            <w:gridSpan w:val="5"/>
            <w:tcBorders>
              <w:top w:val="single" w:sz="2" w:space="0" w:color="000000"/>
              <w:left w:val="single" w:sz="2" w:space="0" w:color="000000"/>
              <w:bottom w:val="single" w:sz="2" w:space="0" w:color="000000"/>
              <w:right w:val="single" w:sz="2" w:space="0" w:color="000000"/>
            </w:tcBorders>
            <w:shd w:val="clear" w:color="auto" w:fill="DAD7D3"/>
            <w:noWrap/>
            <w:vAlign w:val="center"/>
          </w:tcPr>
          <w:p w:rsidR="00AF5DEE" w:rsidRDefault="00AF5DEE" w:rsidP="00AF5DEE">
            <w:pPr>
              <w:pStyle w:val="CUERPOTEXTOTABLA"/>
              <w:jc w:val="center"/>
              <w:rPr>
                <w:b/>
              </w:rPr>
            </w:pPr>
            <w:r>
              <w:rPr>
                <w:b/>
              </w:rPr>
              <w:t>Característica</w:t>
            </w:r>
          </w:p>
        </w:tc>
      </w:tr>
      <w:tr w:rsidR="00AF5DEE" w:rsidTr="00AF5DEE">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 xml:space="preserve"> </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vAlign w:val="center"/>
          </w:tcPr>
          <w:p w:rsidR="00AF5DEE" w:rsidRDefault="00AF5DEE" w:rsidP="00AF5DEE">
            <w:pPr>
              <w:pStyle w:val="CUERPOTEXTOTABLA"/>
              <w:jc w:val="center"/>
            </w:pPr>
            <w:r>
              <w:t>Coeficientes parciales de seguridad (</w:t>
            </w:r>
            <w:r>
              <w:rPr>
                <w:rFonts w:ascii="Symbol" w:hAnsi="Symbol" w:cs="Symbol"/>
              </w:rPr>
              <w:t></w:t>
            </w:r>
            <w:r>
              <w:t>)</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Coeficientes de combinación (</w:t>
            </w:r>
            <w:r>
              <w:rPr>
                <w:rFonts w:ascii="Symbol" w:hAnsi="Symbol" w:cs="Symbol"/>
              </w:rPr>
              <w:t></w:t>
            </w:r>
            <w:r>
              <w:t>)</w:t>
            </w:r>
          </w:p>
        </w:tc>
      </w:tr>
      <w:tr w:rsidR="00AF5DEE" w:rsidTr="00AF5DEE">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AF5DEE" w:rsidRDefault="00AF5DEE" w:rsidP="00AF5DEE"/>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rsidR="00AF5DEE" w:rsidRDefault="00AF5DEE" w:rsidP="00AF5DEE">
            <w:pPr>
              <w:pStyle w:val="CUERPOTEXTOTABLA"/>
              <w:jc w:val="center"/>
            </w:pPr>
            <w:r>
              <w:t>Favorable</w:t>
            </w: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rsidR="00AF5DEE" w:rsidRDefault="00AF5DEE" w:rsidP="00AF5DEE">
            <w:pPr>
              <w:pStyle w:val="CUERPOTEXTOTABLA"/>
              <w:jc w:val="center"/>
            </w:pPr>
            <w:r>
              <w:t>Desfavorable</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Principal (</w:t>
            </w:r>
            <w:r>
              <w:rPr>
                <w:rFonts w:ascii="Symbol" w:hAnsi="Symbol" w:cs="Symbol"/>
              </w:rPr>
              <w:t></w:t>
            </w:r>
            <w:r>
              <w:rPr>
                <w:vertAlign w:val="subscript"/>
              </w:rPr>
              <w:t>p</w:t>
            </w:r>
            <w: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Acompañamiento (</w:t>
            </w:r>
            <w:r>
              <w:rPr>
                <w:rFonts w:ascii="Symbol" w:hAnsi="Symbol" w:cs="Symbol"/>
              </w:rPr>
              <w:t></w:t>
            </w:r>
            <w:r>
              <w:rPr>
                <w:vertAlign w:val="subscript"/>
              </w:rPr>
              <w:t>a</w:t>
            </w:r>
            <w:r>
              <w:t>)</w:t>
            </w:r>
          </w:p>
        </w:tc>
      </w:tr>
      <w:tr w:rsidR="00AF5DEE" w:rsidTr="00AF5DEE">
        <w:trPr>
          <w:cantSplit/>
          <w:jc w:val="center"/>
        </w:trPr>
        <w:tc>
          <w:tcPr>
            <w:tcW w:w="0" w:type="auto"/>
            <w:tcBorders>
              <w:top w:val="single" w:sz="2" w:space="0" w:color="000000"/>
              <w:left w:val="single" w:sz="2" w:space="0" w:color="000000"/>
              <w:right w:val="single" w:sz="2" w:space="0" w:color="000000"/>
            </w:tcBorders>
            <w:noWrap/>
            <w:vAlign w:val="center"/>
          </w:tcPr>
          <w:p w:rsidR="00AF5DEE" w:rsidRDefault="00AF5DEE" w:rsidP="00AF5DEE">
            <w:pPr>
              <w:pStyle w:val="CUERPOTEXTOTABLA"/>
            </w:pPr>
            <w:r>
              <w:t>Carga permanente (G)</w:t>
            </w:r>
          </w:p>
        </w:tc>
        <w:tc>
          <w:tcPr>
            <w:tcW w:w="0" w:type="auto"/>
            <w:tcBorders>
              <w:top w:val="single" w:sz="2" w:space="0" w:color="000000"/>
              <w:left w:val="single" w:sz="2" w:space="0" w:color="000000"/>
              <w:right w:val="single" w:sz="2" w:space="0" w:color="000000"/>
            </w:tcBorders>
            <w:noWrap/>
            <w:vAlign w:val="center"/>
          </w:tcPr>
          <w:p w:rsidR="00AF5DEE" w:rsidRDefault="00AF5DEE" w:rsidP="00AF5DEE">
            <w:pPr>
              <w:pStyle w:val="CUERPOTEXTOTABLA"/>
              <w:jc w:val="center"/>
            </w:pPr>
            <w:r>
              <w:t>1.000</w:t>
            </w:r>
          </w:p>
        </w:tc>
        <w:tc>
          <w:tcPr>
            <w:tcW w:w="0" w:type="auto"/>
            <w:tcBorders>
              <w:top w:val="single" w:sz="2" w:space="0" w:color="000000"/>
              <w:left w:val="single" w:sz="2" w:space="0" w:color="000000"/>
              <w:right w:val="single" w:sz="2" w:space="0" w:color="000000"/>
            </w:tcBorders>
            <w:noWrap/>
            <w:vAlign w:val="center"/>
          </w:tcPr>
          <w:p w:rsidR="00AF5DEE" w:rsidRDefault="00AF5DEE" w:rsidP="00AF5DEE">
            <w:pPr>
              <w:pStyle w:val="CUERPOTEXTOTABLA"/>
              <w:jc w:val="center"/>
            </w:pPr>
            <w:r>
              <w:t>1.000</w:t>
            </w:r>
          </w:p>
        </w:tc>
        <w:tc>
          <w:tcPr>
            <w:tcW w:w="0" w:type="auto"/>
            <w:tcBorders>
              <w:top w:val="single" w:sz="2" w:space="0" w:color="000000"/>
              <w:left w:val="single" w:sz="2" w:space="0" w:color="000000"/>
              <w:right w:val="single" w:sz="2" w:space="0" w:color="000000"/>
            </w:tcBorders>
            <w:noWrap/>
            <w:vAlign w:val="center"/>
          </w:tcPr>
          <w:p w:rsidR="00AF5DEE" w:rsidRDefault="00AF5DEE" w:rsidP="00AF5DEE">
            <w:pPr>
              <w:pStyle w:val="CUERPOTEXTOTABLA"/>
              <w:jc w:val="center"/>
            </w:pPr>
            <w:r>
              <w:t>-</w:t>
            </w:r>
          </w:p>
        </w:tc>
        <w:tc>
          <w:tcPr>
            <w:tcW w:w="0" w:type="auto"/>
            <w:tcBorders>
              <w:top w:val="single" w:sz="2" w:space="0" w:color="000000"/>
              <w:left w:val="single" w:sz="2" w:space="0" w:color="000000"/>
              <w:right w:val="single" w:sz="2" w:space="0" w:color="000000"/>
            </w:tcBorders>
            <w:noWrap/>
            <w:vAlign w:val="center"/>
          </w:tcPr>
          <w:p w:rsidR="00AF5DEE" w:rsidRDefault="00AF5DEE" w:rsidP="00AF5DEE">
            <w:pPr>
              <w:pStyle w:val="CUERPOTEXTOTABLA"/>
              <w:jc w:val="center"/>
            </w:pPr>
            <w:r>
              <w:t>-</w:t>
            </w:r>
          </w:p>
        </w:tc>
      </w:tr>
      <w:tr w:rsidR="00AF5DEE" w:rsidTr="00AF5DEE">
        <w:trPr>
          <w:cantSplit/>
          <w:jc w:val="center"/>
        </w:trPr>
        <w:tc>
          <w:tcPr>
            <w:tcW w:w="0" w:type="auto"/>
            <w:tcBorders>
              <w:left w:val="single" w:sz="2" w:space="0" w:color="000000"/>
              <w:right w:val="single" w:sz="2" w:space="0" w:color="000000"/>
            </w:tcBorders>
            <w:noWrap/>
            <w:vAlign w:val="center"/>
          </w:tcPr>
          <w:p w:rsidR="00AF5DEE" w:rsidRDefault="00AF5DEE" w:rsidP="00AF5DEE">
            <w:pPr>
              <w:pStyle w:val="CUERPOTEXTOTABLA"/>
            </w:pPr>
            <w:r>
              <w:t>Sobrecarga (Q - Uso C)</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1.000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r>
      <w:tr w:rsidR="00AF5DEE" w:rsidTr="00AF5DEE">
        <w:trPr>
          <w:cantSplit/>
          <w:jc w:val="center"/>
        </w:trPr>
        <w:tc>
          <w:tcPr>
            <w:tcW w:w="0" w:type="auto"/>
            <w:tcBorders>
              <w:left w:val="single" w:sz="2" w:space="0" w:color="000000"/>
              <w:right w:val="single" w:sz="2" w:space="0" w:color="000000"/>
            </w:tcBorders>
            <w:noWrap/>
            <w:vAlign w:val="center"/>
          </w:tcPr>
          <w:p w:rsidR="00AF5DEE" w:rsidRDefault="00AF5DEE" w:rsidP="00AF5DEE">
            <w:pPr>
              <w:pStyle w:val="CUERPOTEXTOTABLA"/>
            </w:pPr>
            <w:r>
              <w:t>Sobrecarga (Q - Uso G2)</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1.000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r>
      <w:tr w:rsidR="00AF5DEE" w:rsidTr="00AF5DEE">
        <w:trPr>
          <w:cantSplit/>
          <w:jc w:val="center"/>
        </w:trPr>
        <w:tc>
          <w:tcPr>
            <w:tcW w:w="0" w:type="auto"/>
            <w:tcBorders>
              <w:left w:val="single" w:sz="2" w:space="0" w:color="000000"/>
              <w:right w:val="single" w:sz="2" w:space="0" w:color="000000"/>
            </w:tcBorders>
            <w:noWrap/>
            <w:vAlign w:val="center"/>
          </w:tcPr>
          <w:p w:rsidR="00AF5DEE" w:rsidRDefault="00AF5DEE" w:rsidP="00AF5DEE">
            <w:pPr>
              <w:pStyle w:val="CUERPOTEXTOTABLA"/>
            </w:pPr>
            <w:r>
              <w:t>Sobrecarga (Q - Uso G1)</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1.000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1.000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1.000</w:t>
            </w:r>
          </w:p>
        </w:tc>
      </w:tr>
      <w:tr w:rsidR="00AF5DEE" w:rsidTr="00AF5DEE">
        <w:trPr>
          <w:cantSplit/>
          <w:jc w:val="center"/>
        </w:trPr>
        <w:tc>
          <w:tcPr>
            <w:tcW w:w="0" w:type="auto"/>
            <w:tcBorders>
              <w:left w:val="single" w:sz="2" w:space="0" w:color="000000"/>
              <w:right w:val="single" w:sz="2" w:space="0" w:color="000000"/>
            </w:tcBorders>
            <w:noWrap/>
            <w:vAlign w:val="center"/>
          </w:tcPr>
          <w:p w:rsidR="00AF5DEE" w:rsidRDefault="00AF5DEE" w:rsidP="00AF5DEE">
            <w:pPr>
              <w:pStyle w:val="CUERPOTEXTOTABLA"/>
            </w:pPr>
            <w:r>
              <w:t>Viento (Q)</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1.000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1.000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1.000</w:t>
            </w:r>
          </w:p>
        </w:tc>
      </w:tr>
      <w:tr w:rsidR="00AF5DEE" w:rsidTr="00AF5DEE">
        <w:trPr>
          <w:cantSplit/>
          <w:jc w:val="center"/>
        </w:trPr>
        <w:tc>
          <w:tcPr>
            <w:tcW w:w="0" w:type="auto"/>
            <w:tcBorders>
              <w:left w:val="single" w:sz="2" w:space="0" w:color="000000"/>
              <w:bottom w:val="single" w:sz="2" w:space="0" w:color="000000"/>
              <w:right w:val="single" w:sz="2" w:space="0" w:color="000000"/>
            </w:tcBorders>
            <w:noWrap/>
            <w:vAlign w:val="center"/>
          </w:tcPr>
          <w:p w:rsidR="00AF5DEE" w:rsidRDefault="00AF5DEE" w:rsidP="00AF5DEE">
            <w:pPr>
              <w:pStyle w:val="CUERPOTEXTOTABLA"/>
            </w:pPr>
            <w:r>
              <w:t>Nieve (Q)</w:t>
            </w:r>
          </w:p>
        </w:tc>
        <w:tc>
          <w:tcPr>
            <w:tcW w:w="0" w:type="auto"/>
            <w:tcBorders>
              <w:left w:val="single" w:sz="2" w:space="0" w:color="000000"/>
              <w:bottom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bottom w:val="single" w:sz="2" w:space="0" w:color="000000"/>
              <w:right w:val="single" w:sz="2" w:space="0" w:color="000000"/>
            </w:tcBorders>
            <w:noWrap/>
            <w:vAlign w:val="center"/>
          </w:tcPr>
          <w:p w:rsidR="00AF5DEE" w:rsidRDefault="00AF5DEE" w:rsidP="00AF5DEE">
            <w:pPr>
              <w:pStyle w:val="CUERPOTEXTOTABLA"/>
              <w:jc w:val="center"/>
            </w:pPr>
            <w:r>
              <w:t>1.000</w:t>
            </w:r>
          </w:p>
        </w:tc>
        <w:tc>
          <w:tcPr>
            <w:tcW w:w="0" w:type="auto"/>
            <w:tcBorders>
              <w:left w:val="single" w:sz="2" w:space="0" w:color="000000"/>
              <w:bottom w:val="single" w:sz="2" w:space="0" w:color="000000"/>
              <w:right w:val="single" w:sz="2" w:space="0" w:color="000000"/>
            </w:tcBorders>
            <w:noWrap/>
            <w:vAlign w:val="center"/>
          </w:tcPr>
          <w:p w:rsidR="00AF5DEE" w:rsidRDefault="00AF5DEE" w:rsidP="00AF5DEE">
            <w:pPr>
              <w:pStyle w:val="CUERPOTEXTOTABLA"/>
              <w:jc w:val="center"/>
            </w:pPr>
            <w:r>
              <w:t>1.000</w:t>
            </w:r>
          </w:p>
        </w:tc>
        <w:tc>
          <w:tcPr>
            <w:tcW w:w="0" w:type="auto"/>
            <w:tcBorders>
              <w:left w:val="single" w:sz="2" w:space="0" w:color="000000"/>
              <w:bottom w:val="single" w:sz="2" w:space="0" w:color="000000"/>
              <w:right w:val="single" w:sz="2" w:space="0" w:color="000000"/>
            </w:tcBorders>
            <w:noWrap/>
            <w:vAlign w:val="center"/>
          </w:tcPr>
          <w:p w:rsidR="00AF5DEE" w:rsidRDefault="00AF5DEE" w:rsidP="00AF5DEE">
            <w:pPr>
              <w:pStyle w:val="CUERPOTEXTOTABLA"/>
              <w:jc w:val="center"/>
            </w:pPr>
            <w:r>
              <w:t>1.000</w:t>
            </w:r>
          </w:p>
        </w:tc>
      </w:tr>
    </w:tbl>
    <w:p w:rsidR="00AF5DEE" w:rsidRDefault="00AF5DEE" w:rsidP="00AF5DEE">
      <w:pPr>
        <w:spacing w:after="0" w:line="2" w:lineRule="auto"/>
      </w:pPr>
    </w:p>
    <w:p w:rsidR="00AF5DEE" w:rsidRDefault="00AF5DEE" w:rsidP="00AF5DEE">
      <w:pPr>
        <w:pStyle w:val="CUERPOTEXTO"/>
      </w:pPr>
      <w:r>
        <w:t xml:space="preserve"> </w:t>
      </w:r>
    </w:p>
    <w:p w:rsidR="00AF5DEE" w:rsidRDefault="00AF5DEE" w:rsidP="00AF5DEE">
      <w:pPr>
        <w:pStyle w:val="CUERPOTEXTO"/>
        <w:keepNext/>
        <w:ind w:left="1134"/>
        <w:rPr>
          <w:b/>
        </w:rPr>
      </w:pPr>
      <w:r>
        <w:rPr>
          <w:b/>
        </w:rPr>
        <w:t>Desplazamientos</w:t>
      </w:r>
    </w:p>
    <w:p w:rsidR="00AF5DEE" w:rsidRDefault="00AF5DEE" w:rsidP="00AF5DEE">
      <w:pPr>
        <w:pStyle w:val="CUERPOTEXTO"/>
        <w:keepNext/>
      </w:pPr>
      <w:r>
        <w:t xml:space="preserve"> </w:t>
      </w:r>
    </w:p>
    <w:tbl>
      <w:tblPr>
        <w:tblW w:w="5000" w:type="pct"/>
        <w:jc w:val="center"/>
        <w:tblCellMar>
          <w:top w:w="28" w:type="dxa"/>
          <w:left w:w="28" w:type="dxa"/>
          <w:bottom w:w="28" w:type="dxa"/>
          <w:right w:w="28" w:type="dxa"/>
        </w:tblCellMar>
        <w:tblLook w:val="0000"/>
      </w:tblPr>
      <w:tblGrid>
        <w:gridCol w:w="2451"/>
        <w:gridCol w:w="1620"/>
        <w:gridCol w:w="2135"/>
        <w:gridCol w:w="1317"/>
        <w:gridCol w:w="2171"/>
      </w:tblGrid>
      <w:tr w:rsidR="00AF5DEE" w:rsidTr="00AF5DEE">
        <w:trPr>
          <w:tblHeader/>
          <w:jc w:val="center"/>
        </w:trPr>
        <w:tc>
          <w:tcPr>
            <w:tcW w:w="0" w:type="auto"/>
            <w:gridSpan w:val="5"/>
            <w:tcBorders>
              <w:top w:val="single" w:sz="2" w:space="0" w:color="000000"/>
              <w:left w:val="single" w:sz="2" w:space="0" w:color="000000"/>
              <w:bottom w:val="single" w:sz="2" w:space="0" w:color="000000"/>
              <w:right w:val="single" w:sz="2" w:space="0" w:color="000000"/>
            </w:tcBorders>
            <w:shd w:val="clear" w:color="auto" w:fill="DAD7D3"/>
            <w:noWrap/>
            <w:vAlign w:val="center"/>
          </w:tcPr>
          <w:p w:rsidR="00AF5DEE" w:rsidRDefault="00AF5DEE" w:rsidP="00AF5DEE">
            <w:pPr>
              <w:pStyle w:val="CUERPOTEXTOTABLA"/>
              <w:jc w:val="center"/>
              <w:rPr>
                <w:b/>
              </w:rPr>
            </w:pPr>
            <w:r>
              <w:rPr>
                <w:b/>
              </w:rPr>
              <w:t>Característica</w:t>
            </w:r>
          </w:p>
        </w:tc>
      </w:tr>
      <w:tr w:rsidR="00AF5DEE" w:rsidTr="00AF5DEE">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 xml:space="preserve"> </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vAlign w:val="center"/>
          </w:tcPr>
          <w:p w:rsidR="00AF5DEE" w:rsidRDefault="00AF5DEE" w:rsidP="00AF5DEE">
            <w:pPr>
              <w:pStyle w:val="CUERPOTEXTOTABLA"/>
              <w:jc w:val="center"/>
            </w:pPr>
            <w:r>
              <w:t>Coeficientes parciales de seguridad (</w:t>
            </w:r>
            <w:r>
              <w:rPr>
                <w:rFonts w:ascii="Symbol" w:hAnsi="Symbol" w:cs="Symbol"/>
              </w:rPr>
              <w:t></w:t>
            </w:r>
            <w:r>
              <w:t>)</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Coeficientes de combinación (</w:t>
            </w:r>
            <w:r>
              <w:rPr>
                <w:rFonts w:ascii="Symbol" w:hAnsi="Symbol" w:cs="Symbol"/>
              </w:rPr>
              <w:t></w:t>
            </w:r>
            <w:r>
              <w:t>)</w:t>
            </w:r>
          </w:p>
        </w:tc>
      </w:tr>
      <w:tr w:rsidR="00AF5DEE" w:rsidTr="00AF5DEE">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AF5DEE" w:rsidRDefault="00AF5DEE" w:rsidP="00AF5DEE"/>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rsidR="00AF5DEE" w:rsidRDefault="00AF5DEE" w:rsidP="00AF5DEE">
            <w:pPr>
              <w:pStyle w:val="CUERPOTEXTOTABLA"/>
              <w:jc w:val="center"/>
            </w:pPr>
            <w:r>
              <w:t>Favorable</w:t>
            </w: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rsidR="00AF5DEE" w:rsidRDefault="00AF5DEE" w:rsidP="00AF5DEE">
            <w:pPr>
              <w:pStyle w:val="CUERPOTEXTOTABLA"/>
              <w:jc w:val="center"/>
            </w:pPr>
            <w:r>
              <w:t>Desfavorable</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Principal (</w:t>
            </w:r>
            <w:r>
              <w:rPr>
                <w:rFonts w:ascii="Symbol" w:hAnsi="Symbol" w:cs="Symbol"/>
              </w:rPr>
              <w:t></w:t>
            </w:r>
            <w:r>
              <w:rPr>
                <w:vertAlign w:val="subscript"/>
              </w:rPr>
              <w:t>p</w:t>
            </w:r>
            <w: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Acompañamiento (</w:t>
            </w:r>
            <w:r>
              <w:rPr>
                <w:rFonts w:ascii="Symbol" w:hAnsi="Symbol" w:cs="Symbol"/>
              </w:rPr>
              <w:t></w:t>
            </w:r>
            <w:r>
              <w:rPr>
                <w:vertAlign w:val="subscript"/>
              </w:rPr>
              <w:t>a</w:t>
            </w:r>
            <w:r>
              <w:t>)</w:t>
            </w:r>
          </w:p>
        </w:tc>
      </w:tr>
      <w:tr w:rsidR="00AF5DEE" w:rsidTr="00AF5DEE">
        <w:trPr>
          <w:cantSplit/>
          <w:jc w:val="center"/>
        </w:trPr>
        <w:tc>
          <w:tcPr>
            <w:tcW w:w="0" w:type="auto"/>
            <w:tcBorders>
              <w:top w:val="single" w:sz="2" w:space="0" w:color="000000"/>
              <w:left w:val="single" w:sz="2" w:space="0" w:color="000000"/>
              <w:right w:val="single" w:sz="2" w:space="0" w:color="000000"/>
            </w:tcBorders>
            <w:noWrap/>
            <w:vAlign w:val="center"/>
          </w:tcPr>
          <w:p w:rsidR="00AF5DEE" w:rsidRDefault="00AF5DEE" w:rsidP="00AF5DEE">
            <w:pPr>
              <w:pStyle w:val="CUERPOTEXTOTABLA"/>
            </w:pPr>
            <w:r>
              <w:t>Carga permanente (G)</w:t>
            </w:r>
          </w:p>
        </w:tc>
        <w:tc>
          <w:tcPr>
            <w:tcW w:w="0" w:type="auto"/>
            <w:tcBorders>
              <w:top w:val="single" w:sz="2" w:space="0" w:color="000000"/>
              <w:left w:val="single" w:sz="2" w:space="0" w:color="000000"/>
              <w:right w:val="single" w:sz="2" w:space="0" w:color="000000"/>
            </w:tcBorders>
            <w:noWrap/>
            <w:vAlign w:val="center"/>
          </w:tcPr>
          <w:p w:rsidR="00AF5DEE" w:rsidRDefault="00AF5DEE" w:rsidP="00AF5DEE">
            <w:pPr>
              <w:pStyle w:val="CUERPOTEXTOTABLA"/>
              <w:jc w:val="center"/>
            </w:pPr>
            <w:r>
              <w:t>1.000</w:t>
            </w:r>
          </w:p>
        </w:tc>
        <w:tc>
          <w:tcPr>
            <w:tcW w:w="0" w:type="auto"/>
            <w:tcBorders>
              <w:top w:val="single" w:sz="2" w:space="0" w:color="000000"/>
              <w:left w:val="single" w:sz="2" w:space="0" w:color="000000"/>
              <w:right w:val="single" w:sz="2" w:space="0" w:color="000000"/>
            </w:tcBorders>
            <w:noWrap/>
            <w:vAlign w:val="center"/>
          </w:tcPr>
          <w:p w:rsidR="00AF5DEE" w:rsidRDefault="00AF5DEE" w:rsidP="00AF5DEE">
            <w:pPr>
              <w:pStyle w:val="CUERPOTEXTOTABLA"/>
              <w:jc w:val="center"/>
            </w:pPr>
            <w:r>
              <w:t>1.000</w:t>
            </w:r>
          </w:p>
        </w:tc>
        <w:tc>
          <w:tcPr>
            <w:tcW w:w="0" w:type="auto"/>
            <w:tcBorders>
              <w:top w:val="single" w:sz="2" w:space="0" w:color="000000"/>
              <w:left w:val="single" w:sz="2" w:space="0" w:color="000000"/>
              <w:right w:val="single" w:sz="2" w:space="0" w:color="000000"/>
            </w:tcBorders>
            <w:noWrap/>
            <w:vAlign w:val="center"/>
          </w:tcPr>
          <w:p w:rsidR="00AF5DEE" w:rsidRDefault="00AF5DEE" w:rsidP="00AF5DEE">
            <w:pPr>
              <w:pStyle w:val="CUERPOTEXTOTABLA"/>
              <w:jc w:val="center"/>
            </w:pPr>
            <w:r>
              <w:t>-</w:t>
            </w:r>
          </w:p>
        </w:tc>
        <w:tc>
          <w:tcPr>
            <w:tcW w:w="0" w:type="auto"/>
            <w:tcBorders>
              <w:top w:val="single" w:sz="2" w:space="0" w:color="000000"/>
              <w:left w:val="single" w:sz="2" w:space="0" w:color="000000"/>
              <w:right w:val="single" w:sz="2" w:space="0" w:color="000000"/>
            </w:tcBorders>
            <w:noWrap/>
            <w:vAlign w:val="center"/>
          </w:tcPr>
          <w:p w:rsidR="00AF5DEE" w:rsidRDefault="00AF5DEE" w:rsidP="00AF5DEE">
            <w:pPr>
              <w:pStyle w:val="CUERPOTEXTOTABLA"/>
              <w:jc w:val="center"/>
            </w:pPr>
            <w:r>
              <w:t>-</w:t>
            </w:r>
          </w:p>
        </w:tc>
      </w:tr>
      <w:tr w:rsidR="00AF5DEE" w:rsidTr="00AF5DEE">
        <w:trPr>
          <w:cantSplit/>
          <w:jc w:val="center"/>
        </w:trPr>
        <w:tc>
          <w:tcPr>
            <w:tcW w:w="0" w:type="auto"/>
            <w:tcBorders>
              <w:left w:val="single" w:sz="2" w:space="0" w:color="000000"/>
              <w:right w:val="single" w:sz="2" w:space="0" w:color="000000"/>
            </w:tcBorders>
            <w:noWrap/>
            <w:vAlign w:val="center"/>
          </w:tcPr>
          <w:p w:rsidR="00AF5DEE" w:rsidRDefault="00AF5DEE" w:rsidP="00AF5DEE">
            <w:pPr>
              <w:pStyle w:val="CUERPOTEXTOTABLA"/>
            </w:pPr>
            <w:r>
              <w:t>Sobrecarga (Q - Uso C)</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1.000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1.000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1.000</w:t>
            </w:r>
          </w:p>
        </w:tc>
      </w:tr>
      <w:tr w:rsidR="00AF5DEE" w:rsidTr="00AF5DEE">
        <w:trPr>
          <w:cantSplit/>
          <w:jc w:val="center"/>
        </w:trPr>
        <w:tc>
          <w:tcPr>
            <w:tcW w:w="0" w:type="auto"/>
            <w:tcBorders>
              <w:left w:val="single" w:sz="2" w:space="0" w:color="000000"/>
              <w:right w:val="single" w:sz="2" w:space="0" w:color="000000"/>
            </w:tcBorders>
            <w:noWrap/>
            <w:vAlign w:val="center"/>
          </w:tcPr>
          <w:p w:rsidR="00AF5DEE" w:rsidRDefault="00AF5DEE" w:rsidP="00AF5DEE">
            <w:pPr>
              <w:pStyle w:val="CUERPOTEXTOTABLA"/>
            </w:pPr>
            <w:r>
              <w:t>Sobrecarga (Q - Uso G2)</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1.000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1.000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1.000</w:t>
            </w:r>
          </w:p>
        </w:tc>
      </w:tr>
      <w:tr w:rsidR="00AF5DEE" w:rsidTr="00AF5DEE">
        <w:trPr>
          <w:cantSplit/>
          <w:jc w:val="center"/>
        </w:trPr>
        <w:tc>
          <w:tcPr>
            <w:tcW w:w="0" w:type="auto"/>
            <w:tcBorders>
              <w:left w:val="single" w:sz="2" w:space="0" w:color="000000"/>
              <w:right w:val="single" w:sz="2" w:space="0" w:color="000000"/>
            </w:tcBorders>
            <w:noWrap/>
            <w:vAlign w:val="center"/>
          </w:tcPr>
          <w:p w:rsidR="00AF5DEE" w:rsidRDefault="00AF5DEE" w:rsidP="00AF5DEE">
            <w:pPr>
              <w:pStyle w:val="CUERPOTEXTOTABLA"/>
            </w:pPr>
            <w:r>
              <w:t>Sobrecarga (Q - Uso G1)</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1.000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r>
      <w:tr w:rsidR="00AF5DEE" w:rsidTr="00AF5DEE">
        <w:trPr>
          <w:cantSplit/>
          <w:jc w:val="center"/>
        </w:trPr>
        <w:tc>
          <w:tcPr>
            <w:tcW w:w="0" w:type="auto"/>
            <w:tcBorders>
              <w:left w:val="single" w:sz="2" w:space="0" w:color="000000"/>
              <w:right w:val="single" w:sz="2" w:space="0" w:color="000000"/>
            </w:tcBorders>
            <w:noWrap/>
            <w:vAlign w:val="center"/>
          </w:tcPr>
          <w:p w:rsidR="00AF5DEE" w:rsidRDefault="00AF5DEE" w:rsidP="00AF5DEE">
            <w:pPr>
              <w:pStyle w:val="CUERPOTEXTOTABLA"/>
            </w:pPr>
            <w:r>
              <w:t>Viento (Q)</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1.000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1.000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1.000</w:t>
            </w:r>
          </w:p>
        </w:tc>
      </w:tr>
      <w:tr w:rsidR="00AF5DEE" w:rsidTr="00AF5DEE">
        <w:trPr>
          <w:cantSplit/>
          <w:jc w:val="center"/>
        </w:trPr>
        <w:tc>
          <w:tcPr>
            <w:tcW w:w="0" w:type="auto"/>
            <w:tcBorders>
              <w:left w:val="single" w:sz="2" w:space="0" w:color="000000"/>
              <w:bottom w:val="single" w:sz="2" w:space="0" w:color="000000"/>
              <w:right w:val="single" w:sz="2" w:space="0" w:color="000000"/>
            </w:tcBorders>
            <w:noWrap/>
            <w:vAlign w:val="center"/>
          </w:tcPr>
          <w:p w:rsidR="00AF5DEE" w:rsidRDefault="00AF5DEE" w:rsidP="00AF5DEE">
            <w:pPr>
              <w:pStyle w:val="CUERPOTEXTOTABLA"/>
            </w:pPr>
            <w:r>
              <w:t>Nieve (Q)</w:t>
            </w:r>
          </w:p>
        </w:tc>
        <w:tc>
          <w:tcPr>
            <w:tcW w:w="0" w:type="auto"/>
            <w:tcBorders>
              <w:left w:val="single" w:sz="2" w:space="0" w:color="000000"/>
              <w:bottom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bottom w:val="single" w:sz="2" w:space="0" w:color="000000"/>
              <w:right w:val="single" w:sz="2" w:space="0" w:color="000000"/>
            </w:tcBorders>
            <w:noWrap/>
            <w:vAlign w:val="center"/>
          </w:tcPr>
          <w:p w:rsidR="00AF5DEE" w:rsidRDefault="00AF5DEE" w:rsidP="00AF5DEE">
            <w:pPr>
              <w:pStyle w:val="CUERPOTEXTOTABLA"/>
              <w:jc w:val="center"/>
            </w:pPr>
            <w:r>
              <w:t>1.000</w:t>
            </w:r>
          </w:p>
        </w:tc>
        <w:tc>
          <w:tcPr>
            <w:tcW w:w="0" w:type="auto"/>
            <w:tcBorders>
              <w:left w:val="single" w:sz="2" w:space="0" w:color="000000"/>
              <w:bottom w:val="single" w:sz="2" w:space="0" w:color="000000"/>
              <w:right w:val="single" w:sz="2" w:space="0" w:color="000000"/>
            </w:tcBorders>
            <w:noWrap/>
            <w:vAlign w:val="center"/>
          </w:tcPr>
          <w:p w:rsidR="00AF5DEE" w:rsidRDefault="00AF5DEE" w:rsidP="00AF5DEE">
            <w:pPr>
              <w:pStyle w:val="CUERPOTEXTOTABLA"/>
              <w:jc w:val="center"/>
            </w:pPr>
            <w:r>
              <w:t>1.000</w:t>
            </w:r>
          </w:p>
        </w:tc>
        <w:tc>
          <w:tcPr>
            <w:tcW w:w="0" w:type="auto"/>
            <w:tcBorders>
              <w:left w:val="single" w:sz="2" w:space="0" w:color="000000"/>
              <w:bottom w:val="single" w:sz="2" w:space="0" w:color="000000"/>
              <w:right w:val="single" w:sz="2" w:space="0" w:color="000000"/>
            </w:tcBorders>
            <w:noWrap/>
            <w:vAlign w:val="center"/>
          </w:tcPr>
          <w:p w:rsidR="00AF5DEE" w:rsidRDefault="00AF5DEE" w:rsidP="00AF5DEE">
            <w:pPr>
              <w:pStyle w:val="CUERPOTEXTOTABLA"/>
              <w:jc w:val="center"/>
            </w:pPr>
            <w:r>
              <w:t>1.000</w:t>
            </w:r>
          </w:p>
        </w:tc>
      </w:tr>
    </w:tbl>
    <w:p w:rsidR="00AF5DEE" w:rsidRDefault="00AF5DEE" w:rsidP="00AF5DEE">
      <w:pPr>
        <w:spacing w:after="0" w:line="2" w:lineRule="auto"/>
      </w:pPr>
    </w:p>
    <w:p w:rsidR="00AF5DEE" w:rsidRDefault="00AF5DEE" w:rsidP="00AF5DEE">
      <w:pPr>
        <w:pStyle w:val="CUERPOTEXTO"/>
      </w:pPr>
      <w:r>
        <w:t xml:space="preserve"> </w:t>
      </w:r>
    </w:p>
    <w:p w:rsidR="00AF5DEE" w:rsidRDefault="00AF5DEE" w:rsidP="00AF5DEE">
      <w:pPr>
        <w:pStyle w:val="CUERPOTEXTO"/>
        <w:keepNext/>
      </w:pPr>
      <w:r>
        <w:t xml:space="preserve"> </w:t>
      </w:r>
    </w:p>
    <w:tbl>
      <w:tblPr>
        <w:tblW w:w="5000" w:type="pct"/>
        <w:jc w:val="center"/>
        <w:tblCellMar>
          <w:top w:w="28" w:type="dxa"/>
          <w:left w:w="28" w:type="dxa"/>
          <w:bottom w:w="28" w:type="dxa"/>
          <w:right w:w="28" w:type="dxa"/>
        </w:tblCellMar>
        <w:tblLook w:val="0000"/>
      </w:tblPr>
      <w:tblGrid>
        <w:gridCol w:w="2451"/>
        <w:gridCol w:w="1620"/>
        <w:gridCol w:w="2135"/>
        <w:gridCol w:w="1317"/>
        <w:gridCol w:w="2171"/>
      </w:tblGrid>
      <w:tr w:rsidR="00AF5DEE" w:rsidTr="00AF5DEE">
        <w:trPr>
          <w:tblHeader/>
          <w:jc w:val="center"/>
        </w:trPr>
        <w:tc>
          <w:tcPr>
            <w:tcW w:w="0" w:type="auto"/>
            <w:gridSpan w:val="5"/>
            <w:tcBorders>
              <w:top w:val="single" w:sz="2" w:space="0" w:color="000000"/>
              <w:left w:val="single" w:sz="2" w:space="0" w:color="000000"/>
              <w:bottom w:val="single" w:sz="2" w:space="0" w:color="000000"/>
              <w:right w:val="single" w:sz="2" w:space="0" w:color="000000"/>
            </w:tcBorders>
            <w:shd w:val="clear" w:color="auto" w:fill="DAD7D3"/>
            <w:noWrap/>
            <w:vAlign w:val="center"/>
          </w:tcPr>
          <w:p w:rsidR="00AF5DEE" w:rsidRDefault="00AF5DEE" w:rsidP="00AF5DEE">
            <w:pPr>
              <w:pStyle w:val="CUERPOTEXTOTABLA"/>
              <w:jc w:val="center"/>
              <w:rPr>
                <w:b/>
              </w:rPr>
            </w:pPr>
            <w:r>
              <w:rPr>
                <w:b/>
              </w:rPr>
              <w:t>Característica</w:t>
            </w:r>
          </w:p>
        </w:tc>
      </w:tr>
      <w:tr w:rsidR="00AF5DEE" w:rsidTr="00AF5DEE">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 xml:space="preserve"> </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vAlign w:val="center"/>
          </w:tcPr>
          <w:p w:rsidR="00AF5DEE" w:rsidRDefault="00AF5DEE" w:rsidP="00AF5DEE">
            <w:pPr>
              <w:pStyle w:val="CUERPOTEXTOTABLA"/>
              <w:jc w:val="center"/>
            </w:pPr>
            <w:r>
              <w:t>Coeficientes parciales de seguridad (</w:t>
            </w:r>
            <w:r>
              <w:rPr>
                <w:rFonts w:ascii="Symbol" w:hAnsi="Symbol" w:cs="Symbol"/>
              </w:rPr>
              <w:t></w:t>
            </w:r>
            <w:r>
              <w:t>)</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Coeficientes de combinación (</w:t>
            </w:r>
            <w:r>
              <w:rPr>
                <w:rFonts w:ascii="Symbol" w:hAnsi="Symbol" w:cs="Symbol"/>
              </w:rPr>
              <w:t></w:t>
            </w:r>
            <w:r>
              <w:t>)</w:t>
            </w:r>
          </w:p>
        </w:tc>
      </w:tr>
      <w:tr w:rsidR="00AF5DEE" w:rsidTr="00AF5DEE">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AF5DEE" w:rsidRDefault="00AF5DEE" w:rsidP="00AF5DEE"/>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rsidR="00AF5DEE" w:rsidRDefault="00AF5DEE" w:rsidP="00AF5DEE">
            <w:pPr>
              <w:pStyle w:val="CUERPOTEXTOTABLA"/>
              <w:jc w:val="center"/>
            </w:pPr>
            <w:r>
              <w:t>Favorable</w:t>
            </w: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tcPr>
          <w:p w:rsidR="00AF5DEE" w:rsidRDefault="00AF5DEE" w:rsidP="00AF5DEE">
            <w:pPr>
              <w:pStyle w:val="CUERPOTEXTOTABLA"/>
              <w:jc w:val="center"/>
            </w:pPr>
            <w:r>
              <w:t>Desfavorable</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Principal (</w:t>
            </w:r>
            <w:r>
              <w:rPr>
                <w:rFonts w:ascii="Symbol" w:hAnsi="Symbol" w:cs="Symbol"/>
              </w:rPr>
              <w:t></w:t>
            </w:r>
            <w:r>
              <w:rPr>
                <w:vertAlign w:val="subscript"/>
              </w:rPr>
              <w:t>p</w:t>
            </w:r>
            <w: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Acompañamiento (</w:t>
            </w:r>
            <w:r>
              <w:rPr>
                <w:rFonts w:ascii="Symbol" w:hAnsi="Symbol" w:cs="Symbol"/>
              </w:rPr>
              <w:t></w:t>
            </w:r>
            <w:r>
              <w:rPr>
                <w:vertAlign w:val="subscript"/>
              </w:rPr>
              <w:t>a</w:t>
            </w:r>
            <w:r>
              <w:t>)</w:t>
            </w:r>
          </w:p>
        </w:tc>
      </w:tr>
      <w:tr w:rsidR="00AF5DEE" w:rsidTr="00AF5DEE">
        <w:trPr>
          <w:cantSplit/>
          <w:jc w:val="center"/>
        </w:trPr>
        <w:tc>
          <w:tcPr>
            <w:tcW w:w="0" w:type="auto"/>
            <w:tcBorders>
              <w:top w:val="single" w:sz="2" w:space="0" w:color="000000"/>
              <w:left w:val="single" w:sz="2" w:space="0" w:color="000000"/>
              <w:right w:val="single" w:sz="2" w:space="0" w:color="000000"/>
            </w:tcBorders>
            <w:noWrap/>
            <w:vAlign w:val="center"/>
          </w:tcPr>
          <w:p w:rsidR="00AF5DEE" w:rsidRDefault="00AF5DEE" w:rsidP="00AF5DEE">
            <w:pPr>
              <w:pStyle w:val="CUERPOTEXTOTABLA"/>
            </w:pPr>
            <w:r>
              <w:t>Carga permanente (G)</w:t>
            </w:r>
          </w:p>
        </w:tc>
        <w:tc>
          <w:tcPr>
            <w:tcW w:w="0" w:type="auto"/>
            <w:tcBorders>
              <w:top w:val="single" w:sz="2" w:space="0" w:color="000000"/>
              <w:left w:val="single" w:sz="2" w:space="0" w:color="000000"/>
              <w:right w:val="single" w:sz="2" w:space="0" w:color="000000"/>
            </w:tcBorders>
            <w:noWrap/>
            <w:vAlign w:val="center"/>
          </w:tcPr>
          <w:p w:rsidR="00AF5DEE" w:rsidRDefault="00AF5DEE" w:rsidP="00AF5DEE">
            <w:pPr>
              <w:pStyle w:val="CUERPOTEXTOTABLA"/>
              <w:jc w:val="center"/>
            </w:pPr>
            <w:r>
              <w:t>1.000</w:t>
            </w:r>
          </w:p>
        </w:tc>
        <w:tc>
          <w:tcPr>
            <w:tcW w:w="0" w:type="auto"/>
            <w:tcBorders>
              <w:top w:val="single" w:sz="2" w:space="0" w:color="000000"/>
              <w:left w:val="single" w:sz="2" w:space="0" w:color="000000"/>
              <w:right w:val="single" w:sz="2" w:space="0" w:color="000000"/>
            </w:tcBorders>
            <w:noWrap/>
            <w:vAlign w:val="center"/>
          </w:tcPr>
          <w:p w:rsidR="00AF5DEE" w:rsidRDefault="00AF5DEE" w:rsidP="00AF5DEE">
            <w:pPr>
              <w:pStyle w:val="CUERPOTEXTOTABLA"/>
              <w:jc w:val="center"/>
            </w:pPr>
            <w:r>
              <w:t>1.000</w:t>
            </w:r>
          </w:p>
        </w:tc>
        <w:tc>
          <w:tcPr>
            <w:tcW w:w="0" w:type="auto"/>
            <w:tcBorders>
              <w:top w:val="single" w:sz="2" w:space="0" w:color="000000"/>
              <w:left w:val="single" w:sz="2" w:space="0" w:color="000000"/>
              <w:right w:val="single" w:sz="2" w:space="0" w:color="000000"/>
            </w:tcBorders>
            <w:noWrap/>
            <w:vAlign w:val="center"/>
          </w:tcPr>
          <w:p w:rsidR="00AF5DEE" w:rsidRDefault="00AF5DEE" w:rsidP="00AF5DEE">
            <w:pPr>
              <w:pStyle w:val="CUERPOTEXTOTABLA"/>
              <w:jc w:val="center"/>
            </w:pPr>
            <w:r>
              <w:t>-</w:t>
            </w:r>
          </w:p>
        </w:tc>
        <w:tc>
          <w:tcPr>
            <w:tcW w:w="0" w:type="auto"/>
            <w:tcBorders>
              <w:top w:val="single" w:sz="2" w:space="0" w:color="000000"/>
              <w:left w:val="single" w:sz="2" w:space="0" w:color="000000"/>
              <w:right w:val="single" w:sz="2" w:space="0" w:color="000000"/>
            </w:tcBorders>
            <w:noWrap/>
            <w:vAlign w:val="center"/>
          </w:tcPr>
          <w:p w:rsidR="00AF5DEE" w:rsidRDefault="00AF5DEE" w:rsidP="00AF5DEE">
            <w:pPr>
              <w:pStyle w:val="CUERPOTEXTOTABLA"/>
              <w:jc w:val="center"/>
            </w:pPr>
            <w:r>
              <w:t>-</w:t>
            </w:r>
          </w:p>
        </w:tc>
      </w:tr>
      <w:tr w:rsidR="00AF5DEE" w:rsidTr="00AF5DEE">
        <w:trPr>
          <w:cantSplit/>
          <w:jc w:val="center"/>
        </w:trPr>
        <w:tc>
          <w:tcPr>
            <w:tcW w:w="0" w:type="auto"/>
            <w:tcBorders>
              <w:left w:val="single" w:sz="2" w:space="0" w:color="000000"/>
              <w:right w:val="single" w:sz="2" w:space="0" w:color="000000"/>
            </w:tcBorders>
            <w:noWrap/>
            <w:vAlign w:val="center"/>
          </w:tcPr>
          <w:p w:rsidR="00AF5DEE" w:rsidRDefault="00AF5DEE" w:rsidP="00AF5DEE">
            <w:pPr>
              <w:pStyle w:val="CUERPOTEXTOTABLA"/>
            </w:pPr>
            <w:r>
              <w:lastRenderedPageBreak/>
              <w:t>Sobrecarga (Q - Uso C)</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1.000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r>
      <w:tr w:rsidR="00AF5DEE" w:rsidTr="00AF5DEE">
        <w:trPr>
          <w:cantSplit/>
          <w:jc w:val="center"/>
        </w:trPr>
        <w:tc>
          <w:tcPr>
            <w:tcW w:w="0" w:type="auto"/>
            <w:tcBorders>
              <w:left w:val="single" w:sz="2" w:space="0" w:color="000000"/>
              <w:right w:val="single" w:sz="2" w:space="0" w:color="000000"/>
            </w:tcBorders>
            <w:noWrap/>
            <w:vAlign w:val="center"/>
          </w:tcPr>
          <w:p w:rsidR="00AF5DEE" w:rsidRDefault="00AF5DEE" w:rsidP="00AF5DEE">
            <w:pPr>
              <w:pStyle w:val="CUERPOTEXTOTABLA"/>
            </w:pPr>
            <w:r>
              <w:t>Sobrecarga (Q - Uso G2)</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1.000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r>
      <w:tr w:rsidR="00AF5DEE" w:rsidTr="00AF5DEE">
        <w:trPr>
          <w:cantSplit/>
          <w:jc w:val="center"/>
        </w:trPr>
        <w:tc>
          <w:tcPr>
            <w:tcW w:w="0" w:type="auto"/>
            <w:tcBorders>
              <w:left w:val="single" w:sz="2" w:space="0" w:color="000000"/>
              <w:right w:val="single" w:sz="2" w:space="0" w:color="000000"/>
            </w:tcBorders>
            <w:noWrap/>
            <w:vAlign w:val="center"/>
          </w:tcPr>
          <w:p w:rsidR="00AF5DEE" w:rsidRDefault="00AF5DEE" w:rsidP="00AF5DEE">
            <w:pPr>
              <w:pStyle w:val="CUERPOTEXTOTABLA"/>
            </w:pPr>
            <w:r>
              <w:t>Sobrecarga (Q - Uso G1)</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1.000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1.000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1.000</w:t>
            </w:r>
          </w:p>
        </w:tc>
      </w:tr>
      <w:tr w:rsidR="00AF5DEE" w:rsidTr="00AF5DEE">
        <w:trPr>
          <w:cantSplit/>
          <w:jc w:val="center"/>
        </w:trPr>
        <w:tc>
          <w:tcPr>
            <w:tcW w:w="0" w:type="auto"/>
            <w:tcBorders>
              <w:left w:val="single" w:sz="2" w:space="0" w:color="000000"/>
              <w:right w:val="single" w:sz="2" w:space="0" w:color="000000"/>
            </w:tcBorders>
            <w:noWrap/>
            <w:vAlign w:val="center"/>
          </w:tcPr>
          <w:p w:rsidR="00AF5DEE" w:rsidRDefault="00AF5DEE" w:rsidP="00AF5DEE">
            <w:pPr>
              <w:pStyle w:val="CUERPOTEXTOTABLA"/>
            </w:pPr>
            <w:r>
              <w:t>Viento (Q)</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1.000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1.000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1.000</w:t>
            </w:r>
          </w:p>
        </w:tc>
      </w:tr>
      <w:tr w:rsidR="00AF5DEE" w:rsidTr="00AF5DEE">
        <w:trPr>
          <w:cantSplit/>
          <w:jc w:val="center"/>
        </w:trPr>
        <w:tc>
          <w:tcPr>
            <w:tcW w:w="0" w:type="auto"/>
            <w:tcBorders>
              <w:left w:val="single" w:sz="2" w:space="0" w:color="000000"/>
              <w:bottom w:val="single" w:sz="2" w:space="0" w:color="000000"/>
              <w:right w:val="single" w:sz="2" w:space="0" w:color="000000"/>
            </w:tcBorders>
            <w:noWrap/>
            <w:vAlign w:val="center"/>
          </w:tcPr>
          <w:p w:rsidR="00AF5DEE" w:rsidRDefault="00AF5DEE" w:rsidP="00AF5DEE">
            <w:pPr>
              <w:pStyle w:val="CUERPOTEXTOTABLA"/>
            </w:pPr>
            <w:r>
              <w:t>Nieve (Q)</w:t>
            </w:r>
          </w:p>
        </w:tc>
        <w:tc>
          <w:tcPr>
            <w:tcW w:w="0" w:type="auto"/>
            <w:tcBorders>
              <w:left w:val="single" w:sz="2" w:space="0" w:color="000000"/>
              <w:bottom w:val="single" w:sz="2" w:space="0" w:color="000000"/>
              <w:right w:val="single" w:sz="2" w:space="0" w:color="000000"/>
            </w:tcBorders>
            <w:noWrap/>
            <w:vAlign w:val="center"/>
          </w:tcPr>
          <w:p w:rsidR="00AF5DEE" w:rsidRDefault="00AF5DEE" w:rsidP="00AF5DEE">
            <w:pPr>
              <w:pStyle w:val="CUERPOTEXTOTABLA"/>
              <w:jc w:val="center"/>
            </w:pPr>
            <w:r>
              <w:t>0.000</w:t>
            </w:r>
          </w:p>
        </w:tc>
        <w:tc>
          <w:tcPr>
            <w:tcW w:w="0" w:type="auto"/>
            <w:tcBorders>
              <w:left w:val="single" w:sz="2" w:space="0" w:color="000000"/>
              <w:bottom w:val="single" w:sz="2" w:space="0" w:color="000000"/>
              <w:right w:val="single" w:sz="2" w:space="0" w:color="000000"/>
            </w:tcBorders>
            <w:noWrap/>
            <w:vAlign w:val="center"/>
          </w:tcPr>
          <w:p w:rsidR="00AF5DEE" w:rsidRDefault="00AF5DEE" w:rsidP="00AF5DEE">
            <w:pPr>
              <w:pStyle w:val="CUERPOTEXTOTABLA"/>
              <w:jc w:val="center"/>
            </w:pPr>
            <w:r>
              <w:t>1.000</w:t>
            </w:r>
          </w:p>
        </w:tc>
        <w:tc>
          <w:tcPr>
            <w:tcW w:w="0" w:type="auto"/>
            <w:tcBorders>
              <w:left w:val="single" w:sz="2" w:space="0" w:color="000000"/>
              <w:bottom w:val="single" w:sz="2" w:space="0" w:color="000000"/>
              <w:right w:val="single" w:sz="2" w:space="0" w:color="000000"/>
            </w:tcBorders>
            <w:noWrap/>
            <w:vAlign w:val="center"/>
          </w:tcPr>
          <w:p w:rsidR="00AF5DEE" w:rsidRDefault="00AF5DEE" w:rsidP="00AF5DEE">
            <w:pPr>
              <w:pStyle w:val="CUERPOTEXTOTABLA"/>
              <w:jc w:val="center"/>
            </w:pPr>
            <w:r>
              <w:t>1.000</w:t>
            </w:r>
          </w:p>
        </w:tc>
        <w:tc>
          <w:tcPr>
            <w:tcW w:w="0" w:type="auto"/>
            <w:tcBorders>
              <w:left w:val="single" w:sz="2" w:space="0" w:color="000000"/>
              <w:bottom w:val="single" w:sz="2" w:space="0" w:color="000000"/>
              <w:right w:val="single" w:sz="2" w:space="0" w:color="000000"/>
            </w:tcBorders>
            <w:noWrap/>
            <w:vAlign w:val="center"/>
          </w:tcPr>
          <w:p w:rsidR="00AF5DEE" w:rsidRDefault="00AF5DEE" w:rsidP="00AF5DEE">
            <w:pPr>
              <w:pStyle w:val="CUERPOTEXTOTABLA"/>
              <w:jc w:val="center"/>
            </w:pPr>
            <w:r>
              <w:t>1.000</w:t>
            </w:r>
          </w:p>
        </w:tc>
      </w:tr>
    </w:tbl>
    <w:p w:rsidR="00AF5DEE" w:rsidRDefault="00AF5DEE" w:rsidP="00AF5DEE">
      <w:pPr>
        <w:spacing w:after="0" w:line="2" w:lineRule="auto"/>
      </w:pPr>
    </w:p>
    <w:p w:rsidR="00AF5DEE" w:rsidRDefault="00AF5DEE" w:rsidP="00AF5DEE">
      <w:pPr>
        <w:pStyle w:val="CUERPOTEXTO"/>
      </w:pPr>
      <w:r>
        <w:t xml:space="preserve"> </w:t>
      </w:r>
    </w:p>
    <w:p w:rsidR="00AF5DEE" w:rsidRDefault="00AF5DEE" w:rsidP="00AF5DEE">
      <w:pPr>
        <w:pStyle w:val="CUERPOTEXTO"/>
        <w:keepNext/>
        <w:spacing w:after="62"/>
        <w:rPr>
          <w:b/>
        </w:rPr>
      </w:pPr>
      <w:r>
        <w:rPr>
          <w:b/>
        </w:rPr>
        <w:t>Deformaciones: flechas y desplazamientos horizontales</w:t>
      </w:r>
    </w:p>
    <w:p w:rsidR="00AF5DEE" w:rsidRDefault="00AF5DEE" w:rsidP="00AF5DEE">
      <w:pPr>
        <w:pStyle w:val="CUERPOTEXTO"/>
        <w:keepNext/>
        <w:spacing w:after="182"/>
        <w:ind w:left="283"/>
      </w:pPr>
      <w:r>
        <w:t>Según lo expuesto en el artículo 4.3.3 del documento CTE DB SE, se han verificado en la estructura las flechas de los distintos elementos. Se ha comprobado tanto el desplome local como el total de acuerdo con lo expuesto en 4.3.3.2 de dicho documento.</w:t>
      </w:r>
    </w:p>
    <w:p w:rsidR="00AF5DEE" w:rsidRDefault="00AF5DEE" w:rsidP="00AF5DEE">
      <w:pPr>
        <w:pStyle w:val="CUERPOTEXTO"/>
        <w:keepNext/>
        <w:spacing w:after="182"/>
        <w:ind w:left="283"/>
      </w:pPr>
      <w:r>
        <w:t>Para el cálculo de las flechas en los elementos flectados, vigas y forjados, se tienen en cuenta tanto las deformaciones instantáneas como las diferidas, calculándose las inercias equivalentes de acuerdo a lo indicado en la norma.</w:t>
      </w:r>
    </w:p>
    <w:p w:rsidR="00AF5DEE" w:rsidRDefault="00AF5DEE" w:rsidP="00AF5DEE">
      <w:pPr>
        <w:pStyle w:val="CUERPOTEXTO"/>
        <w:spacing w:after="182"/>
        <w:ind w:left="283"/>
      </w:pPr>
      <w:r>
        <w:t>En la obtención de los valores de las flechas se considera el proceso constructivo, las condiciones ambientales y la edad de puesta en carga, de acuerdo a unas condiciones habituales de la práctica constructiva en la edificación convencional. Por tanto, a partir de estos supuestos se estiman los coeficientes de flecha pertinentes para la determinación de la flecha activa, suma de las flechas instantáneas más las diferidas producidas con posterioridad a la construcción de las tabiquerías.</w:t>
      </w:r>
    </w:p>
    <w:p w:rsidR="00AF5DEE" w:rsidRDefault="00AF5DEE" w:rsidP="00AF5DEE">
      <w:pPr>
        <w:pStyle w:val="CUERPOTEXTO"/>
        <w:keepNext/>
        <w:spacing w:after="267"/>
        <w:ind w:left="283"/>
      </w:pPr>
      <w:r>
        <w:t>Se establecen los siguientes límites de deformación de la estructura:</w:t>
      </w:r>
    </w:p>
    <w:p w:rsidR="00AF5DEE" w:rsidRDefault="00AF5DEE" w:rsidP="00AF5DEE">
      <w:pPr>
        <w:pStyle w:val="CUERPOTEXTO"/>
        <w:keepNext/>
      </w:pPr>
      <w:r>
        <w:t xml:space="preserve"> </w:t>
      </w:r>
    </w:p>
    <w:tbl>
      <w:tblPr>
        <w:tblW w:w="5000" w:type="pct"/>
        <w:jc w:val="center"/>
        <w:tblCellMar>
          <w:top w:w="28" w:type="dxa"/>
          <w:left w:w="28" w:type="dxa"/>
          <w:bottom w:w="28" w:type="dxa"/>
          <w:right w:w="28" w:type="dxa"/>
        </w:tblCellMar>
        <w:tblLook w:val="0000"/>
      </w:tblPr>
      <w:tblGrid>
        <w:gridCol w:w="3003"/>
        <w:gridCol w:w="1870"/>
        <w:gridCol w:w="1588"/>
        <w:gridCol w:w="1826"/>
        <w:gridCol w:w="1407"/>
      </w:tblGrid>
      <w:tr w:rsidR="00AF5DEE" w:rsidTr="00AF5DEE">
        <w:trPr>
          <w:tblHeader/>
          <w:jc w:val="center"/>
        </w:trPr>
        <w:tc>
          <w:tcPr>
            <w:tcW w:w="0" w:type="auto"/>
            <w:gridSpan w:val="5"/>
            <w:tcBorders>
              <w:top w:val="single" w:sz="2" w:space="0" w:color="000000"/>
              <w:left w:val="single" w:sz="2" w:space="0" w:color="000000"/>
              <w:bottom w:val="single" w:sz="2" w:space="0" w:color="000000"/>
              <w:right w:val="single" w:sz="2" w:space="0" w:color="000000"/>
            </w:tcBorders>
            <w:shd w:val="clear" w:color="auto" w:fill="DAD7D3"/>
            <w:noWrap/>
            <w:vAlign w:val="center"/>
          </w:tcPr>
          <w:p w:rsidR="00AF5DEE" w:rsidRDefault="00AF5DEE" w:rsidP="00AF5DEE">
            <w:pPr>
              <w:pStyle w:val="CUERPOTEXTOTABLA"/>
              <w:jc w:val="center"/>
              <w:rPr>
                <w:b/>
              </w:rPr>
            </w:pPr>
            <w:r>
              <w:rPr>
                <w:b/>
              </w:rPr>
              <w:t>Flechas relativas para los siguientes elementos</w:t>
            </w:r>
          </w:p>
        </w:tc>
      </w:tr>
      <w:tr w:rsidR="00AF5DEE" w:rsidTr="00AF5DEE">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Tipo de flecha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Combinación</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Tabiques frágiles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Tabiques ordinarios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Resto de casos</w:t>
            </w:r>
          </w:p>
        </w:tc>
      </w:tr>
      <w:tr w:rsidR="00AF5DEE" w:rsidTr="00AF5DEE">
        <w:trPr>
          <w:cantSplit/>
          <w:jc w:val="center"/>
        </w:trPr>
        <w:tc>
          <w:tcPr>
            <w:tcW w:w="0" w:type="auto"/>
            <w:tcBorders>
              <w:top w:val="single" w:sz="2" w:space="0" w:color="000000"/>
              <w:left w:val="single" w:sz="2" w:space="0" w:color="000000"/>
              <w:right w:val="single" w:sz="2" w:space="0" w:color="000000"/>
            </w:tcBorders>
            <w:vAlign w:val="center"/>
          </w:tcPr>
          <w:p w:rsidR="00AF5DEE" w:rsidRDefault="00AF5DEE" w:rsidP="00AF5DEE">
            <w:pPr>
              <w:pStyle w:val="CUERPOTEXTOTABLA"/>
            </w:pPr>
            <w:r>
              <w:t>Integridad de los elementos constructivos (flecha activa)</w:t>
            </w:r>
          </w:p>
        </w:tc>
        <w:tc>
          <w:tcPr>
            <w:tcW w:w="0" w:type="auto"/>
            <w:tcBorders>
              <w:top w:val="single" w:sz="2" w:space="0" w:color="000000"/>
              <w:left w:val="single" w:sz="2" w:space="0" w:color="000000"/>
              <w:right w:val="single" w:sz="2" w:space="0" w:color="000000"/>
            </w:tcBorders>
            <w:vAlign w:val="center"/>
          </w:tcPr>
          <w:p w:rsidR="00AF5DEE" w:rsidRDefault="00AF5DEE" w:rsidP="00AF5DEE">
            <w:pPr>
              <w:pStyle w:val="CUERPOTEXTOTABLA"/>
              <w:jc w:val="center"/>
            </w:pPr>
            <w:r>
              <w:t xml:space="preserve">Característica </w:t>
            </w:r>
          </w:p>
          <w:p w:rsidR="00AF5DEE" w:rsidRDefault="00AF5DEE" w:rsidP="00AF5DEE">
            <w:pPr>
              <w:pStyle w:val="CUERPOTEXTOTABLA"/>
              <w:jc w:val="center"/>
            </w:pPr>
            <w:r>
              <w:t xml:space="preserve"> G+Q</w:t>
            </w:r>
          </w:p>
        </w:tc>
        <w:tc>
          <w:tcPr>
            <w:tcW w:w="0" w:type="auto"/>
            <w:tcBorders>
              <w:top w:val="single" w:sz="2" w:space="0" w:color="000000"/>
              <w:left w:val="single" w:sz="2" w:space="0" w:color="000000"/>
              <w:right w:val="single" w:sz="2" w:space="0" w:color="000000"/>
            </w:tcBorders>
            <w:noWrap/>
            <w:vAlign w:val="center"/>
          </w:tcPr>
          <w:p w:rsidR="00AF5DEE" w:rsidRDefault="00AF5DEE" w:rsidP="00AF5DEE">
            <w:pPr>
              <w:pStyle w:val="CUERPOTEXTOTABLA"/>
              <w:jc w:val="center"/>
            </w:pPr>
            <w:r>
              <w:t>1 / 500</w:t>
            </w:r>
          </w:p>
        </w:tc>
        <w:tc>
          <w:tcPr>
            <w:tcW w:w="0" w:type="auto"/>
            <w:tcBorders>
              <w:top w:val="single" w:sz="2" w:space="0" w:color="000000"/>
              <w:left w:val="single" w:sz="2" w:space="0" w:color="000000"/>
              <w:right w:val="single" w:sz="2" w:space="0" w:color="000000"/>
            </w:tcBorders>
            <w:noWrap/>
            <w:vAlign w:val="center"/>
          </w:tcPr>
          <w:p w:rsidR="00AF5DEE" w:rsidRDefault="00AF5DEE" w:rsidP="00AF5DEE">
            <w:pPr>
              <w:pStyle w:val="CUERPOTEXTOTABLA"/>
              <w:jc w:val="center"/>
            </w:pPr>
            <w:r>
              <w:t>1 / 400</w:t>
            </w:r>
          </w:p>
        </w:tc>
        <w:tc>
          <w:tcPr>
            <w:tcW w:w="0" w:type="auto"/>
            <w:tcBorders>
              <w:top w:val="single" w:sz="2" w:space="0" w:color="000000"/>
              <w:left w:val="single" w:sz="2" w:space="0" w:color="000000"/>
              <w:right w:val="single" w:sz="2" w:space="0" w:color="000000"/>
            </w:tcBorders>
            <w:noWrap/>
            <w:vAlign w:val="center"/>
          </w:tcPr>
          <w:p w:rsidR="00AF5DEE" w:rsidRDefault="00AF5DEE" w:rsidP="00AF5DEE">
            <w:pPr>
              <w:pStyle w:val="CUERPOTEXTOTABLA"/>
              <w:jc w:val="center"/>
            </w:pPr>
            <w:r>
              <w:t>1 / 300</w:t>
            </w:r>
          </w:p>
        </w:tc>
      </w:tr>
      <w:tr w:rsidR="00AF5DEE" w:rsidTr="00AF5DEE">
        <w:trPr>
          <w:cantSplit/>
          <w:jc w:val="center"/>
        </w:trPr>
        <w:tc>
          <w:tcPr>
            <w:tcW w:w="0" w:type="auto"/>
            <w:tcBorders>
              <w:left w:val="single" w:sz="2" w:space="0" w:color="000000"/>
              <w:right w:val="single" w:sz="2" w:space="0" w:color="000000"/>
            </w:tcBorders>
            <w:vAlign w:val="center"/>
          </w:tcPr>
          <w:p w:rsidR="00AF5DEE" w:rsidRDefault="00AF5DEE" w:rsidP="00AF5DEE">
            <w:pPr>
              <w:pStyle w:val="CUERPOTEXTOTABLA"/>
            </w:pPr>
            <w:r>
              <w:t>Confort de usuarios (flecha instantánea)</w:t>
            </w:r>
          </w:p>
        </w:tc>
        <w:tc>
          <w:tcPr>
            <w:tcW w:w="0" w:type="auto"/>
            <w:tcBorders>
              <w:left w:val="single" w:sz="2" w:space="0" w:color="000000"/>
              <w:right w:val="single" w:sz="2" w:space="0" w:color="000000"/>
            </w:tcBorders>
            <w:vAlign w:val="center"/>
          </w:tcPr>
          <w:p w:rsidR="00AF5DEE" w:rsidRDefault="00AF5DEE" w:rsidP="00AF5DEE">
            <w:pPr>
              <w:pStyle w:val="CUERPOTEXTOTABLA"/>
              <w:jc w:val="center"/>
            </w:pPr>
            <w:r>
              <w:t xml:space="preserve">Característica de sobrecarga </w:t>
            </w:r>
          </w:p>
          <w:p w:rsidR="00AF5DEE" w:rsidRDefault="00AF5DEE" w:rsidP="00AF5DEE">
            <w:pPr>
              <w:pStyle w:val="CUERPOTEXTOTABLA"/>
              <w:jc w:val="center"/>
            </w:pPr>
            <w:r>
              <w:t xml:space="preserve"> Q</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1 / 350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1 / 350</w:t>
            </w:r>
          </w:p>
        </w:tc>
        <w:tc>
          <w:tcPr>
            <w:tcW w:w="0" w:type="auto"/>
            <w:tcBorders>
              <w:left w:val="single" w:sz="2" w:space="0" w:color="000000"/>
              <w:right w:val="single" w:sz="2" w:space="0" w:color="000000"/>
            </w:tcBorders>
            <w:noWrap/>
            <w:vAlign w:val="center"/>
          </w:tcPr>
          <w:p w:rsidR="00AF5DEE" w:rsidRDefault="00AF5DEE" w:rsidP="00AF5DEE">
            <w:pPr>
              <w:pStyle w:val="CUERPOTEXTOTABLA"/>
              <w:jc w:val="center"/>
            </w:pPr>
            <w:r>
              <w:t>1 / 350</w:t>
            </w:r>
          </w:p>
        </w:tc>
      </w:tr>
      <w:tr w:rsidR="00AF5DEE" w:rsidTr="00AF5DEE">
        <w:trPr>
          <w:cantSplit/>
          <w:jc w:val="center"/>
        </w:trPr>
        <w:tc>
          <w:tcPr>
            <w:tcW w:w="0" w:type="auto"/>
            <w:tcBorders>
              <w:left w:val="single" w:sz="2" w:space="0" w:color="000000"/>
              <w:bottom w:val="single" w:sz="2" w:space="0" w:color="000000"/>
              <w:right w:val="single" w:sz="2" w:space="0" w:color="000000"/>
            </w:tcBorders>
            <w:vAlign w:val="center"/>
          </w:tcPr>
          <w:p w:rsidR="00AF5DEE" w:rsidRDefault="00AF5DEE" w:rsidP="00AF5DEE">
            <w:pPr>
              <w:pStyle w:val="CUERPOTEXTOTABLA"/>
            </w:pPr>
            <w:r>
              <w:t>Apariencia de la obra (flecha total)</w:t>
            </w:r>
          </w:p>
        </w:tc>
        <w:tc>
          <w:tcPr>
            <w:tcW w:w="0" w:type="auto"/>
            <w:tcBorders>
              <w:left w:val="single" w:sz="2" w:space="0" w:color="000000"/>
              <w:bottom w:val="single" w:sz="2" w:space="0" w:color="000000"/>
              <w:right w:val="single" w:sz="2" w:space="0" w:color="000000"/>
            </w:tcBorders>
            <w:vAlign w:val="center"/>
          </w:tcPr>
          <w:p w:rsidR="00AF5DEE" w:rsidRDefault="00AF5DEE" w:rsidP="00AF5DEE">
            <w:pPr>
              <w:pStyle w:val="CUERPOTEXTOTABLA"/>
              <w:jc w:val="center"/>
            </w:pPr>
            <w:r>
              <w:t xml:space="preserve">Casi permanente </w:t>
            </w:r>
          </w:p>
          <w:p w:rsidR="00AF5DEE" w:rsidRDefault="00AF5DEE" w:rsidP="00AF5DEE">
            <w:pPr>
              <w:pStyle w:val="CUERPOTEXTOTABLA"/>
              <w:jc w:val="center"/>
            </w:pPr>
            <w:r>
              <w:t xml:space="preserve"> G + </w:t>
            </w:r>
            <w:r>
              <w:rPr>
                <w:rFonts w:ascii="Symbol" w:hAnsi="Symbol" w:cs="Symbol"/>
              </w:rPr>
              <w:t></w:t>
            </w:r>
            <w:r>
              <w:rPr>
                <w:vertAlign w:val="subscript"/>
              </w:rPr>
              <w:t>2</w:t>
            </w:r>
            <w:r>
              <w:t xml:space="preserve"> Q</w:t>
            </w:r>
          </w:p>
        </w:tc>
        <w:tc>
          <w:tcPr>
            <w:tcW w:w="0" w:type="auto"/>
            <w:tcBorders>
              <w:left w:val="single" w:sz="2" w:space="0" w:color="000000"/>
              <w:bottom w:val="single" w:sz="2" w:space="0" w:color="000000"/>
              <w:right w:val="single" w:sz="2" w:space="0" w:color="000000"/>
            </w:tcBorders>
            <w:noWrap/>
            <w:vAlign w:val="center"/>
          </w:tcPr>
          <w:p w:rsidR="00AF5DEE" w:rsidRDefault="00AF5DEE" w:rsidP="00AF5DEE">
            <w:pPr>
              <w:pStyle w:val="CUERPOTEXTOTABLA"/>
              <w:jc w:val="center"/>
            </w:pPr>
            <w:r>
              <w:t>1 / 300</w:t>
            </w:r>
          </w:p>
        </w:tc>
        <w:tc>
          <w:tcPr>
            <w:tcW w:w="0" w:type="auto"/>
            <w:tcBorders>
              <w:left w:val="single" w:sz="2" w:space="0" w:color="000000"/>
              <w:bottom w:val="single" w:sz="2" w:space="0" w:color="000000"/>
              <w:right w:val="single" w:sz="2" w:space="0" w:color="000000"/>
            </w:tcBorders>
            <w:noWrap/>
            <w:vAlign w:val="center"/>
          </w:tcPr>
          <w:p w:rsidR="00AF5DEE" w:rsidRDefault="00AF5DEE" w:rsidP="00AF5DEE">
            <w:pPr>
              <w:pStyle w:val="CUERPOTEXTOTABLA"/>
              <w:jc w:val="center"/>
            </w:pPr>
            <w:r>
              <w:t>1 / 300</w:t>
            </w:r>
          </w:p>
        </w:tc>
        <w:tc>
          <w:tcPr>
            <w:tcW w:w="0" w:type="auto"/>
            <w:tcBorders>
              <w:left w:val="single" w:sz="2" w:space="0" w:color="000000"/>
              <w:bottom w:val="single" w:sz="2" w:space="0" w:color="000000"/>
              <w:right w:val="single" w:sz="2" w:space="0" w:color="000000"/>
            </w:tcBorders>
            <w:noWrap/>
            <w:vAlign w:val="center"/>
          </w:tcPr>
          <w:p w:rsidR="00AF5DEE" w:rsidRDefault="00AF5DEE" w:rsidP="00AF5DEE">
            <w:pPr>
              <w:pStyle w:val="CUERPOTEXTOTABLA"/>
              <w:jc w:val="center"/>
            </w:pPr>
            <w:r>
              <w:t>1 / 300</w:t>
            </w:r>
          </w:p>
        </w:tc>
      </w:tr>
    </w:tbl>
    <w:p w:rsidR="00AF5DEE" w:rsidRDefault="00AF5DEE" w:rsidP="00AF5DEE">
      <w:pPr>
        <w:spacing w:after="0" w:line="2" w:lineRule="auto"/>
      </w:pPr>
    </w:p>
    <w:p w:rsidR="00AF5DEE" w:rsidRDefault="00AF5DEE" w:rsidP="00AF5DEE">
      <w:pPr>
        <w:pStyle w:val="CUERPOTEXTO"/>
      </w:pPr>
      <w:r>
        <w:t xml:space="preserve"> </w:t>
      </w:r>
    </w:p>
    <w:p w:rsidR="00AF5DEE" w:rsidRDefault="00AF5DEE" w:rsidP="00AF5DEE">
      <w:pPr>
        <w:pStyle w:val="CUERPOTEXTO"/>
      </w:pPr>
      <w:r>
        <w:t xml:space="preserve"> </w:t>
      </w:r>
    </w:p>
    <w:tbl>
      <w:tblPr>
        <w:tblW w:w="5000" w:type="pct"/>
        <w:jc w:val="center"/>
        <w:tblCellMar>
          <w:top w:w="28" w:type="dxa"/>
          <w:left w:w="28" w:type="dxa"/>
          <w:bottom w:w="28" w:type="dxa"/>
          <w:right w:w="28" w:type="dxa"/>
        </w:tblCellMar>
        <w:tblLook w:val="0000"/>
      </w:tblPr>
      <w:tblGrid>
        <w:gridCol w:w="4705"/>
        <w:gridCol w:w="4989"/>
      </w:tblGrid>
      <w:tr w:rsidR="00AF5DEE" w:rsidTr="00AF5DEE">
        <w:trPr>
          <w:tblHeader/>
          <w:jc w:val="center"/>
        </w:trPr>
        <w:tc>
          <w:tcPr>
            <w:tcW w:w="0" w:type="auto"/>
            <w:gridSpan w:val="2"/>
            <w:tcBorders>
              <w:top w:val="single" w:sz="2" w:space="0" w:color="000000"/>
              <w:left w:val="single" w:sz="2" w:space="0" w:color="000000"/>
              <w:bottom w:val="single" w:sz="2" w:space="0" w:color="000000"/>
              <w:right w:val="single" w:sz="2" w:space="0" w:color="000000"/>
            </w:tcBorders>
            <w:shd w:val="clear" w:color="auto" w:fill="DAD7D3"/>
            <w:noWrap/>
            <w:vAlign w:val="center"/>
          </w:tcPr>
          <w:p w:rsidR="00AF5DEE" w:rsidRDefault="00AF5DEE" w:rsidP="00AF5DEE">
            <w:pPr>
              <w:pStyle w:val="CUERPOTEXTOTABLA"/>
              <w:jc w:val="center"/>
              <w:rPr>
                <w:b/>
              </w:rPr>
            </w:pPr>
            <w:r>
              <w:rPr>
                <w:b/>
              </w:rPr>
              <w:t>Desplazamientos horizontales</w:t>
            </w:r>
          </w:p>
        </w:tc>
      </w:tr>
      <w:tr w:rsidR="00AF5DEE" w:rsidTr="00AF5DEE">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Local</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Total</w:t>
            </w:r>
          </w:p>
        </w:tc>
      </w:tr>
      <w:tr w:rsidR="00AF5DEE" w:rsidTr="00AF5DEE">
        <w:trPr>
          <w:cantSplit/>
          <w:jc w:val="center"/>
        </w:trPr>
        <w:tc>
          <w:tcPr>
            <w:tcW w:w="0" w:type="auto"/>
            <w:tcBorders>
              <w:top w:val="single" w:sz="2" w:space="0" w:color="000000"/>
              <w:left w:val="single" w:sz="2" w:space="0" w:color="000000"/>
              <w:right w:val="single" w:sz="2" w:space="0" w:color="000000"/>
            </w:tcBorders>
            <w:noWrap/>
            <w:vAlign w:val="center"/>
          </w:tcPr>
          <w:p w:rsidR="00AF5DEE" w:rsidRDefault="00AF5DEE" w:rsidP="00AF5DEE">
            <w:pPr>
              <w:pStyle w:val="CUERPOTEXTOTABLA"/>
            </w:pPr>
            <w:r>
              <w:t>Desplome relativo a la altura entre plantas:</w:t>
            </w:r>
          </w:p>
        </w:tc>
        <w:tc>
          <w:tcPr>
            <w:tcW w:w="0" w:type="auto"/>
            <w:tcBorders>
              <w:top w:val="single" w:sz="2" w:space="0" w:color="000000"/>
              <w:left w:val="single" w:sz="2" w:space="0" w:color="000000"/>
              <w:right w:val="single" w:sz="2" w:space="0" w:color="000000"/>
            </w:tcBorders>
            <w:noWrap/>
            <w:vAlign w:val="center"/>
          </w:tcPr>
          <w:p w:rsidR="00AF5DEE" w:rsidRDefault="00AF5DEE" w:rsidP="00AF5DEE">
            <w:pPr>
              <w:pStyle w:val="CUERPOTEXTOTABLA"/>
            </w:pPr>
            <w:r>
              <w:t>Desplome relativo a la altura total del edificio:</w:t>
            </w:r>
          </w:p>
        </w:tc>
      </w:tr>
      <w:tr w:rsidR="00AF5DEE" w:rsidTr="00AF5DEE">
        <w:trPr>
          <w:cantSplit/>
          <w:jc w:val="center"/>
        </w:trPr>
        <w:tc>
          <w:tcPr>
            <w:tcW w:w="0" w:type="auto"/>
            <w:tcBorders>
              <w:left w:val="single" w:sz="2" w:space="0" w:color="000000"/>
              <w:bottom w:val="single" w:sz="2" w:space="0" w:color="000000"/>
              <w:right w:val="single" w:sz="2" w:space="0" w:color="000000"/>
            </w:tcBorders>
            <w:vAlign w:val="center"/>
          </w:tcPr>
          <w:p w:rsidR="00AF5DEE" w:rsidRDefault="00AF5DEE" w:rsidP="00AF5DEE">
            <w:pPr>
              <w:pStyle w:val="CUERPOTEXTOTABLA"/>
              <w:jc w:val="center"/>
            </w:pPr>
            <w:r>
              <w:rPr>
                <w:rFonts w:ascii="Symbol" w:hAnsi="Symbol" w:cs="Symbol"/>
              </w:rPr>
              <w:t></w:t>
            </w:r>
            <w:r>
              <w:t>/h &lt; 1/250</w:t>
            </w:r>
          </w:p>
        </w:tc>
        <w:tc>
          <w:tcPr>
            <w:tcW w:w="0" w:type="auto"/>
            <w:tcBorders>
              <w:left w:val="single" w:sz="2" w:space="0" w:color="000000"/>
              <w:bottom w:val="single" w:sz="2" w:space="0" w:color="000000"/>
              <w:right w:val="single" w:sz="2" w:space="0" w:color="000000"/>
            </w:tcBorders>
            <w:vAlign w:val="center"/>
          </w:tcPr>
          <w:p w:rsidR="00AF5DEE" w:rsidRDefault="00AF5DEE" w:rsidP="00AF5DEE">
            <w:pPr>
              <w:pStyle w:val="CUERPOTEXTOTABLA"/>
              <w:jc w:val="center"/>
            </w:pPr>
            <w:r>
              <w:rPr>
                <w:rFonts w:ascii="Symbol" w:hAnsi="Symbol" w:cs="Symbol"/>
              </w:rPr>
              <w:t></w:t>
            </w:r>
            <w:r>
              <w:t>/H &lt; 1/500</w:t>
            </w:r>
          </w:p>
        </w:tc>
      </w:tr>
    </w:tbl>
    <w:p w:rsidR="00AF5DEE" w:rsidRDefault="00AF5DEE" w:rsidP="00AF5DEE">
      <w:pPr>
        <w:spacing w:after="0" w:line="2" w:lineRule="auto"/>
      </w:pPr>
    </w:p>
    <w:p w:rsidR="00AF5DEE" w:rsidRDefault="00AF5DEE" w:rsidP="00AF5DEE">
      <w:pPr>
        <w:pStyle w:val="CUERPOTEXTO"/>
      </w:pPr>
      <w:r>
        <w:t xml:space="preserve"> </w:t>
      </w:r>
    </w:p>
    <w:p w:rsidR="00AF5DEE" w:rsidRDefault="00AF5DEE" w:rsidP="00AF5DEE">
      <w:pPr>
        <w:pStyle w:val="CUERPOTEXTO"/>
        <w:keepNext/>
        <w:spacing w:after="267"/>
        <w:rPr>
          <w:b/>
        </w:rPr>
      </w:pPr>
      <w:r>
        <w:rPr>
          <w:b/>
        </w:rPr>
        <w:t>Vibraciones</w:t>
      </w:r>
    </w:p>
    <w:p w:rsidR="00AF5DEE" w:rsidRDefault="00AF5DEE" w:rsidP="00AF5DEE">
      <w:pPr>
        <w:pStyle w:val="CUERPOTEXTO"/>
        <w:spacing w:before="85" w:after="267"/>
        <w:ind w:left="283"/>
      </w:pPr>
      <w:r>
        <w:t>No se ha considerado el efecto debido a estas acciones sobre la estructura.</w:t>
      </w:r>
    </w:p>
    <w:p w:rsidR="00AF5DEE" w:rsidRDefault="00AF5DEE" w:rsidP="00AF5DEE">
      <w:pPr>
        <w:spacing w:after="0" w:line="2" w:lineRule="auto"/>
      </w:pPr>
      <w:bookmarkStart w:id="8" w:name="PROJ:1:3:1:_RC_:1:4"/>
      <w:bookmarkEnd w:id="8"/>
    </w:p>
    <w:p w:rsidR="00AF5DEE" w:rsidRDefault="00AF5DEE" w:rsidP="00AF5DEE">
      <w:pPr>
        <w:pStyle w:val="CAP4"/>
        <w:keepNext/>
      </w:pPr>
      <w:r>
        <w:t>3.1.1.4. Acciones en la edificación (DB SE AE)</w:t>
      </w:r>
    </w:p>
    <w:p w:rsidR="00AF5DEE" w:rsidRDefault="00AF5DEE" w:rsidP="00AF5DEE">
      <w:pPr>
        <w:spacing w:after="0" w:line="2" w:lineRule="auto"/>
      </w:pPr>
      <w:bookmarkStart w:id="9" w:name="PROJ:1:3:1:_RC_:1:4:1"/>
      <w:bookmarkEnd w:id="9"/>
    </w:p>
    <w:p w:rsidR="00AF5DEE" w:rsidRDefault="00AF5DEE" w:rsidP="00AF5DEE">
      <w:pPr>
        <w:pStyle w:val="CAP5"/>
        <w:keepNext/>
      </w:pPr>
      <w:r>
        <w:t>3.1.1.4.1. Acciones permanentes (G)</w:t>
      </w:r>
    </w:p>
    <w:p w:rsidR="00AF5DEE" w:rsidRDefault="00AF5DEE" w:rsidP="00AF5DEE">
      <w:pPr>
        <w:pStyle w:val="CUERPOTEXTO"/>
        <w:keepNext/>
        <w:spacing w:after="182"/>
        <w:rPr>
          <w:b/>
        </w:rPr>
      </w:pPr>
      <w:r>
        <w:rPr>
          <w:b/>
        </w:rPr>
        <w:t>Peso propio de la estructura</w:t>
      </w:r>
    </w:p>
    <w:p w:rsidR="00AF5DEE" w:rsidRDefault="00AF5DEE" w:rsidP="00AF5DEE">
      <w:pPr>
        <w:pStyle w:val="CUERPOTEXTO"/>
        <w:ind w:left="283"/>
      </w:pPr>
      <w:r>
        <w:t xml:space="preserve">Para elementos lineales (pilares, vigas, diagonales, etc.) se obtiene su peso por unidad de longitud como el producto de su sección bruta por el peso específico del hormigón armado: 25 kN/m³ - Acero </w:t>
      </w:r>
      <w:r>
        <w:lastRenderedPageBreak/>
        <w:t>78,5 kN/m³. En elementos superficiales (losas y muros), el peso por unidad de superficie se obtiene multiplicando el espesor 'e(m)' por el peso específico del material (25 kN/m³).</w:t>
      </w:r>
    </w:p>
    <w:p w:rsidR="00AF5DEE" w:rsidRDefault="00AF5DEE" w:rsidP="00AF5DEE">
      <w:pPr>
        <w:pStyle w:val="CUERPOTEXTO"/>
        <w:keepNext/>
        <w:spacing w:after="182"/>
        <w:rPr>
          <w:b/>
        </w:rPr>
      </w:pPr>
      <w:r>
        <w:rPr>
          <w:b/>
        </w:rPr>
        <w:t>Cargas permanentes superficiales</w:t>
      </w:r>
    </w:p>
    <w:p w:rsidR="00AF5DEE" w:rsidRDefault="00AF5DEE" w:rsidP="00AF5DEE">
      <w:pPr>
        <w:pStyle w:val="CUERPOTEXTO"/>
        <w:spacing w:before="85" w:after="267"/>
        <w:ind w:left="283"/>
      </w:pPr>
      <w:r>
        <w:t>Se estiman uniformemente repartidas en la planta. Representan elementos tales como pavimentos, recrecidos, tabiques ligeros, falsos techos, etc.</w:t>
      </w:r>
    </w:p>
    <w:p w:rsidR="00AF5DEE" w:rsidRDefault="00AF5DEE" w:rsidP="00AF5DEE">
      <w:pPr>
        <w:pStyle w:val="CUERPOTEXTO"/>
        <w:keepNext/>
        <w:spacing w:after="62"/>
        <w:rPr>
          <w:b/>
        </w:rPr>
      </w:pPr>
      <w:r>
        <w:rPr>
          <w:b/>
        </w:rPr>
        <w:t>Peso propio de tabiques pesados y muros de cerramiento</w:t>
      </w:r>
    </w:p>
    <w:p w:rsidR="00AF5DEE" w:rsidRDefault="00AF5DEE" w:rsidP="00AF5DEE">
      <w:pPr>
        <w:pStyle w:val="CUERPOTEXTO"/>
        <w:keepNext/>
        <w:spacing w:after="182"/>
        <w:ind w:left="283"/>
      </w:pPr>
      <w:r>
        <w:t>Éstos se consideran como cargas lineales obtenidas a partir del espesor, la altura y el peso específico de los materiales que componen dichos elementos constructivos, teniendo en cuenta los valores especificados en el anejo C del Documento Básico SE AE.</w:t>
      </w:r>
    </w:p>
    <w:p w:rsidR="00AF5DEE" w:rsidRDefault="00AF5DEE" w:rsidP="00AF5DEE">
      <w:pPr>
        <w:pStyle w:val="CUERPOTEXTO"/>
        <w:spacing w:after="267"/>
        <w:ind w:left="283"/>
      </w:pPr>
      <w:r>
        <w:t>Las acciones del terreno se tratan de acuerdo con lo establecido en el Documento Básico SE C.</w:t>
      </w:r>
    </w:p>
    <w:p w:rsidR="00AF5DEE" w:rsidRDefault="00AF5DEE" w:rsidP="00AF5DEE">
      <w:pPr>
        <w:pStyle w:val="CUERPOTEXTO"/>
        <w:keepNext/>
        <w:spacing w:after="182"/>
        <w:rPr>
          <w:b/>
        </w:rPr>
      </w:pPr>
      <w:r>
        <w:rPr>
          <w:b/>
        </w:rPr>
        <w:t>Cargas superficiales generales de plantas</w:t>
      </w:r>
    </w:p>
    <w:p w:rsidR="00AF5DEE" w:rsidRDefault="00AF5DEE" w:rsidP="00AF5DEE">
      <w:pPr>
        <w:pStyle w:val="CUERPOTEXTO"/>
      </w:pPr>
      <w:r>
        <w:t xml:space="preserve"> </w:t>
      </w:r>
    </w:p>
    <w:tbl>
      <w:tblPr>
        <w:tblW w:w="5000" w:type="pct"/>
        <w:jc w:val="center"/>
        <w:tblCellMar>
          <w:top w:w="28" w:type="dxa"/>
          <w:left w:w="28" w:type="dxa"/>
          <w:bottom w:w="28" w:type="dxa"/>
          <w:right w:w="28" w:type="dxa"/>
        </w:tblCellMar>
        <w:tblLook w:val="0000"/>
      </w:tblPr>
      <w:tblGrid>
        <w:gridCol w:w="4303"/>
        <w:gridCol w:w="3299"/>
        <w:gridCol w:w="2092"/>
      </w:tblGrid>
      <w:tr w:rsidR="00AF5DEE" w:rsidTr="00AF5DEE">
        <w:trPr>
          <w:tblHeader/>
          <w:jc w:val="center"/>
        </w:trPr>
        <w:tc>
          <w:tcPr>
            <w:tcW w:w="0" w:type="auto"/>
            <w:gridSpan w:val="3"/>
            <w:tcBorders>
              <w:top w:val="single" w:sz="2" w:space="0" w:color="000000"/>
              <w:left w:val="single" w:sz="2" w:space="0" w:color="000000"/>
              <w:bottom w:val="single" w:sz="2" w:space="0" w:color="000000"/>
              <w:right w:val="single" w:sz="2" w:space="0" w:color="000000"/>
            </w:tcBorders>
            <w:shd w:val="clear" w:color="auto" w:fill="DAD7D3"/>
            <w:noWrap/>
            <w:vAlign w:val="center"/>
          </w:tcPr>
          <w:p w:rsidR="00AF5DEE" w:rsidRDefault="00AF5DEE" w:rsidP="00AF5DEE">
            <w:pPr>
              <w:pStyle w:val="CUERPOTEXTOTABLA"/>
              <w:jc w:val="center"/>
              <w:rPr>
                <w:b/>
              </w:rPr>
            </w:pPr>
            <w:r>
              <w:rPr>
                <w:b/>
              </w:rPr>
              <w:t>Forjados unidireccionales de placas</w:t>
            </w:r>
          </w:p>
        </w:tc>
      </w:tr>
      <w:tr w:rsidR="00AF5DEE" w:rsidTr="00AF5DEE">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Planta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Tipo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Peso propio</w:t>
            </w:r>
          </w:p>
          <w:p w:rsidR="00AF5DEE" w:rsidRDefault="00AF5DEE" w:rsidP="00AF5DEE">
            <w:pPr>
              <w:pStyle w:val="CUERPOTEXTOTABLA"/>
              <w:jc w:val="center"/>
            </w:pPr>
            <w:r>
              <w:t>(kN/m²)</w:t>
            </w:r>
          </w:p>
        </w:tc>
      </w:tr>
      <w:tr w:rsidR="00AF5DEE" w:rsidTr="00AF5DEE">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AF5DEE" w:rsidRDefault="00AF5DEE" w:rsidP="00AF5DEE">
            <w:pPr>
              <w:pStyle w:val="CUERPOTEXTOTABLA"/>
            </w:pPr>
            <w:r>
              <w:t>Cubierta (+7,8)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AF5DEE" w:rsidRDefault="00AF5DEE" w:rsidP="00AF5DEE">
            <w:pPr>
              <w:pStyle w:val="CUERPOTEXTOTABLA"/>
            </w:pPr>
            <w:r>
              <w:t>Rodiñas 25+5/120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AF5DEE" w:rsidRDefault="00AF5DEE" w:rsidP="00AF5DEE">
            <w:pPr>
              <w:pStyle w:val="CUERPOTEXTOTABLA"/>
              <w:jc w:val="center"/>
            </w:pPr>
            <w:r>
              <w:t>4.81</w:t>
            </w:r>
          </w:p>
        </w:tc>
      </w:tr>
      <w:tr w:rsidR="00AF5DEE" w:rsidTr="00AF5DEE">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AF5DEE" w:rsidRDefault="00AF5DEE" w:rsidP="00AF5DEE">
            <w:pPr>
              <w:pStyle w:val="CUERPOTEXTOTABLA"/>
            </w:pPr>
            <w:r>
              <w:t>Suelo de primera (+3,9)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AF5DEE" w:rsidRDefault="00AF5DEE" w:rsidP="00AF5DEE">
            <w:pPr>
              <w:pStyle w:val="CUERPOTEXTOTABLA"/>
            </w:pPr>
            <w:r>
              <w:t>Rodiñas 25+5/120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AF5DEE" w:rsidRDefault="00AF5DEE" w:rsidP="00AF5DEE">
            <w:pPr>
              <w:pStyle w:val="CUERPOTEXTOTABLA"/>
              <w:jc w:val="center"/>
            </w:pPr>
            <w:r>
              <w:t>4.81</w:t>
            </w:r>
          </w:p>
        </w:tc>
      </w:tr>
      <w:tr w:rsidR="00AF5DEE" w:rsidTr="00AF5DEE">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AF5DEE" w:rsidRDefault="00AF5DEE" w:rsidP="00AF5DEE">
            <w:pPr>
              <w:pStyle w:val="CUERPOTEXTOTABLA"/>
            </w:pPr>
            <w:r>
              <w:t>Suelo de Baja (0,0)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AF5DEE" w:rsidRDefault="00AF5DEE" w:rsidP="00AF5DEE">
            <w:pPr>
              <w:pStyle w:val="CUERPOTEXTOTABLA"/>
            </w:pPr>
            <w:r>
              <w:t>Rodiñas 25+5/120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AF5DEE" w:rsidRDefault="00AF5DEE" w:rsidP="00AF5DEE">
            <w:pPr>
              <w:pStyle w:val="CUERPOTEXTOTABLA"/>
              <w:jc w:val="center"/>
            </w:pPr>
            <w:r>
              <w:t>4.81</w:t>
            </w:r>
          </w:p>
        </w:tc>
      </w:tr>
    </w:tbl>
    <w:p w:rsidR="00AF5DEE" w:rsidRDefault="00AF5DEE" w:rsidP="00AF5DEE">
      <w:pPr>
        <w:spacing w:after="0" w:line="2" w:lineRule="auto"/>
      </w:pPr>
    </w:p>
    <w:p w:rsidR="00AF5DEE" w:rsidRDefault="00AF5DEE" w:rsidP="00AF5DEE">
      <w:pPr>
        <w:pStyle w:val="CUERPOTEXTO"/>
      </w:pPr>
      <w:r>
        <w:t xml:space="preserve"> </w:t>
      </w:r>
    </w:p>
    <w:tbl>
      <w:tblPr>
        <w:tblW w:w="3750" w:type="pct"/>
        <w:jc w:val="center"/>
        <w:tblCellMar>
          <w:top w:w="28" w:type="dxa"/>
          <w:left w:w="28" w:type="dxa"/>
          <w:bottom w:w="28" w:type="dxa"/>
          <w:right w:w="28" w:type="dxa"/>
        </w:tblCellMar>
        <w:tblLook w:val="0000"/>
      </w:tblPr>
      <w:tblGrid>
        <w:gridCol w:w="4729"/>
        <w:gridCol w:w="3098"/>
      </w:tblGrid>
      <w:tr w:rsidR="00E0557A" w:rsidTr="00E0557A">
        <w:trPr>
          <w:tblHeader/>
          <w:jc w:val="center"/>
        </w:trPr>
        <w:tc>
          <w:tcPr>
            <w:tcW w:w="0" w:type="auto"/>
            <w:gridSpan w:val="2"/>
            <w:tcBorders>
              <w:top w:val="single" w:sz="2" w:space="0" w:color="000000"/>
              <w:left w:val="single" w:sz="2" w:space="0" w:color="000000"/>
              <w:bottom w:val="single" w:sz="2" w:space="0" w:color="000000"/>
              <w:right w:val="single" w:sz="2" w:space="0" w:color="000000"/>
            </w:tcBorders>
            <w:shd w:val="clear" w:color="auto" w:fill="DAD7D3"/>
            <w:noWrap/>
            <w:vAlign w:val="center"/>
          </w:tcPr>
          <w:p w:rsidR="00E0557A" w:rsidRDefault="00E0557A" w:rsidP="00E0557A">
            <w:pPr>
              <w:pStyle w:val="CUERPOTEXTOTABLA"/>
              <w:jc w:val="center"/>
              <w:rPr>
                <w:b/>
              </w:rPr>
            </w:pPr>
            <w:r>
              <w:rPr>
                <w:b/>
              </w:rPr>
              <w:t>Cargas permanentes superficiales (tabiquería, pavimentos y revestimientos)</w:t>
            </w:r>
          </w:p>
        </w:tc>
      </w:tr>
      <w:tr w:rsidR="00E0557A" w:rsidTr="00E0557A">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0557A" w:rsidRDefault="00E0557A" w:rsidP="00E0557A">
            <w:pPr>
              <w:pStyle w:val="CUERPOTEXTOTABLA"/>
              <w:jc w:val="center"/>
            </w:pPr>
            <w:r>
              <w:t>Planta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0557A" w:rsidRDefault="00E0557A" w:rsidP="00E0557A">
            <w:pPr>
              <w:pStyle w:val="CUERPOTEXTOTABLA"/>
              <w:jc w:val="center"/>
            </w:pPr>
            <w:r>
              <w:t>Carga superficial</w:t>
            </w:r>
          </w:p>
          <w:p w:rsidR="00E0557A" w:rsidRDefault="00E0557A" w:rsidP="00E0557A">
            <w:pPr>
              <w:pStyle w:val="CUERPOTEXTOTABLA"/>
              <w:jc w:val="center"/>
            </w:pPr>
            <w:r>
              <w:t>(kN/m²)</w:t>
            </w:r>
          </w:p>
        </w:tc>
      </w:tr>
      <w:tr w:rsidR="00E0557A" w:rsidTr="00E0557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E0557A" w:rsidRDefault="00E0557A" w:rsidP="00E0557A">
            <w:pPr>
              <w:pStyle w:val="CUERPOTEXTOTABLA"/>
            </w:pPr>
            <w:r>
              <w:t>Cubierta (+7,8)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0557A" w:rsidRDefault="00E0557A" w:rsidP="00E0557A">
            <w:pPr>
              <w:pStyle w:val="CUERPOTEXTOTABLA"/>
              <w:jc w:val="center"/>
            </w:pPr>
            <w:r>
              <w:t>2.45</w:t>
            </w:r>
          </w:p>
        </w:tc>
      </w:tr>
      <w:tr w:rsidR="00E0557A" w:rsidTr="00E0557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E0557A" w:rsidRDefault="00E0557A" w:rsidP="00E0557A">
            <w:pPr>
              <w:pStyle w:val="CUERPOTEXTOTABLA"/>
            </w:pPr>
            <w:r>
              <w:t>Suelo de primera (+3,85)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0557A" w:rsidRDefault="00E0557A" w:rsidP="00E0557A">
            <w:pPr>
              <w:pStyle w:val="CUERPOTEXTOTABLA"/>
              <w:jc w:val="center"/>
            </w:pPr>
            <w:r>
              <w:t>1.96</w:t>
            </w:r>
          </w:p>
        </w:tc>
      </w:tr>
      <w:tr w:rsidR="00E0557A" w:rsidTr="00E0557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E0557A" w:rsidRDefault="00E0557A" w:rsidP="00E0557A">
            <w:pPr>
              <w:pStyle w:val="CUERPOTEXTOTABLA"/>
            </w:pPr>
            <w:r>
              <w:t>Suelo de Baja (-0,10)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0557A" w:rsidRDefault="00E0557A" w:rsidP="00E0557A">
            <w:pPr>
              <w:pStyle w:val="CUERPOTEXTOTABLA"/>
              <w:jc w:val="center"/>
            </w:pPr>
            <w:r>
              <w:t>1.96</w:t>
            </w:r>
          </w:p>
        </w:tc>
      </w:tr>
      <w:tr w:rsidR="00E0557A" w:rsidTr="00E0557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E0557A" w:rsidRDefault="00E0557A" w:rsidP="00E0557A">
            <w:pPr>
              <w:pStyle w:val="CUERPOTEXTOTABLA"/>
            </w:pPr>
            <w:r>
              <w:t>Cimentación (-1,05)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0557A" w:rsidRDefault="00E0557A" w:rsidP="00E0557A">
            <w:pPr>
              <w:pStyle w:val="CUERPOTEXTOTABLA"/>
              <w:jc w:val="center"/>
            </w:pPr>
            <w:r>
              <w:t>0.00</w:t>
            </w:r>
          </w:p>
        </w:tc>
      </w:tr>
    </w:tbl>
    <w:p w:rsidR="00E0557A" w:rsidRDefault="00E0557A" w:rsidP="00AF5DEE">
      <w:pPr>
        <w:pStyle w:val="CUERPOTEXTO"/>
      </w:pPr>
    </w:p>
    <w:p w:rsidR="00AF5DEE" w:rsidRDefault="00AF5DEE" w:rsidP="00AF5DEE">
      <w:pPr>
        <w:spacing w:after="0" w:line="2" w:lineRule="auto"/>
      </w:pPr>
    </w:p>
    <w:p w:rsidR="00AF5DEE" w:rsidRDefault="00AF5DEE" w:rsidP="00AF5DEE">
      <w:pPr>
        <w:pStyle w:val="CUERPOTEXTO"/>
        <w:keepNext/>
        <w:spacing w:after="267"/>
        <w:rPr>
          <w:b/>
        </w:rPr>
      </w:pPr>
      <w:r>
        <w:rPr>
          <w:b/>
        </w:rPr>
        <w:t>Cargas adicionales (puntuales, lineales y superficiales)</w:t>
      </w:r>
    </w:p>
    <w:tbl>
      <w:tblPr>
        <w:tblW w:w="5000" w:type="pct"/>
        <w:jc w:val="center"/>
        <w:tblCellMar>
          <w:top w:w="28" w:type="dxa"/>
          <w:left w:w="28" w:type="dxa"/>
          <w:bottom w:w="28" w:type="dxa"/>
          <w:right w:w="28" w:type="dxa"/>
        </w:tblCellMar>
        <w:tblLook w:val="0000"/>
      </w:tblPr>
      <w:tblGrid>
        <w:gridCol w:w="3619"/>
        <w:gridCol w:w="1234"/>
        <w:gridCol w:w="1234"/>
        <w:gridCol w:w="1086"/>
        <w:gridCol w:w="1086"/>
        <w:gridCol w:w="697"/>
        <w:gridCol w:w="738"/>
      </w:tblGrid>
      <w:tr w:rsidR="00E0557A" w:rsidTr="00E0557A">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0557A" w:rsidRDefault="00E0557A" w:rsidP="00E0557A">
            <w:pPr>
              <w:pStyle w:val="CUERPOTEXTOTABLA"/>
              <w:jc w:val="center"/>
            </w:pPr>
            <w:r>
              <w:t>Planta</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0557A" w:rsidRDefault="00E0557A" w:rsidP="00E0557A">
            <w:pPr>
              <w:pStyle w:val="CUERPOTEXTOTABLA"/>
              <w:jc w:val="center"/>
            </w:pPr>
            <w:r>
              <w:t>Superficiales</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0557A" w:rsidRDefault="00E0557A" w:rsidP="00E0557A">
            <w:pPr>
              <w:pStyle w:val="CUERPOTEXTOTABLA"/>
              <w:jc w:val="center"/>
            </w:pPr>
            <w:r>
              <w:t>Lineales</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0557A" w:rsidRDefault="00E0557A" w:rsidP="00E0557A">
            <w:pPr>
              <w:pStyle w:val="CUERPOTEXTOTABLA"/>
              <w:jc w:val="center"/>
            </w:pPr>
            <w:r>
              <w:t>Puntuales</w:t>
            </w:r>
          </w:p>
        </w:tc>
      </w:tr>
      <w:tr w:rsidR="00E0557A" w:rsidTr="00E0557A">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E0557A" w:rsidRDefault="00E0557A" w:rsidP="00E0557A"/>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0557A" w:rsidRDefault="00E0557A" w:rsidP="00E0557A">
            <w:pPr>
              <w:pStyle w:val="CUERPOTEXTOTABLA"/>
              <w:jc w:val="center"/>
            </w:pPr>
            <w:r>
              <w:t>Mín.</w:t>
            </w:r>
          </w:p>
          <w:p w:rsidR="00E0557A" w:rsidRDefault="00E0557A" w:rsidP="00E0557A">
            <w:pPr>
              <w:pStyle w:val="CUERPOTEXTOTABLA"/>
              <w:jc w:val="center"/>
            </w:pPr>
            <w:r>
              <w:t>(kN/m²)</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0557A" w:rsidRDefault="00E0557A" w:rsidP="00E0557A">
            <w:pPr>
              <w:pStyle w:val="CUERPOTEXTOTABLA"/>
              <w:jc w:val="center"/>
            </w:pPr>
            <w:r>
              <w:t>Máx.</w:t>
            </w:r>
          </w:p>
          <w:p w:rsidR="00E0557A" w:rsidRDefault="00E0557A" w:rsidP="00E0557A">
            <w:pPr>
              <w:pStyle w:val="CUERPOTEXTOTABLA"/>
              <w:jc w:val="center"/>
            </w:pPr>
            <w:r>
              <w:t>(kN/m²)</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0557A" w:rsidRDefault="00E0557A" w:rsidP="00E0557A">
            <w:pPr>
              <w:pStyle w:val="CUERPOTEXTOTABLA"/>
              <w:jc w:val="center"/>
            </w:pPr>
            <w:r>
              <w:t>Mín.</w:t>
            </w:r>
          </w:p>
          <w:p w:rsidR="00E0557A" w:rsidRDefault="00E0557A" w:rsidP="00E0557A">
            <w:pPr>
              <w:pStyle w:val="CUERPOTEXTOTABLA"/>
              <w:jc w:val="center"/>
            </w:pPr>
            <w:r>
              <w:t>(kN/m)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0557A" w:rsidRDefault="00E0557A" w:rsidP="00E0557A">
            <w:pPr>
              <w:pStyle w:val="CUERPOTEXTOTABLA"/>
              <w:jc w:val="center"/>
            </w:pPr>
            <w:r>
              <w:t>Máx.</w:t>
            </w:r>
          </w:p>
          <w:p w:rsidR="00E0557A" w:rsidRDefault="00E0557A" w:rsidP="00E0557A">
            <w:pPr>
              <w:pStyle w:val="CUERPOTEXTOTABLA"/>
              <w:jc w:val="center"/>
            </w:pPr>
            <w:r>
              <w:t>(kN/m)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0557A" w:rsidRDefault="00E0557A" w:rsidP="00E0557A">
            <w:pPr>
              <w:pStyle w:val="CUERPOTEXTOTABLA"/>
              <w:jc w:val="center"/>
            </w:pPr>
            <w:r>
              <w:t>Mín.</w:t>
            </w:r>
          </w:p>
          <w:p w:rsidR="00E0557A" w:rsidRDefault="00E0557A" w:rsidP="00E0557A">
            <w:pPr>
              <w:pStyle w:val="CUERPOTEXTOTABLA"/>
              <w:jc w:val="center"/>
            </w:pPr>
            <w:r>
              <w:t>(kN)</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0557A" w:rsidRDefault="00E0557A" w:rsidP="00E0557A">
            <w:pPr>
              <w:pStyle w:val="CUERPOTEXTOTABLA"/>
              <w:jc w:val="center"/>
            </w:pPr>
            <w:r>
              <w:t>Máx.</w:t>
            </w:r>
          </w:p>
          <w:p w:rsidR="00E0557A" w:rsidRDefault="00E0557A" w:rsidP="00E0557A">
            <w:pPr>
              <w:pStyle w:val="CUERPOTEXTOTABLA"/>
              <w:jc w:val="center"/>
            </w:pPr>
            <w:r>
              <w:t>(kN)</w:t>
            </w:r>
          </w:p>
        </w:tc>
      </w:tr>
      <w:tr w:rsidR="00E0557A" w:rsidTr="00E0557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E0557A" w:rsidRDefault="00E0557A" w:rsidP="00E0557A">
            <w:pPr>
              <w:pStyle w:val="CUERPOTEXTOTABLA"/>
            </w:pPr>
            <w:r>
              <w:t>Cubierta (+7,8)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0557A" w:rsidRDefault="00E0557A" w:rsidP="00E0557A">
            <w:pPr>
              <w:pStyle w:val="CUERPOTEXTOTABLA"/>
              <w:jc w:val="center"/>
            </w:pPr>
            <w: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0557A" w:rsidRDefault="00E0557A" w:rsidP="00E0557A">
            <w:pPr>
              <w:pStyle w:val="CUERPOTEXTOTABLA"/>
              <w:jc w:val="center"/>
            </w:pPr>
            <w: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0557A" w:rsidRDefault="006339CA" w:rsidP="00E0557A">
            <w:pPr>
              <w:pStyle w:val="CUERPOTEXTOTABLA"/>
              <w:jc w:val="center"/>
            </w:pPr>
            <w:r>
              <w:t>0.6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0557A" w:rsidRDefault="006339CA" w:rsidP="00E0557A">
            <w:pPr>
              <w:pStyle w:val="CUERPOTEXTOTABLA"/>
              <w:jc w:val="center"/>
            </w:pPr>
            <w:r>
              <w:t>0.6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0557A" w:rsidRDefault="00E0557A" w:rsidP="00E0557A">
            <w:pPr>
              <w:pStyle w:val="CUERPOTEXTOTABLA"/>
              <w:jc w:val="center"/>
            </w:pPr>
            <w: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0557A" w:rsidRDefault="00E0557A" w:rsidP="00E0557A">
            <w:pPr>
              <w:pStyle w:val="CUERPOTEXTOTABLA"/>
              <w:jc w:val="center"/>
            </w:pPr>
            <w:r>
              <w:t>---</w:t>
            </w:r>
          </w:p>
        </w:tc>
      </w:tr>
      <w:tr w:rsidR="00E0557A" w:rsidTr="00E0557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E0557A" w:rsidRDefault="00E0557A" w:rsidP="00E0557A">
            <w:pPr>
              <w:pStyle w:val="CUERPOTEXTOTABLA"/>
            </w:pPr>
            <w:r>
              <w:t>Suelo de primera (+3,85)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0557A" w:rsidRDefault="00E0557A" w:rsidP="00E0557A">
            <w:pPr>
              <w:pStyle w:val="CUERPOTEXTOTABLA"/>
              <w:jc w:val="center"/>
            </w:pPr>
            <w:r>
              <w:t>1.96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0557A" w:rsidRDefault="00E0557A" w:rsidP="00E0557A">
            <w:pPr>
              <w:pStyle w:val="CUERPOTEXTOTABLA"/>
              <w:jc w:val="center"/>
            </w:pPr>
            <w:r>
              <w:t>1.96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0557A" w:rsidRDefault="006339CA" w:rsidP="00E0557A">
            <w:pPr>
              <w:pStyle w:val="CUERPOTEXTOTABLA"/>
              <w:jc w:val="center"/>
            </w:pPr>
            <w:r>
              <w:t>0.40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0557A" w:rsidRDefault="006339CA" w:rsidP="00E0557A">
            <w:pPr>
              <w:pStyle w:val="CUERPOTEXTOTABLA"/>
              <w:jc w:val="center"/>
            </w:pPr>
            <w:r>
              <w:t>2.4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0557A" w:rsidRDefault="00E0557A" w:rsidP="00E0557A">
            <w:pPr>
              <w:pStyle w:val="CUERPOTEXTOTABLA"/>
              <w:jc w:val="center"/>
            </w:pPr>
            <w: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0557A" w:rsidRDefault="00E0557A" w:rsidP="00E0557A">
            <w:pPr>
              <w:pStyle w:val="CUERPOTEXTOTABLA"/>
              <w:jc w:val="center"/>
            </w:pPr>
            <w:r>
              <w:t>---</w:t>
            </w:r>
          </w:p>
        </w:tc>
      </w:tr>
      <w:tr w:rsidR="00E0557A" w:rsidTr="00E0557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E0557A" w:rsidRDefault="00E0557A" w:rsidP="00E0557A">
            <w:pPr>
              <w:pStyle w:val="CUERPOTEXTOTABLA"/>
            </w:pPr>
            <w:r>
              <w:t>Suelo de Baja (-0,10)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0557A" w:rsidRDefault="00E0557A" w:rsidP="00E0557A">
            <w:pPr>
              <w:pStyle w:val="CUERPOTEXTOTABLA"/>
              <w:jc w:val="center"/>
            </w:pPr>
            <w:r>
              <w:t>1.96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0557A" w:rsidRDefault="00E0557A" w:rsidP="00E0557A">
            <w:pPr>
              <w:pStyle w:val="CUERPOTEXTOTABLA"/>
              <w:jc w:val="center"/>
            </w:pPr>
            <w:r>
              <w:t>1.96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0557A" w:rsidRDefault="006339CA" w:rsidP="00E0557A">
            <w:pPr>
              <w:pStyle w:val="CUERPOTEXTOTABLA"/>
              <w:jc w:val="center"/>
            </w:pPr>
            <w:r>
              <w:t>0.40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0557A" w:rsidRDefault="006339CA" w:rsidP="00E0557A">
            <w:pPr>
              <w:pStyle w:val="CUERPOTEXTOTABLA"/>
              <w:jc w:val="center"/>
            </w:pPr>
            <w:r>
              <w:t>2.4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0557A" w:rsidRDefault="00E0557A" w:rsidP="00E0557A">
            <w:pPr>
              <w:pStyle w:val="CUERPOTEXTOTABLA"/>
              <w:jc w:val="center"/>
            </w:pPr>
            <w: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0557A" w:rsidRDefault="00E0557A" w:rsidP="00E0557A">
            <w:pPr>
              <w:pStyle w:val="CUERPOTEXTOTABLA"/>
              <w:jc w:val="center"/>
            </w:pPr>
            <w:r>
              <w:t>---</w:t>
            </w:r>
          </w:p>
        </w:tc>
      </w:tr>
    </w:tbl>
    <w:p w:rsidR="00AF5DEE" w:rsidRDefault="00AF5DEE" w:rsidP="00AF5DEE">
      <w:pPr>
        <w:spacing w:after="0" w:line="2" w:lineRule="auto"/>
      </w:pPr>
      <w:bookmarkStart w:id="10" w:name="PROJ:1:3:1:_RC_:1:4:2"/>
      <w:bookmarkEnd w:id="10"/>
    </w:p>
    <w:p w:rsidR="00AF5DEE" w:rsidRDefault="00AF5DEE" w:rsidP="00AF5DEE">
      <w:pPr>
        <w:pStyle w:val="CAP5"/>
        <w:keepNext/>
      </w:pPr>
      <w:r>
        <w:t>3.1.1.4.2. Acciones variables (Q)</w:t>
      </w:r>
    </w:p>
    <w:p w:rsidR="00AF5DEE" w:rsidRDefault="00AF5DEE" w:rsidP="00AF5DEE">
      <w:pPr>
        <w:pStyle w:val="CUERPOTEXTO"/>
        <w:keepNext/>
        <w:spacing w:after="182"/>
        <w:rPr>
          <w:b/>
        </w:rPr>
      </w:pPr>
      <w:r>
        <w:rPr>
          <w:b/>
        </w:rPr>
        <w:t>Sobrecarga de uso</w:t>
      </w:r>
    </w:p>
    <w:p w:rsidR="00AF5DEE" w:rsidRDefault="00AF5DEE" w:rsidP="00AF5DEE">
      <w:pPr>
        <w:pStyle w:val="CUERPOTEXTO"/>
        <w:keepNext/>
        <w:ind w:left="283"/>
      </w:pPr>
      <w:r>
        <w:t>Se tienen en cuenta los valores indicados en la tabla 3.1 del documento DB SE AE.</w:t>
      </w:r>
    </w:p>
    <w:p w:rsidR="00AF5DEE" w:rsidRDefault="00AF5DEE" w:rsidP="00AF5DEE">
      <w:pPr>
        <w:pStyle w:val="CUERPOTEXTO"/>
        <w:keepNext/>
        <w:spacing w:before="85" w:after="267"/>
        <w:ind w:left="283"/>
        <w:rPr>
          <w:b/>
        </w:rPr>
      </w:pPr>
      <w:r>
        <w:rPr>
          <w:b/>
        </w:rPr>
        <w:t>Cargas superficiales generales de plantas</w:t>
      </w:r>
    </w:p>
    <w:tbl>
      <w:tblPr>
        <w:tblW w:w="3816" w:type="pct"/>
        <w:jc w:val="center"/>
        <w:tblCellMar>
          <w:top w:w="28" w:type="dxa"/>
          <w:left w:w="28" w:type="dxa"/>
          <w:bottom w:w="28" w:type="dxa"/>
          <w:right w:w="28" w:type="dxa"/>
        </w:tblCellMar>
        <w:tblLook w:val="0000"/>
      </w:tblPr>
      <w:tblGrid>
        <w:gridCol w:w="4277"/>
        <w:gridCol w:w="1658"/>
        <w:gridCol w:w="1463"/>
      </w:tblGrid>
      <w:tr w:rsidR="00E0557A" w:rsidTr="00E0557A">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0557A" w:rsidRDefault="00E0557A" w:rsidP="00E0557A">
            <w:pPr>
              <w:pStyle w:val="CUERPOTEXTOTABLA"/>
              <w:jc w:val="center"/>
            </w:pPr>
            <w:r>
              <w:t>Planta</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0557A" w:rsidRDefault="00E0557A" w:rsidP="00E0557A">
            <w:pPr>
              <w:pStyle w:val="CUERPOTEXTOTABLA"/>
              <w:jc w:val="center"/>
            </w:pPr>
            <w:r>
              <w:t>Sobrecarga de uso</w:t>
            </w:r>
          </w:p>
        </w:tc>
      </w:tr>
      <w:tr w:rsidR="00E0557A" w:rsidTr="00E0557A">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E0557A" w:rsidRDefault="00E0557A" w:rsidP="00E0557A"/>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0557A" w:rsidRDefault="00E0557A" w:rsidP="00E0557A">
            <w:pPr>
              <w:pStyle w:val="CUERPOTEXTOTABLA"/>
              <w:jc w:val="center"/>
            </w:pPr>
            <w:r>
              <w:t>Categoría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0557A" w:rsidRDefault="00E0557A" w:rsidP="00E0557A">
            <w:pPr>
              <w:pStyle w:val="CUERPOTEXTOTABLA"/>
              <w:jc w:val="center"/>
            </w:pPr>
            <w:r>
              <w:t>Valor</w:t>
            </w:r>
          </w:p>
          <w:p w:rsidR="00E0557A" w:rsidRDefault="00E0557A" w:rsidP="00E0557A">
            <w:pPr>
              <w:pStyle w:val="CUERPOTEXTOTABLA"/>
              <w:jc w:val="center"/>
            </w:pPr>
            <w:r>
              <w:t>(kN/m²)</w:t>
            </w:r>
          </w:p>
        </w:tc>
      </w:tr>
      <w:tr w:rsidR="00E0557A" w:rsidTr="00E0557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E0557A" w:rsidRDefault="00E0557A" w:rsidP="00E0557A">
            <w:pPr>
              <w:pStyle w:val="CUERPOTEXTOTABLA"/>
            </w:pPr>
            <w:r>
              <w:t>Cubierta (+7,8)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0557A" w:rsidRDefault="00E0557A" w:rsidP="00E0557A">
            <w:pPr>
              <w:pStyle w:val="CUERPOTEXTOTABLA"/>
              <w:jc w:val="center"/>
            </w:pPr>
            <w:r>
              <w:t>G2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0557A" w:rsidRDefault="00E0557A" w:rsidP="00E0557A">
            <w:pPr>
              <w:pStyle w:val="CUERPOTEXTOTABLA"/>
              <w:jc w:val="center"/>
            </w:pPr>
            <w:r>
              <w:t>0.98</w:t>
            </w:r>
          </w:p>
        </w:tc>
      </w:tr>
      <w:tr w:rsidR="00E0557A" w:rsidTr="00E0557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E0557A" w:rsidRDefault="00E0557A" w:rsidP="00E0557A">
            <w:pPr>
              <w:pStyle w:val="CUERPOTEXTOTABLA"/>
            </w:pPr>
            <w:r>
              <w:t>Suelo de primera (+3,85)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0557A" w:rsidRDefault="00E0557A" w:rsidP="00E0557A">
            <w:pPr>
              <w:pStyle w:val="CUERPOTEXTOTABLA"/>
              <w:jc w:val="center"/>
            </w:pPr>
            <w:r>
              <w:t>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0557A" w:rsidRDefault="00E0557A" w:rsidP="00E0557A">
            <w:pPr>
              <w:pStyle w:val="CUERPOTEXTOTABLA"/>
              <w:jc w:val="center"/>
            </w:pPr>
            <w:r>
              <w:t>3.92</w:t>
            </w:r>
          </w:p>
        </w:tc>
      </w:tr>
      <w:tr w:rsidR="00E0557A" w:rsidTr="00E0557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E0557A" w:rsidRDefault="00E0557A" w:rsidP="00E0557A">
            <w:pPr>
              <w:pStyle w:val="CUERPOTEXTOTABLA"/>
            </w:pPr>
            <w:r>
              <w:t>Suelo de Baja (-0,10)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0557A" w:rsidRDefault="00E0557A" w:rsidP="00E0557A">
            <w:pPr>
              <w:pStyle w:val="CUERPOTEXTOTABLA"/>
              <w:jc w:val="center"/>
            </w:pPr>
            <w:r>
              <w:t>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0557A" w:rsidRDefault="00E0557A" w:rsidP="00E0557A">
            <w:pPr>
              <w:pStyle w:val="CUERPOTEXTOTABLA"/>
              <w:jc w:val="center"/>
            </w:pPr>
            <w:r>
              <w:t>3.92</w:t>
            </w:r>
          </w:p>
        </w:tc>
      </w:tr>
      <w:tr w:rsidR="00E0557A" w:rsidTr="00E0557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E0557A" w:rsidRDefault="00E0557A" w:rsidP="00E0557A">
            <w:pPr>
              <w:pStyle w:val="CUERPOTEXTOTABLA"/>
            </w:pPr>
            <w:r>
              <w:t>Cimentación (-1,05)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0557A" w:rsidRDefault="00E0557A" w:rsidP="00E0557A">
            <w:pPr>
              <w:pStyle w:val="CUERPOTEXTOTABLA"/>
              <w:jc w:val="center"/>
            </w:pPr>
            <w: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0557A" w:rsidRDefault="00E0557A" w:rsidP="00E0557A">
            <w:pPr>
              <w:pStyle w:val="CUERPOTEXTOTABLA"/>
              <w:jc w:val="center"/>
            </w:pPr>
            <w:r>
              <w:t>0.00</w:t>
            </w:r>
          </w:p>
        </w:tc>
      </w:tr>
    </w:tbl>
    <w:p w:rsidR="00AF5DEE" w:rsidRDefault="00AF5DEE" w:rsidP="00AF5DEE">
      <w:pPr>
        <w:spacing w:after="0" w:line="2" w:lineRule="auto"/>
      </w:pPr>
    </w:p>
    <w:p w:rsidR="00AF5DEE" w:rsidRDefault="00AF5DEE" w:rsidP="00AF5DEE">
      <w:pPr>
        <w:pStyle w:val="CUERPOTEXTO"/>
        <w:keepNext/>
        <w:spacing w:after="182"/>
        <w:rPr>
          <w:b/>
        </w:rPr>
      </w:pPr>
      <w:r>
        <w:rPr>
          <w:b/>
        </w:rPr>
        <w:lastRenderedPageBreak/>
        <w:t>Viento</w:t>
      </w:r>
    </w:p>
    <w:p w:rsidR="00AF5DEE" w:rsidRDefault="00AF5DEE" w:rsidP="00AF5DEE">
      <w:pPr>
        <w:pStyle w:val="CUERPOTEXTO"/>
        <w:keepNext/>
        <w:spacing w:after="0"/>
        <w:ind w:left="283"/>
      </w:pPr>
      <w:r>
        <w:t>CTE DB SE-AE</w:t>
      </w:r>
    </w:p>
    <w:p w:rsidR="00AF5DEE" w:rsidRDefault="00AF5DEE" w:rsidP="00AF5DEE">
      <w:pPr>
        <w:pStyle w:val="CUERPOTEXTO"/>
        <w:keepNext/>
        <w:spacing w:after="0"/>
        <w:ind w:left="283"/>
      </w:pPr>
      <w:r>
        <w:t>Código Técnico de la Edificación.</w:t>
      </w:r>
    </w:p>
    <w:p w:rsidR="00AF5DEE" w:rsidRDefault="00AF5DEE" w:rsidP="00AF5DEE">
      <w:pPr>
        <w:pStyle w:val="CUERPOTEXTO"/>
        <w:keepNext/>
        <w:ind w:left="283"/>
      </w:pPr>
      <w:r>
        <w:t>Documento Básico Seguridad Estructural - Acciones en la Edificación</w:t>
      </w:r>
    </w:p>
    <w:p w:rsidR="00AF5DEE" w:rsidRDefault="00AF5DEE" w:rsidP="00AF5DEE">
      <w:pPr>
        <w:pStyle w:val="CUERPOTEXTO"/>
        <w:keepNext/>
      </w:pPr>
      <w:r>
        <w:t xml:space="preserve"> </w:t>
      </w:r>
    </w:p>
    <w:p w:rsidR="00AF5DEE" w:rsidRDefault="00AF5DEE" w:rsidP="00AF5DEE">
      <w:pPr>
        <w:pStyle w:val="CUERPOTEXTO"/>
        <w:ind w:left="283"/>
      </w:pPr>
      <w:r>
        <w:t>Zona eólica: A</w:t>
      </w:r>
    </w:p>
    <w:p w:rsidR="00AF5DEE" w:rsidRDefault="00AF5DEE" w:rsidP="00AF5DEE">
      <w:pPr>
        <w:pStyle w:val="CUERPOTEXTO"/>
        <w:ind w:left="283"/>
      </w:pPr>
      <w:r>
        <w:t>Grado de aspereza: IV. Zona urbana, industrial o forestal</w:t>
      </w:r>
    </w:p>
    <w:p w:rsidR="00AF5DEE" w:rsidRDefault="00AF5DEE" w:rsidP="00AF5DEE">
      <w:pPr>
        <w:pStyle w:val="CUERPOTEXTO"/>
      </w:pPr>
      <w:r>
        <w:t xml:space="preserve"> </w:t>
      </w:r>
    </w:p>
    <w:p w:rsidR="00AF5DEE" w:rsidRDefault="00AF5DEE" w:rsidP="00AF5DEE">
      <w:pPr>
        <w:pStyle w:val="CUERPOTEXTO"/>
        <w:ind w:left="283"/>
      </w:pPr>
      <w:r>
        <w:t>La acción del viento se calcula a partir de la presión estática q</w:t>
      </w:r>
      <w:r>
        <w:rPr>
          <w:vertAlign w:val="subscript"/>
        </w:rPr>
        <w:t>e</w:t>
      </w:r>
      <w:r>
        <w:t xml:space="preserve"> que actúa en la dirección perpendicular a la superficie expuesta. El programa obtiene de forma automática dicha presión, conforme a los criterios del Código Técnico de la Edificación DB-SE AE, en función de la geometría del edificio, la zona eólica y grado de aspereza seleccionados, y la altura sobre el terreno del punto considerado:</w:t>
      </w:r>
    </w:p>
    <w:p w:rsidR="00AF5DEE" w:rsidRDefault="00AF5DEE" w:rsidP="00AF5DEE">
      <w:pPr>
        <w:pStyle w:val="CUERPOTEXTO"/>
      </w:pPr>
      <w:r>
        <w:t xml:space="preserve"> </w:t>
      </w:r>
    </w:p>
    <w:p w:rsidR="00AF5DEE" w:rsidRDefault="00AF5DEE" w:rsidP="00AF5DEE">
      <w:pPr>
        <w:pStyle w:val="CUERPOTEXTO"/>
        <w:ind w:left="567"/>
      </w:pPr>
      <w:r>
        <w:t>q</w:t>
      </w:r>
      <w:r>
        <w:rPr>
          <w:vertAlign w:val="subscript"/>
        </w:rPr>
        <w:t>e</w:t>
      </w:r>
      <w:r>
        <w:t xml:space="preserve"> = q</w:t>
      </w:r>
      <w:r>
        <w:rPr>
          <w:vertAlign w:val="subscript"/>
        </w:rPr>
        <w:t>b</w:t>
      </w:r>
      <w:r>
        <w:t xml:space="preserve"> · c</w:t>
      </w:r>
      <w:r>
        <w:rPr>
          <w:vertAlign w:val="subscript"/>
        </w:rPr>
        <w:t>e</w:t>
      </w:r>
      <w:r>
        <w:t xml:space="preserve"> · c</w:t>
      </w:r>
      <w:r>
        <w:rPr>
          <w:vertAlign w:val="subscript"/>
        </w:rPr>
        <w:t>p</w:t>
      </w:r>
    </w:p>
    <w:p w:rsidR="00AF5DEE" w:rsidRDefault="00AF5DEE" w:rsidP="00AF5DEE">
      <w:pPr>
        <w:pStyle w:val="CUERPOTEXTO"/>
      </w:pPr>
      <w:r>
        <w:t xml:space="preserve"> </w:t>
      </w:r>
    </w:p>
    <w:p w:rsidR="00AF5DEE" w:rsidRDefault="00AF5DEE" w:rsidP="00AF5DEE">
      <w:pPr>
        <w:pStyle w:val="CUERPOTEXTO"/>
        <w:ind w:left="283"/>
      </w:pPr>
      <w:r>
        <w:t>Donde:</w:t>
      </w:r>
    </w:p>
    <w:p w:rsidR="00AF5DEE" w:rsidRDefault="00AF5DEE" w:rsidP="00AF5DEE">
      <w:pPr>
        <w:pStyle w:val="CUERPOTEXTO"/>
        <w:ind w:left="567"/>
      </w:pPr>
      <w:r>
        <w:t>q</w:t>
      </w:r>
      <w:r>
        <w:rPr>
          <w:vertAlign w:val="subscript"/>
        </w:rPr>
        <w:t>b</w:t>
      </w:r>
      <w:r>
        <w:t xml:space="preserve"> Es la presión dinámica del viento conforme al mapa eólico del Anejo D.</w:t>
      </w:r>
    </w:p>
    <w:p w:rsidR="00AF5DEE" w:rsidRDefault="00AF5DEE" w:rsidP="00AF5DEE">
      <w:pPr>
        <w:pStyle w:val="CUERPOTEXTO"/>
      </w:pPr>
      <w:r>
        <w:t xml:space="preserve"> </w:t>
      </w:r>
    </w:p>
    <w:p w:rsidR="00AF5DEE" w:rsidRDefault="00AF5DEE" w:rsidP="00AF5DEE">
      <w:pPr>
        <w:pStyle w:val="CUERPOTEXTO"/>
        <w:ind w:left="567"/>
      </w:pPr>
      <w:r>
        <w:t>c</w:t>
      </w:r>
      <w:r>
        <w:rPr>
          <w:vertAlign w:val="subscript"/>
        </w:rPr>
        <w:t>e</w:t>
      </w:r>
      <w:r>
        <w:t xml:space="preserve"> Es el coeficiente de exposición, determinado conforme a las especificaciones del Anejo D.2, en función del grado de aspereza del entorno y la altura sobre el terreno del punto considerado.</w:t>
      </w:r>
    </w:p>
    <w:p w:rsidR="00AF5DEE" w:rsidRDefault="00AF5DEE" w:rsidP="00AF5DEE">
      <w:pPr>
        <w:pStyle w:val="CUERPOTEXTO"/>
      </w:pPr>
      <w:r>
        <w:t xml:space="preserve"> </w:t>
      </w:r>
    </w:p>
    <w:p w:rsidR="00AF5DEE" w:rsidRDefault="00AF5DEE" w:rsidP="00AF5DEE">
      <w:pPr>
        <w:pStyle w:val="CUERPOTEXTO"/>
        <w:ind w:left="567"/>
      </w:pPr>
      <w:r>
        <w:t>c</w:t>
      </w:r>
      <w:r>
        <w:rPr>
          <w:vertAlign w:val="subscript"/>
        </w:rPr>
        <w:t>p</w:t>
      </w:r>
      <w:r>
        <w:t xml:space="preserve"> Es el coeficiente eólico o de presión, calculado según la tabla 3.5 del apartado 3.3.4, en función de la esbeltez del edificio en el plano paralelo al viento.</w:t>
      </w:r>
    </w:p>
    <w:p w:rsidR="00AF5DEE" w:rsidRDefault="00AF5DEE" w:rsidP="00AF5DEE">
      <w:pPr>
        <w:pStyle w:val="CUERPOTEXTO"/>
      </w:pPr>
      <w:r>
        <w:t xml:space="preserve"> </w:t>
      </w:r>
    </w:p>
    <w:p w:rsidR="00AF5DEE" w:rsidRDefault="00AF5DEE" w:rsidP="00AF5DEE">
      <w:pPr>
        <w:pStyle w:val="CUERPOTEXTO"/>
      </w:pPr>
      <w:r>
        <w:t xml:space="preserve"> </w:t>
      </w:r>
    </w:p>
    <w:tbl>
      <w:tblPr>
        <w:tblW w:w="3750" w:type="pct"/>
        <w:jc w:val="center"/>
        <w:tblCellMar>
          <w:top w:w="28" w:type="dxa"/>
          <w:left w:w="28" w:type="dxa"/>
          <w:bottom w:w="28" w:type="dxa"/>
          <w:right w:w="28" w:type="dxa"/>
        </w:tblCellMar>
        <w:tblLook w:val="0000"/>
      </w:tblPr>
      <w:tblGrid>
        <w:gridCol w:w="863"/>
        <w:gridCol w:w="844"/>
        <w:gridCol w:w="1177"/>
        <w:gridCol w:w="1183"/>
        <w:gridCol w:w="844"/>
        <w:gridCol w:w="1177"/>
        <w:gridCol w:w="1183"/>
      </w:tblGrid>
      <w:tr w:rsidR="00AF5DEE" w:rsidTr="00AF5DEE">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 xml:space="preserve"> </w:t>
            </w:r>
          </w:p>
        </w:tc>
        <w:tc>
          <w:tcPr>
            <w:tcW w:w="0" w:type="auto"/>
            <w:gridSpan w:val="3"/>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Viento X</w:t>
            </w:r>
          </w:p>
        </w:tc>
        <w:tc>
          <w:tcPr>
            <w:tcW w:w="0" w:type="auto"/>
            <w:gridSpan w:val="3"/>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Viento Y</w:t>
            </w:r>
          </w:p>
        </w:tc>
      </w:tr>
      <w:tr w:rsidR="00AF5DEE" w:rsidTr="00AF5DEE">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q</w:t>
            </w:r>
            <w:r>
              <w:rPr>
                <w:vertAlign w:val="subscript"/>
              </w:rPr>
              <w:t>b</w:t>
            </w:r>
          </w:p>
          <w:p w:rsidR="00AF5DEE" w:rsidRDefault="00AF5DEE" w:rsidP="00AF5DEE">
            <w:pPr>
              <w:pStyle w:val="CUERPOTEXTOTABLA"/>
              <w:jc w:val="center"/>
            </w:pPr>
            <w:r>
              <w:t>(kN/m²)</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esbeltez</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c</w:t>
            </w:r>
            <w:r>
              <w:rPr>
                <w:vertAlign w:val="subscript"/>
              </w:rPr>
              <w:t>p</w:t>
            </w:r>
            <w:r>
              <w:t xml:space="preserve"> (presión)</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c</w:t>
            </w:r>
            <w:r>
              <w:rPr>
                <w:vertAlign w:val="subscript"/>
              </w:rPr>
              <w:t>p</w:t>
            </w:r>
            <w:r>
              <w:t xml:space="preserve"> (succión)</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esbeltez</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c</w:t>
            </w:r>
            <w:r>
              <w:rPr>
                <w:vertAlign w:val="subscript"/>
              </w:rPr>
              <w:t>p</w:t>
            </w:r>
            <w:r>
              <w:t xml:space="preserve"> (presión)</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c</w:t>
            </w:r>
            <w:r>
              <w:rPr>
                <w:vertAlign w:val="subscript"/>
              </w:rPr>
              <w:t>p</w:t>
            </w:r>
            <w:r>
              <w:t xml:space="preserve"> (succión)</w:t>
            </w:r>
          </w:p>
        </w:tc>
      </w:tr>
      <w:tr w:rsidR="00AF5DEE" w:rsidTr="00AF5DEE">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AF5DEE" w:rsidRDefault="00AF5DEE" w:rsidP="00AF5DEE">
            <w:pPr>
              <w:pStyle w:val="CUERPOTEXTOTABLA"/>
              <w:jc w:val="center"/>
            </w:pPr>
            <w:r>
              <w:t>0.420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AF5DEE" w:rsidRDefault="00AF5DEE" w:rsidP="00AF5DEE">
            <w:pPr>
              <w:pStyle w:val="CUERPOTEXTOTABLA"/>
              <w:jc w:val="center"/>
            </w:pPr>
            <w:r>
              <w:t>0.49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AF5DEE" w:rsidRDefault="00AF5DEE" w:rsidP="00AF5DEE">
            <w:pPr>
              <w:pStyle w:val="CUERPOTEXTOTABLA"/>
              <w:jc w:val="center"/>
            </w:pPr>
            <w:r>
              <w:t>0.70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AF5DEE" w:rsidRDefault="00AF5DEE" w:rsidP="00AF5DEE">
            <w:pPr>
              <w:pStyle w:val="CUERPOTEXTOTABLA"/>
              <w:jc w:val="center"/>
            </w:pPr>
            <w:r>
              <w:t>-0.40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AF5DEE" w:rsidRDefault="00AF5DEE" w:rsidP="00AF5DEE">
            <w:pPr>
              <w:pStyle w:val="CUERPOTEXTOTABLA"/>
              <w:jc w:val="center"/>
            </w:pPr>
            <w:r>
              <w:t>0.17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AF5DEE" w:rsidRDefault="00AF5DEE" w:rsidP="00AF5DEE">
            <w:pPr>
              <w:pStyle w:val="CUERPOTEXTOTABLA"/>
              <w:jc w:val="center"/>
            </w:pPr>
            <w:r>
              <w:t>0.70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AF5DEE" w:rsidRDefault="00AF5DEE" w:rsidP="00AF5DEE">
            <w:pPr>
              <w:pStyle w:val="CUERPOTEXTOTABLA"/>
              <w:jc w:val="center"/>
            </w:pPr>
            <w:r>
              <w:t>-0.30</w:t>
            </w:r>
          </w:p>
        </w:tc>
      </w:tr>
    </w:tbl>
    <w:p w:rsidR="00AF5DEE" w:rsidRDefault="00AF5DEE" w:rsidP="00AF5DEE">
      <w:pPr>
        <w:spacing w:after="0" w:line="2" w:lineRule="auto"/>
      </w:pPr>
    </w:p>
    <w:p w:rsidR="00AF5DEE" w:rsidRDefault="00AF5DEE" w:rsidP="00AF5DEE">
      <w:pPr>
        <w:pStyle w:val="CUERPOTEXTO"/>
      </w:pPr>
      <w:r>
        <w:t xml:space="preserve"> </w:t>
      </w:r>
    </w:p>
    <w:p w:rsidR="00AF5DEE" w:rsidRDefault="00AF5DEE" w:rsidP="00AF5DEE">
      <w:pPr>
        <w:pStyle w:val="CUERPOTEXTO"/>
      </w:pPr>
      <w:r>
        <w:t xml:space="preserve"> </w:t>
      </w:r>
    </w:p>
    <w:tbl>
      <w:tblPr>
        <w:tblW w:w="3750" w:type="pct"/>
        <w:jc w:val="center"/>
        <w:tblCellMar>
          <w:top w:w="28" w:type="dxa"/>
          <w:left w:w="28" w:type="dxa"/>
          <w:bottom w:w="28" w:type="dxa"/>
          <w:right w:w="28" w:type="dxa"/>
        </w:tblCellMar>
        <w:tblLook w:val="0000"/>
      </w:tblPr>
      <w:tblGrid>
        <w:gridCol w:w="2805"/>
        <w:gridCol w:w="2456"/>
        <w:gridCol w:w="1006"/>
        <w:gridCol w:w="1004"/>
      </w:tblGrid>
      <w:tr w:rsidR="00AF5DEE" w:rsidTr="00AF5DEE">
        <w:trPr>
          <w:tblHeader/>
          <w:jc w:val="center"/>
        </w:trPr>
        <w:tc>
          <w:tcPr>
            <w:tcW w:w="0" w:type="auto"/>
            <w:gridSpan w:val="4"/>
            <w:tcBorders>
              <w:top w:val="single" w:sz="2" w:space="0" w:color="000000"/>
              <w:left w:val="single" w:sz="2" w:space="0" w:color="000000"/>
              <w:bottom w:val="single" w:sz="2" w:space="0" w:color="000000"/>
              <w:right w:val="single" w:sz="2" w:space="0" w:color="000000"/>
            </w:tcBorders>
            <w:shd w:val="clear" w:color="auto" w:fill="DAD7D3"/>
            <w:noWrap/>
            <w:vAlign w:val="center"/>
          </w:tcPr>
          <w:p w:rsidR="00AF5DEE" w:rsidRDefault="00AF5DEE" w:rsidP="00AF5DEE">
            <w:pPr>
              <w:pStyle w:val="CUERPOTEXTOTABLA"/>
              <w:jc w:val="center"/>
              <w:rPr>
                <w:b/>
              </w:rPr>
            </w:pPr>
            <w:r>
              <w:rPr>
                <w:b/>
              </w:rPr>
              <w:t>Presión estática</w:t>
            </w:r>
          </w:p>
        </w:tc>
      </w:tr>
      <w:tr w:rsidR="00AF5DEE" w:rsidTr="00AF5DEE">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Planta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Ce (Coef. exposición)</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Viento X</w:t>
            </w:r>
          </w:p>
          <w:p w:rsidR="00AF5DEE" w:rsidRDefault="00AF5DEE" w:rsidP="00AF5DEE">
            <w:pPr>
              <w:pStyle w:val="CUERPOTEXTOTABLA"/>
              <w:jc w:val="center"/>
            </w:pPr>
            <w:r>
              <w:t>(kN/m²)</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Viento Y</w:t>
            </w:r>
          </w:p>
          <w:p w:rsidR="00AF5DEE" w:rsidRDefault="00AF5DEE" w:rsidP="00AF5DEE">
            <w:pPr>
              <w:pStyle w:val="CUERPOTEXTOTABLA"/>
              <w:jc w:val="center"/>
            </w:pPr>
            <w:r>
              <w:t>(kN/m²)</w:t>
            </w:r>
          </w:p>
        </w:tc>
      </w:tr>
      <w:tr w:rsidR="00AF5DEE" w:rsidTr="00AF5DEE">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AF5DEE" w:rsidRDefault="00AF5DEE" w:rsidP="00AF5DEE">
            <w:pPr>
              <w:pStyle w:val="CUERPOTEXTOTABLA"/>
            </w:pPr>
            <w:r>
              <w:t>Cubierta (+7,8)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AF5DEE" w:rsidRDefault="00AF5DEE" w:rsidP="00AF5DEE">
            <w:pPr>
              <w:pStyle w:val="CUERPOTEXTOTABLA"/>
              <w:jc w:val="center"/>
            </w:pPr>
            <w:r>
              <w:t>1.62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AF5DEE" w:rsidRDefault="00AF5DEE" w:rsidP="00AF5DEE">
            <w:pPr>
              <w:pStyle w:val="CUERPOTEXTOTABLA"/>
              <w:jc w:val="center"/>
            </w:pPr>
            <w:r>
              <w:t>0.744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AF5DEE" w:rsidRDefault="00AF5DEE" w:rsidP="00AF5DEE">
            <w:pPr>
              <w:pStyle w:val="CUERPOTEXTOTABLA"/>
              <w:jc w:val="center"/>
            </w:pPr>
            <w:r>
              <w:t>0.679</w:t>
            </w:r>
          </w:p>
        </w:tc>
      </w:tr>
      <w:tr w:rsidR="00AF5DEE" w:rsidTr="00AF5DEE">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AF5DEE" w:rsidRDefault="00AF5DEE" w:rsidP="00AF5DEE">
            <w:pPr>
              <w:pStyle w:val="CUERPOTEXTOTABLA"/>
            </w:pPr>
            <w:r>
              <w:t>Suelo de primera (+3,9)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AF5DEE" w:rsidRDefault="00AF5DEE" w:rsidP="00AF5DEE">
            <w:pPr>
              <w:pStyle w:val="CUERPOTEXTOTABLA"/>
              <w:jc w:val="center"/>
            </w:pPr>
            <w:r>
              <w:t>1.34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AF5DEE" w:rsidRDefault="00AF5DEE" w:rsidP="00AF5DEE">
            <w:pPr>
              <w:pStyle w:val="CUERPOTEXTOTABLA"/>
              <w:jc w:val="center"/>
            </w:pPr>
            <w:r>
              <w:t>0.615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AF5DEE" w:rsidRDefault="00AF5DEE" w:rsidP="00AF5DEE">
            <w:pPr>
              <w:pStyle w:val="CUERPOTEXTOTABLA"/>
              <w:jc w:val="center"/>
            </w:pPr>
            <w:r>
              <w:t>0.561</w:t>
            </w:r>
          </w:p>
        </w:tc>
      </w:tr>
      <w:tr w:rsidR="00AF5DEE" w:rsidTr="00AF5DEE">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AF5DEE" w:rsidRDefault="00AF5DEE" w:rsidP="00AF5DEE">
            <w:pPr>
              <w:pStyle w:val="CUERPOTEXTOTABLA"/>
            </w:pPr>
            <w:r>
              <w:t>Suelo de Baja (0,0)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AF5DEE" w:rsidRDefault="00AF5DEE" w:rsidP="00AF5DEE">
            <w:pPr>
              <w:pStyle w:val="CUERPOTEXTOTABLA"/>
              <w:jc w:val="center"/>
            </w:pPr>
            <w:r>
              <w:t>1.34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AF5DEE" w:rsidRDefault="00AF5DEE" w:rsidP="00AF5DEE">
            <w:pPr>
              <w:pStyle w:val="CUERPOTEXTOTABLA"/>
              <w:jc w:val="center"/>
            </w:pPr>
            <w:r>
              <w:t>0.615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AF5DEE" w:rsidRDefault="00AF5DEE" w:rsidP="00AF5DEE">
            <w:pPr>
              <w:pStyle w:val="CUERPOTEXTOTABLA"/>
              <w:jc w:val="center"/>
            </w:pPr>
            <w:r>
              <w:t>0.561</w:t>
            </w:r>
          </w:p>
        </w:tc>
      </w:tr>
    </w:tbl>
    <w:p w:rsidR="00AF5DEE" w:rsidRDefault="00AF5DEE" w:rsidP="00AF5DEE">
      <w:pPr>
        <w:spacing w:after="0" w:line="2" w:lineRule="auto"/>
      </w:pPr>
    </w:p>
    <w:p w:rsidR="00AF5DEE" w:rsidRDefault="00AF5DEE" w:rsidP="00AF5DEE">
      <w:pPr>
        <w:pStyle w:val="CUERPOTEXTO"/>
      </w:pPr>
      <w:r>
        <w:t xml:space="preserve"> </w:t>
      </w:r>
    </w:p>
    <w:p w:rsidR="00AF5DEE" w:rsidRDefault="00AF5DEE" w:rsidP="00AF5DEE">
      <w:pPr>
        <w:pStyle w:val="CUERPOTEXTO"/>
      </w:pPr>
      <w:r>
        <w:t xml:space="preserve"> </w:t>
      </w:r>
    </w:p>
    <w:tbl>
      <w:tblPr>
        <w:tblW w:w="3750" w:type="pct"/>
        <w:jc w:val="center"/>
        <w:tblCellMar>
          <w:top w:w="28" w:type="dxa"/>
          <w:left w:w="28" w:type="dxa"/>
          <w:bottom w:w="28" w:type="dxa"/>
          <w:right w:w="28" w:type="dxa"/>
        </w:tblCellMar>
        <w:tblLook w:val="0000"/>
      </w:tblPr>
      <w:tblGrid>
        <w:gridCol w:w="2594"/>
        <w:gridCol w:w="2330"/>
        <w:gridCol w:w="2347"/>
      </w:tblGrid>
      <w:tr w:rsidR="00AF5DEE" w:rsidTr="00AF5DEE">
        <w:trPr>
          <w:tblHeader/>
          <w:jc w:val="center"/>
        </w:trPr>
        <w:tc>
          <w:tcPr>
            <w:tcW w:w="0" w:type="auto"/>
            <w:gridSpan w:val="3"/>
            <w:tcBorders>
              <w:top w:val="single" w:sz="2" w:space="0" w:color="000000"/>
              <w:left w:val="single" w:sz="2" w:space="0" w:color="000000"/>
              <w:bottom w:val="single" w:sz="2" w:space="0" w:color="000000"/>
              <w:right w:val="single" w:sz="2" w:space="0" w:color="000000"/>
            </w:tcBorders>
            <w:shd w:val="clear" w:color="auto" w:fill="DAD7D3"/>
            <w:noWrap/>
            <w:vAlign w:val="center"/>
          </w:tcPr>
          <w:p w:rsidR="00AF5DEE" w:rsidRDefault="00AF5DEE" w:rsidP="00AF5DEE">
            <w:pPr>
              <w:pStyle w:val="CUERPOTEXTOTABLA"/>
              <w:jc w:val="center"/>
              <w:rPr>
                <w:b/>
              </w:rPr>
            </w:pPr>
            <w:r>
              <w:rPr>
                <w:b/>
              </w:rPr>
              <w:t>Anchos de banda</w:t>
            </w:r>
          </w:p>
        </w:tc>
      </w:tr>
      <w:tr w:rsidR="00AF5DEE" w:rsidTr="00AF5DEE">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Plantas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Ancho de banda Y</w:t>
            </w:r>
          </w:p>
          <w:p w:rsidR="00AF5DEE" w:rsidRDefault="00AF5DEE" w:rsidP="00AF5DEE">
            <w:pPr>
              <w:pStyle w:val="CUERPOTEXTOTABLA"/>
              <w:jc w:val="center"/>
            </w:pPr>
            <w:r>
              <w:t>(m)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Ancho de banda X</w:t>
            </w:r>
          </w:p>
          <w:p w:rsidR="00AF5DEE" w:rsidRDefault="00AF5DEE" w:rsidP="00AF5DEE">
            <w:pPr>
              <w:pStyle w:val="CUERPOTEXTOTABLA"/>
              <w:jc w:val="center"/>
            </w:pPr>
            <w:r>
              <w:t>(m)</w:t>
            </w:r>
          </w:p>
        </w:tc>
      </w:tr>
      <w:tr w:rsidR="00AF5DEE" w:rsidTr="00AF5DEE">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AF5DEE" w:rsidRDefault="00AF5DEE" w:rsidP="00AF5DEE">
            <w:pPr>
              <w:pStyle w:val="CUERPOTEXTOTABLA"/>
            </w:pPr>
            <w:r>
              <w:t>En todas las plantas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AF5DEE" w:rsidRDefault="00AF5DEE" w:rsidP="00AF5DEE">
            <w:pPr>
              <w:pStyle w:val="CUERPOTEXTOTABLA"/>
              <w:jc w:val="center"/>
            </w:pPr>
            <w:r>
              <w:t>45.00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AF5DEE" w:rsidRDefault="00AF5DEE" w:rsidP="00AF5DEE">
            <w:pPr>
              <w:pStyle w:val="CUERPOTEXTOTABLA"/>
              <w:jc w:val="center"/>
            </w:pPr>
            <w:r>
              <w:t>16.00</w:t>
            </w:r>
          </w:p>
        </w:tc>
      </w:tr>
    </w:tbl>
    <w:p w:rsidR="00AF5DEE" w:rsidRDefault="00AF5DEE" w:rsidP="00AF5DEE">
      <w:pPr>
        <w:spacing w:after="0" w:line="2" w:lineRule="auto"/>
      </w:pPr>
    </w:p>
    <w:p w:rsidR="00AF5DEE" w:rsidRDefault="00AF5DEE" w:rsidP="00AF5DEE">
      <w:pPr>
        <w:pStyle w:val="CUERPOTEXTO"/>
      </w:pPr>
      <w:r>
        <w:t xml:space="preserve"> </w:t>
      </w:r>
    </w:p>
    <w:p w:rsidR="00AF5DEE" w:rsidRDefault="00AF5DEE" w:rsidP="00AF5DEE">
      <w:pPr>
        <w:pStyle w:val="CUERPOTEXTO"/>
        <w:ind w:left="283"/>
      </w:pPr>
      <w:r>
        <w:t>No se realiza análisis de los efectos de 2º orden</w:t>
      </w:r>
    </w:p>
    <w:p w:rsidR="00AF5DEE" w:rsidRDefault="00AF5DEE" w:rsidP="00AF5DEE">
      <w:pPr>
        <w:pStyle w:val="CUERPOTEXTO"/>
        <w:ind w:left="283"/>
      </w:pPr>
      <w:r>
        <w:t>Coeficientes de Cargas</w:t>
      </w:r>
    </w:p>
    <w:p w:rsidR="00AF5DEE" w:rsidRDefault="00AF5DEE" w:rsidP="00AF5DEE">
      <w:pPr>
        <w:pStyle w:val="CUERPOTEXTO"/>
        <w:ind w:left="283"/>
      </w:pPr>
      <w:r>
        <w:t xml:space="preserve">    +X: 1.00            -X:1.00</w:t>
      </w:r>
    </w:p>
    <w:p w:rsidR="00AF5DEE" w:rsidRDefault="00AF5DEE" w:rsidP="00AF5DEE">
      <w:pPr>
        <w:pStyle w:val="CUERPOTEXTO"/>
        <w:ind w:left="283"/>
      </w:pPr>
      <w:r>
        <w:lastRenderedPageBreak/>
        <w:t xml:space="preserve">    +Y: 1.00            -Y:1.00</w:t>
      </w:r>
    </w:p>
    <w:tbl>
      <w:tblPr>
        <w:tblW w:w="3750" w:type="pct"/>
        <w:jc w:val="center"/>
        <w:tblCellMar>
          <w:top w:w="28" w:type="dxa"/>
          <w:left w:w="28" w:type="dxa"/>
          <w:bottom w:w="28" w:type="dxa"/>
          <w:right w:w="28" w:type="dxa"/>
        </w:tblCellMar>
        <w:tblLook w:val="0000"/>
      </w:tblPr>
      <w:tblGrid>
        <w:gridCol w:w="4335"/>
        <w:gridCol w:w="1480"/>
        <w:gridCol w:w="1456"/>
      </w:tblGrid>
      <w:tr w:rsidR="00E0557A" w:rsidTr="00E0557A">
        <w:trPr>
          <w:tblHeader/>
          <w:jc w:val="center"/>
        </w:trPr>
        <w:tc>
          <w:tcPr>
            <w:tcW w:w="0" w:type="auto"/>
            <w:gridSpan w:val="3"/>
            <w:tcBorders>
              <w:top w:val="single" w:sz="2" w:space="0" w:color="000000"/>
              <w:left w:val="single" w:sz="2" w:space="0" w:color="000000"/>
              <w:bottom w:val="single" w:sz="2" w:space="0" w:color="000000"/>
              <w:right w:val="single" w:sz="2" w:space="0" w:color="000000"/>
            </w:tcBorders>
            <w:shd w:val="clear" w:color="auto" w:fill="DAD7D3"/>
            <w:noWrap/>
            <w:vAlign w:val="center"/>
          </w:tcPr>
          <w:p w:rsidR="00E0557A" w:rsidRDefault="00E0557A" w:rsidP="00E0557A">
            <w:pPr>
              <w:pStyle w:val="CUERPOTEXTOTABLA"/>
              <w:jc w:val="center"/>
              <w:rPr>
                <w:b/>
              </w:rPr>
            </w:pPr>
            <w:r>
              <w:rPr>
                <w:b/>
              </w:rPr>
              <w:t>Cargas de viento</w:t>
            </w:r>
          </w:p>
        </w:tc>
      </w:tr>
      <w:tr w:rsidR="00E0557A" w:rsidTr="00E0557A">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0557A" w:rsidRDefault="00E0557A" w:rsidP="00E0557A">
            <w:pPr>
              <w:pStyle w:val="CUERPOTEXTOTABLA"/>
              <w:jc w:val="center"/>
            </w:pPr>
            <w:r>
              <w:t>Planta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0557A" w:rsidRDefault="00E0557A" w:rsidP="00E0557A">
            <w:pPr>
              <w:pStyle w:val="CUERPOTEXTOTABLA"/>
              <w:jc w:val="center"/>
            </w:pPr>
            <w:r>
              <w:t>Viento X</w:t>
            </w:r>
          </w:p>
          <w:p w:rsidR="00E0557A" w:rsidRDefault="00E0557A" w:rsidP="00E0557A">
            <w:pPr>
              <w:pStyle w:val="CUERPOTEXTOTABLA"/>
              <w:jc w:val="center"/>
            </w:pPr>
            <w:r>
              <w:t>(kN)</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0557A" w:rsidRDefault="00E0557A" w:rsidP="00E0557A">
            <w:pPr>
              <w:pStyle w:val="CUERPOTEXTOTABLA"/>
              <w:jc w:val="center"/>
            </w:pPr>
            <w:r>
              <w:t>Viento Y</w:t>
            </w:r>
          </w:p>
          <w:p w:rsidR="00E0557A" w:rsidRDefault="00E0557A" w:rsidP="00E0557A">
            <w:pPr>
              <w:pStyle w:val="CUERPOTEXTOTABLA"/>
              <w:jc w:val="center"/>
            </w:pPr>
            <w:r>
              <w:t>(kN)</w:t>
            </w:r>
          </w:p>
        </w:tc>
      </w:tr>
      <w:tr w:rsidR="00E0557A" w:rsidTr="00E0557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E0557A" w:rsidRDefault="00E0557A" w:rsidP="00E0557A">
            <w:pPr>
              <w:pStyle w:val="CUERPOTEXTOTABLA"/>
            </w:pPr>
            <w:r>
              <w:t>Cubierta (+7,8)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0557A" w:rsidRDefault="00E0557A" w:rsidP="00E0557A">
            <w:pPr>
              <w:pStyle w:val="CUERPOTEXTOTABLA"/>
              <w:jc w:val="center"/>
            </w:pPr>
            <w:r>
              <w:t>66.118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0557A" w:rsidRDefault="00E0557A" w:rsidP="00E0557A">
            <w:pPr>
              <w:pStyle w:val="CUERPOTEXTOTABLA"/>
              <w:jc w:val="center"/>
            </w:pPr>
            <w:r>
              <w:t>21.469</w:t>
            </w:r>
          </w:p>
        </w:tc>
      </w:tr>
      <w:tr w:rsidR="00E0557A" w:rsidTr="00E0557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E0557A" w:rsidRDefault="00E0557A" w:rsidP="00E0557A">
            <w:pPr>
              <w:pStyle w:val="CUERPOTEXTOTABLA"/>
            </w:pPr>
            <w:r>
              <w:t>Suelo de primera (+3,85)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0557A" w:rsidRDefault="00E0557A" w:rsidP="00E0557A">
            <w:pPr>
              <w:pStyle w:val="CUERPOTEXTOTABLA"/>
              <w:jc w:val="center"/>
            </w:pPr>
            <w:r>
              <w:t>109.237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0557A" w:rsidRDefault="00E0557A" w:rsidP="00E0557A">
            <w:pPr>
              <w:pStyle w:val="CUERPOTEXTOTABLA"/>
              <w:jc w:val="center"/>
            </w:pPr>
            <w:r>
              <w:t>35.470</w:t>
            </w:r>
          </w:p>
        </w:tc>
      </w:tr>
      <w:tr w:rsidR="00E0557A" w:rsidTr="00E0557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E0557A" w:rsidRDefault="00E0557A" w:rsidP="00E0557A">
            <w:pPr>
              <w:pStyle w:val="CUERPOTEXTOTABLA"/>
            </w:pPr>
            <w:r>
              <w:t>Suelo de Baja (-0,10)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0557A" w:rsidRDefault="00E0557A" w:rsidP="00E0557A">
            <w:pPr>
              <w:pStyle w:val="CUERPOTEXTOTABLA"/>
              <w:jc w:val="center"/>
            </w:pPr>
            <w:r>
              <w:t>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0557A" w:rsidRDefault="00E0557A" w:rsidP="00E0557A">
            <w:pPr>
              <w:pStyle w:val="CUERPOTEXTOTABLA"/>
              <w:jc w:val="center"/>
            </w:pPr>
            <w:r>
              <w:t>0.000</w:t>
            </w:r>
          </w:p>
        </w:tc>
      </w:tr>
    </w:tbl>
    <w:p w:rsidR="00E0557A" w:rsidRDefault="00E0557A" w:rsidP="00AF5DEE">
      <w:pPr>
        <w:pStyle w:val="CUERPOTEXTO"/>
        <w:ind w:left="283"/>
      </w:pPr>
    </w:p>
    <w:p w:rsidR="00AF5DEE" w:rsidRDefault="00AF5DEE" w:rsidP="00E0557A">
      <w:pPr>
        <w:pStyle w:val="CUERPOTEXTO"/>
      </w:pPr>
      <w:r>
        <w:t xml:space="preserve"> Conforme al artículo 3.3.2., apartado 2 del Documento Básico AE, se ha considerado que las fuerzas de viento por planta, en cada dirección del análisis, actúan con una excentricidad de ±5% de la dimensión máxima del edificio.</w:t>
      </w:r>
    </w:p>
    <w:p w:rsidR="00AF5DEE" w:rsidRDefault="00AF5DEE" w:rsidP="00AF5DEE">
      <w:pPr>
        <w:pStyle w:val="CUERPOTEXTO"/>
        <w:keepNext/>
        <w:spacing w:after="182"/>
        <w:rPr>
          <w:b/>
        </w:rPr>
      </w:pPr>
      <w:r>
        <w:rPr>
          <w:b/>
        </w:rPr>
        <w:t>Acciones térmicas</w:t>
      </w:r>
    </w:p>
    <w:p w:rsidR="00AF5DEE" w:rsidRDefault="00AF5DEE" w:rsidP="00AF5DEE">
      <w:pPr>
        <w:pStyle w:val="CUERPOTEXTO"/>
        <w:spacing w:before="85" w:after="267"/>
        <w:ind w:left="283"/>
      </w:pPr>
      <w:r>
        <w:t>No se ha considerado en el cálculo de la estructura.</w:t>
      </w:r>
    </w:p>
    <w:p w:rsidR="00AF5DEE" w:rsidRDefault="00AF5DEE" w:rsidP="00AF5DEE">
      <w:pPr>
        <w:pStyle w:val="CUERPOTEXTO"/>
        <w:keepNext/>
        <w:spacing w:after="267"/>
        <w:rPr>
          <w:b/>
        </w:rPr>
      </w:pPr>
      <w:r>
        <w:rPr>
          <w:b/>
        </w:rPr>
        <w:t>Nieve</w:t>
      </w:r>
    </w:p>
    <w:p w:rsidR="00AF5DEE" w:rsidRDefault="00AF5DEE" w:rsidP="00AF5DEE">
      <w:pPr>
        <w:pStyle w:val="CUERPOTEXTO"/>
        <w:ind w:left="283"/>
      </w:pPr>
      <w:r>
        <w:t>Se tienen en cuenta los valores indicados en el apartado 3.5 del documento DB SE AE.</w:t>
      </w:r>
    </w:p>
    <w:p w:rsidR="00AF5DEE" w:rsidRDefault="00AF5DEE" w:rsidP="00AF5DEE">
      <w:pPr>
        <w:spacing w:after="0" w:line="2" w:lineRule="auto"/>
      </w:pPr>
      <w:bookmarkStart w:id="11" w:name="PROJ:1:3:1:_RC_:1:4:3"/>
      <w:bookmarkEnd w:id="11"/>
    </w:p>
    <w:p w:rsidR="00AF5DEE" w:rsidRDefault="00AF5DEE" w:rsidP="00AF5DEE">
      <w:pPr>
        <w:pStyle w:val="CAP5"/>
        <w:keepNext/>
      </w:pPr>
      <w:r>
        <w:t>3.1.1.4.3. Acciones accidentales</w:t>
      </w:r>
    </w:p>
    <w:p w:rsidR="00AF5DEE" w:rsidRDefault="00AF5DEE" w:rsidP="00AF5DEE">
      <w:pPr>
        <w:pStyle w:val="CUERPOTEXTO"/>
      </w:pPr>
      <w:r>
        <w:t>Se consideran acciones accidentales los impactos, las explosiones, el sismo y el fuego. La condiciones en que se debe estudiar la acción del sismo y las acciones debidas a éste en caso de que sea necesaria su consideración están definidas en la Norma de Construcción Sismorresistente NCSE-02.</w:t>
      </w:r>
    </w:p>
    <w:p w:rsidR="00AF5DEE" w:rsidRDefault="00AF5DEE" w:rsidP="00AF5DEE">
      <w:pPr>
        <w:pStyle w:val="CUERPOTEXTO"/>
        <w:keepNext/>
        <w:spacing w:after="182"/>
        <w:rPr>
          <w:b/>
        </w:rPr>
      </w:pPr>
      <w:r>
        <w:rPr>
          <w:b/>
        </w:rPr>
        <w:t>Sismo</w:t>
      </w:r>
    </w:p>
    <w:p w:rsidR="00AF5DEE" w:rsidRDefault="00AF5DEE" w:rsidP="00AF5DEE">
      <w:pPr>
        <w:pStyle w:val="CUERPOTEXTO"/>
        <w:ind w:left="567"/>
      </w:pPr>
      <w:r>
        <w:t>No se han considerado acciones de este tipo en el cálculo de la estructura.</w:t>
      </w:r>
    </w:p>
    <w:p w:rsidR="00AF5DEE" w:rsidRDefault="00AF5DEE" w:rsidP="00AF5DEE">
      <w:pPr>
        <w:pStyle w:val="CUERPOTEXTO"/>
        <w:keepNext/>
        <w:spacing w:after="267"/>
        <w:rPr>
          <w:b/>
        </w:rPr>
      </w:pPr>
      <w:r>
        <w:rPr>
          <w:b/>
        </w:rPr>
        <w:t>Incendio</w:t>
      </w:r>
    </w:p>
    <w:p w:rsidR="00AF5DEE" w:rsidRDefault="00AF5DEE" w:rsidP="00AF5DEE">
      <w:pPr>
        <w:pStyle w:val="CUERPOTEXTO"/>
        <w:ind w:left="283"/>
      </w:pPr>
      <w:r>
        <w:t>Norma: CTE DB SI - Anejo C: Resistencia al fuego de las estructuras de hormigón armado.</w:t>
      </w:r>
    </w:p>
    <w:p w:rsidR="00AF5DEE" w:rsidRDefault="00AF5DEE" w:rsidP="00AF5DEE">
      <w:pPr>
        <w:pStyle w:val="CUERPOTEXTO"/>
        <w:ind w:left="283"/>
      </w:pPr>
      <w:r>
        <w:t>Norma: CTE DB SI - Anejo D: Resistencia al fuego de los elementos de acero.</w:t>
      </w:r>
    </w:p>
    <w:p w:rsidR="003B6F7C" w:rsidRDefault="003B6F7C" w:rsidP="00AF5DEE">
      <w:pPr>
        <w:pStyle w:val="CUERPOTEXTO"/>
        <w:ind w:left="283"/>
      </w:pPr>
    </w:p>
    <w:tbl>
      <w:tblPr>
        <w:tblW w:w="0" w:type="auto"/>
        <w:tblCellMar>
          <w:top w:w="28" w:type="dxa"/>
          <w:left w:w="28" w:type="dxa"/>
          <w:bottom w:w="28" w:type="dxa"/>
          <w:right w:w="28" w:type="dxa"/>
        </w:tblCellMar>
        <w:tblLook w:val="0000"/>
      </w:tblPr>
      <w:tblGrid>
        <w:gridCol w:w="1909"/>
        <w:gridCol w:w="569"/>
        <w:gridCol w:w="740"/>
        <w:gridCol w:w="2004"/>
        <w:gridCol w:w="1253"/>
        <w:gridCol w:w="1735"/>
        <w:gridCol w:w="1484"/>
      </w:tblGrid>
      <w:tr w:rsidR="003B6F7C" w:rsidTr="003B6F7C">
        <w:trPr>
          <w:tblHeader/>
        </w:trPr>
        <w:tc>
          <w:tcPr>
            <w:tcW w:w="0" w:type="auto"/>
            <w:gridSpan w:val="7"/>
            <w:tcBorders>
              <w:top w:val="single" w:sz="2" w:space="0" w:color="000000"/>
              <w:left w:val="single" w:sz="2" w:space="0" w:color="000000"/>
              <w:bottom w:val="single" w:sz="2" w:space="0" w:color="000000"/>
              <w:right w:val="single" w:sz="2" w:space="0" w:color="000000"/>
            </w:tcBorders>
            <w:shd w:val="clear" w:color="auto" w:fill="DAD7D3"/>
            <w:noWrap/>
            <w:vAlign w:val="center"/>
          </w:tcPr>
          <w:p w:rsidR="003B6F7C" w:rsidRDefault="003B6F7C" w:rsidP="003B6F7C">
            <w:pPr>
              <w:pStyle w:val="CUERPOTEXTOTABLA"/>
              <w:jc w:val="center"/>
              <w:rPr>
                <w:b/>
                <w:sz w:val="15"/>
              </w:rPr>
            </w:pPr>
            <w:r>
              <w:rPr>
                <w:b/>
                <w:sz w:val="15"/>
              </w:rPr>
              <w:t>Datos por planta</w:t>
            </w:r>
          </w:p>
        </w:tc>
      </w:tr>
      <w:tr w:rsidR="003B6F7C" w:rsidTr="003B6F7C">
        <w:trPr>
          <w:tblHead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B6F7C" w:rsidRDefault="003B6F7C" w:rsidP="003B6F7C">
            <w:pPr>
              <w:pStyle w:val="CUERPOTEXTOTABLA"/>
              <w:jc w:val="center"/>
              <w:rPr>
                <w:sz w:val="15"/>
              </w:rPr>
            </w:pPr>
            <w:r>
              <w:rPr>
                <w:sz w:val="15"/>
              </w:rPr>
              <w:t>Planta</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B6F7C" w:rsidRDefault="003B6F7C" w:rsidP="003B6F7C">
            <w:pPr>
              <w:pStyle w:val="CUERPOTEXTOTABLA"/>
              <w:jc w:val="center"/>
              <w:rPr>
                <w:sz w:val="15"/>
              </w:rPr>
            </w:pPr>
            <w:r>
              <w:rPr>
                <w:sz w:val="15"/>
              </w:rPr>
              <w:t>R. req.</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B6F7C" w:rsidRDefault="003B6F7C" w:rsidP="003B6F7C">
            <w:pPr>
              <w:pStyle w:val="CUERPOTEXTOTABLA"/>
              <w:jc w:val="center"/>
              <w:rPr>
                <w:sz w:val="15"/>
              </w:rPr>
            </w:pPr>
            <w:r>
              <w:rPr>
                <w:sz w:val="15"/>
              </w:rPr>
              <w:t>F. Comp.</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B6F7C" w:rsidRDefault="003B6F7C" w:rsidP="003B6F7C">
            <w:pPr>
              <w:pStyle w:val="CUERPOTEXTOTABLA"/>
              <w:jc w:val="center"/>
              <w:rPr>
                <w:sz w:val="15"/>
              </w:rPr>
            </w:pPr>
            <w:r>
              <w:rPr>
                <w:sz w:val="15"/>
              </w:rPr>
              <w:t>Revestimiento de elementos de hormigón</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B6F7C" w:rsidRDefault="003B6F7C" w:rsidP="003B6F7C">
            <w:pPr>
              <w:pStyle w:val="CUERPOTEXTOTABLA"/>
              <w:jc w:val="center"/>
              <w:rPr>
                <w:sz w:val="15"/>
              </w:rPr>
            </w:pPr>
            <w:r>
              <w:rPr>
                <w:sz w:val="15"/>
              </w:rPr>
              <w:t>Revestimiento de elementos metálicos</w:t>
            </w:r>
          </w:p>
        </w:tc>
      </w:tr>
      <w:tr w:rsidR="003B6F7C" w:rsidTr="003B6F7C">
        <w:trPr>
          <w:tblHead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3B6F7C" w:rsidRDefault="003B6F7C" w:rsidP="003B6F7C"/>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3B6F7C" w:rsidRDefault="003B6F7C" w:rsidP="003B6F7C"/>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3B6F7C" w:rsidRDefault="003B6F7C" w:rsidP="003B6F7C"/>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B6F7C" w:rsidRDefault="003B6F7C" w:rsidP="003B6F7C">
            <w:pPr>
              <w:pStyle w:val="CUERPOTEXTOTABLA"/>
              <w:jc w:val="center"/>
              <w:rPr>
                <w:sz w:val="15"/>
              </w:rPr>
            </w:pPr>
            <w:r>
              <w:rPr>
                <w:sz w:val="15"/>
              </w:rPr>
              <w:t>Inferior (forjados y vigas)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B6F7C" w:rsidRDefault="003B6F7C" w:rsidP="003B6F7C">
            <w:pPr>
              <w:pStyle w:val="CUERPOTEXTOTABLA"/>
              <w:jc w:val="center"/>
              <w:rPr>
                <w:sz w:val="15"/>
              </w:rPr>
            </w:pPr>
            <w:r>
              <w:rPr>
                <w:sz w:val="15"/>
              </w:rPr>
              <w:t>Pilares y muros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B6F7C" w:rsidRDefault="003B6F7C" w:rsidP="003B6F7C">
            <w:pPr>
              <w:pStyle w:val="CUERPOTEXTOTABLA"/>
              <w:jc w:val="center"/>
              <w:rPr>
                <w:sz w:val="15"/>
              </w:rPr>
            </w:pPr>
            <w:r>
              <w:rPr>
                <w:sz w:val="15"/>
              </w:rPr>
              <w:t>Vigas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B6F7C" w:rsidRDefault="003B6F7C" w:rsidP="003B6F7C">
            <w:pPr>
              <w:pStyle w:val="CUERPOTEXTOTABLA"/>
              <w:jc w:val="center"/>
              <w:rPr>
                <w:sz w:val="15"/>
              </w:rPr>
            </w:pPr>
            <w:r>
              <w:rPr>
                <w:sz w:val="15"/>
              </w:rPr>
              <w:t>Pilares</w:t>
            </w:r>
          </w:p>
        </w:tc>
      </w:tr>
      <w:tr w:rsidR="003B6F7C" w:rsidTr="003B6F7C">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B6F7C" w:rsidRDefault="003B6F7C" w:rsidP="003B6F7C">
            <w:pPr>
              <w:pStyle w:val="CUERPOTEXTOTABLA"/>
              <w:rPr>
                <w:sz w:val="15"/>
              </w:rPr>
            </w:pPr>
            <w:r>
              <w:rPr>
                <w:sz w:val="15"/>
              </w:rPr>
              <w:t>Cubierta (+7,8)</w:t>
            </w:r>
          </w:p>
        </w:tc>
        <w:tc>
          <w:tcPr>
            <w:tcW w:w="0" w:type="auto"/>
            <w:tcBorders>
              <w:top w:val="single" w:sz="2" w:space="0" w:color="000000"/>
              <w:left w:val="single" w:sz="2" w:space="0" w:color="000000"/>
              <w:bottom w:val="single" w:sz="2" w:space="0" w:color="000000"/>
              <w:right w:val="single" w:sz="2" w:space="0" w:color="000000"/>
            </w:tcBorders>
            <w:vAlign w:val="center"/>
          </w:tcPr>
          <w:p w:rsidR="003B6F7C" w:rsidRDefault="003B6F7C" w:rsidP="003B6F7C">
            <w:pPr>
              <w:pStyle w:val="CUERPOTEXTOTABLA"/>
              <w:jc w:val="center"/>
              <w:rPr>
                <w:sz w:val="15"/>
              </w:rPr>
            </w:pPr>
            <w:r>
              <w:rPr>
                <w:sz w:val="15"/>
              </w:rPr>
              <w:t>R 90</w:t>
            </w:r>
          </w:p>
        </w:tc>
        <w:tc>
          <w:tcPr>
            <w:tcW w:w="0" w:type="auto"/>
            <w:tcBorders>
              <w:top w:val="single" w:sz="2" w:space="0" w:color="000000"/>
              <w:left w:val="single" w:sz="2" w:space="0" w:color="000000"/>
              <w:bottom w:val="single" w:sz="2" w:space="0" w:color="000000"/>
              <w:right w:val="single" w:sz="2" w:space="0" w:color="000000"/>
            </w:tcBorders>
            <w:vAlign w:val="center"/>
          </w:tcPr>
          <w:p w:rsidR="003B6F7C" w:rsidRDefault="003B6F7C" w:rsidP="003B6F7C">
            <w:pPr>
              <w:pStyle w:val="CUERPOTEXTOTABLA"/>
              <w:jc w:val="center"/>
              <w:rPr>
                <w:sz w:val="15"/>
              </w:rPr>
            </w:pPr>
            <w:r>
              <w:rPr>
                <w:sz w:val="15"/>
              </w:rPr>
              <w:t>-</w:t>
            </w:r>
          </w:p>
        </w:tc>
        <w:tc>
          <w:tcPr>
            <w:tcW w:w="0" w:type="auto"/>
            <w:tcBorders>
              <w:top w:val="single" w:sz="2" w:space="0" w:color="000000"/>
              <w:left w:val="single" w:sz="2" w:space="0" w:color="000000"/>
              <w:bottom w:val="single" w:sz="2" w:space="0" w:color="000000"/>
              <w:right w:val="single" w:sz="2" w:space="0" w:color="000000"/>
            </w:tcBorders>
            <w:vAlign w:val="center"/>
          </w:tcPr>
          <w:p w:rsidR="003B6F7C" w:rsidRDefault="003B6F7C" w:rsidP="003B6F7C">
            <w:pPr>
              <w:pStyle w:val="CUERPOTEXTOTABLA"/>
              <w:jc w:val="center"/>
              <w:rPr>
                <w:sz w:val="15"/>
              </w:rPr>
            </w:pPr>
            <w:r>
              <w:rPr>
                <w:sz w:val="15"/>
              </w:rPr>
              <w:t>Mortero de yeso</w:t>
            </w:r>
          </w:p>
        </w:tc>
        <w:tc>
          <w:tcPr>
            <w:tcW w:w="0" w:type="auto"/>
            <w:tcBorders>
              <w:top w:val="single" w:sz="2" w:space="0" w:color="000000"/>
              <w:left w:val="single" w:sz="2" w:space="0" w:color="000000"/>
              <w:bottom w:val="single" w:sz="2" w:space="0" w:color="000000"/>
              <w:right w:val="single" w:sz="2" w:space="0" w:color="000000"/>
            </w:tcBorders>
            <w:vAlign w:val="center"/>
          </w:tcPr>
          <w:p w:rsidR="003B6F7C" w:rsidRDefault="003B6F7C" w:rsidP="003B6F7C">
            <w:pPr>
              <w:pStyle w:val="CUERPOTEXTOTABLA"/>
              <w:jc w:val="center"/>
              <w:rPr>
                <w:sz w:val="15"/>
              </w:rPr>
            </w:pPr>
            <w:r>
              <w:rPr>
                <w:sz w:val="15"/>
              </w:rPr>
              <w:t>Sin revestimiento ignífugo</w:t>
            </w:r>
          </w:p>
        </w:tc>
        <w:tc>
          <w:tcPr>
            <w:tcW w:w="0" w:type="auto"/>
            <w:tcBorders>
              <w:top w:val="single" w:sz="2" w:space="0" w:color="000000"/>
              <w:left w:val="single" w:sz="2" w:space="0" w:color="000000"/>
              <w:bottom w:val="single" w:sz="2" w:space="0" w:color="000000"/>
              <w:right w:val="single" w:sz="2" w:space="0" w:color="000000"/>
            </w:tcBorders>
            <w:vAlign w:val="center"/>
          </w:tcPr>
          <w:p w:rsidR="003B6F7C" w:rsidRDefault="003B6F7C" w:rsidP="003B6F7C">
            <w:pPr>
              <w:pStyle w:val="CUERPOTEXTOTABLA"/>
              <w:jc w:val="center"/>
              <w:rPr>
                <w:sz w:val="15"/>
              </w:rPr>
            </w:pPr>
            <w:r>
              <w:rPr>
                <w:sz w:val="15"/>
              </w:rPr>
              <w:t>Mortero de vermiculita-perlita con cemento (baja densidad)</w:t>
            </w:r>
          </w:p>
        </w:tc>
        <w:tc>
          <w:tcPr>
            <w:tcW w:w="0" w:type="auto"/>
            <w:tcBorders>
              <w:top w:val="single" w:sz="2" w:space="0" w:color="000000"/>
              <w:left w:val="single" w:sz="2" w:space="0" w:color="000000"/>
              <w:bottom w:val="single" w:sz="2" w:space="0" w:color="000000"/>
              <w:right w:val="single" w:sz="2" w:space="0" w:color="000000"/>
            </w:tcBorders>
            <w:vAlign w:val="center"/>
          </w:tcPr>
          <w:p w:rsidR="003B6F7C" w:rsidRDefault="003B6F7C" w:rsidP="003B6F7C">
            <w:pPr>
              <w:pStyle w:val="CUERPOTEXTOTABLA"/>
              <w:jc w:val="center"/>
              <w:rPr>
                <w:sz w:val="15"/>
              </w:rPr>
            </w:pPr>
            <w:r>
              <w:rPr>
                <w:sz w:val="15"/>
              </w:rPr>
              <w:t>Mortero de vermiculita-perlita con cemento (baja densidad)</w:t>
            </w:r>
          </w:p>
        </w:tc>
      </w:tr>
      <w:tr w:rsidR="003B6F7C" w:rsidTr="003B6F7C">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B6F7C" w:rsidRDefault="003B6F7C" w:rsidP="003B6F7C">
            <w:pPr>
              <w:pStyle w:val="CUERPOTEXTOTABLA"/>
              <w:rPr>
                <w:sz w:val="15"/>
              </w:rPr>
            </w:pPr>
            <w:r>
              <w:rPr>
                <w:sz w:val="15"/>
              </w:rPr>
              <w:t>Suelo de primera (+3,9)</w:t>
            </w:r>
          </w:p>
        </w:tc>
        <w:tc>
          <w:tcPr>
            <w:tcW w:w="0" w:type="auto"/>
            <w:tcBorders>
              <w:top w:val="single" w:sz="2" w:space="0" w:color="000000"/>
              <w:left w:val="single" w:sz="2" w:space="0" w:color="000000"/>
              <w:bottom w:val="single" w:sz="2" w:space="0" w:color="000000"/>
              <w:right w:val="single" w:sz="2" w:space="0" w:color="000000"/>
            </w:tcBorders>
            <w:vAlign w:val="center"/>
          </w:tcPr>
          <w:p w:rsidR="003B6F7C" w:rsidRDefault="003B6F7C" w:rsidP="003B6F7C">
            <w:pPr>
              <w:pStyle w:val="CUERPOTEXTOTABLA"/>
              <w:jc w:val="center"/>
              <w:rPr>
                <w:sz w:val="15"/>
              </w:rPr>
            </w:pPr>
            <w:r>
              <w:rPr>
                <w:sz w:val="15"/>
              </w:rPr>
              <w:t>R 90</w:t>
            </w:r>
          </w:p>
        </w:tc>
        <w:tc>
          <w:tcPr>
            <w:tcW w:w="0" w:type="auto"/>
            <w:tcBorders>
              <w:top w:val="single" w:sz="2" w:space="0" w:color="000000"/>
              <w:left w:val="single" w:sz="2" w:space="0" w:color="000000"/>
              <w:bottom w:val="single" w:sz="2" w:space="0" w:color="000000"/>
              <w:right w:val="single" w:sz="2" w:space="0" w:color="000000"/>
            </w:tcBorders>
            <w:vAlign w:val="center"/>
          </w:tcPr>
          <w:p w:rsidR="003B6F7C" w:rsidRDefault="003B6F7C" w:rsidP="003B6F7C">
            <w:pPr>
              <w:pStyle w:val="CUERPOTEXTOTABLA"/>
              <w:jc w:val="center"/>
              <w:rPr>
                <w:sz w:val="15"/>
              </w:rPr>
            </w:pPr>
            <w:r>
              <w:rPr>
                <w:sz w:val="15"/>
              </w:rPr>
              <w:t>-</w:t>
            </w:r>
          </w:p>
        </w:tc>
        <w:tc>
          <w:tcPr>
            <w:tcW w:w="0" w:type="auto"/>
            <w:tcBorders>
              <w:top w:val="single" w:sz="2" w:space="0" w:color="000000"/>
              <w:left w:val="single" w:sz="2" w:space="0" w:color="000000"/>
              <w:bottom w:val="single" w:sz="2" w:space="0" w:color="000000"/>
              <w:right w:val="single" w:sz="2" w:space="0" w:color="000000"/>
            </w:tcBorders>
            <w:vAlign w:val="center"/>
          </w:tcPr>
          <w:p w:rsidR="003B6F7C" w:rsidRDefault="003B6F7C" w:rsidP="003B6F7C">
            <w:pPr>
              <w:pStyle w:val="CUERPOTEXTOTABLA"/>
              <w:jc w:val="center"/>
              <w:rPr>
                <w:sz w:val="15"/>
              </w:rPr>
            </w:pPr>
            <w:r>
              <w:rPr>
                <w:sz w:val="15"/>
              </w:rPr>
              <w:t>Mortero de yeso</w:t>
            </w:r>
          </w:p>
        </w:tc>
        <w:tc>
          <w:tcPr>
            <w:tcW w:w="0" w:type="auto"/>
            <w:tcBorders>
              <w:top w:val="single" w:sz="2" w:space="0" w:color="000000"/>
              <w:left w:val="single" w:sz="2" w:space="0" w:color="000000"/>
              <w:bottom w:val="single" w:sz="2" w:space="0" w:color="000000"/>
              <w:right w:val="single" w:sz="2" w:space="0" w:color="000000"/>
            </w:tcBorders>
            <w:vAlign w:val="center"/>
          </w:tcPr>
          <w:p w:rsidR="003B6F7C" w:rsidRDefault="003B6F7C" w:rsidP="003B6F7C">
            <w:pPr>
              <w:pStyle w:val="CUERPOTEXTOTABLA"/>
              <w:jc w:val="center"/>
              <w:rPr>
                <w:sz w:val="15"/>
              </w:rPr>
            </w:pPr>
            <w:r>
              <w:rPr>
                <w:sz w:val="15"/>
              </w:rPr>
              <w:t>Sin revestimiento ignífugo</w:t>
            </w:r>
          </w:p>
        </w:tc>
        <w:tc>
          <w:tcPr>
            <w:tcW w:w="0" w:type="auto"/>
            <w:tcBorders>
              <w:top w:val="single" w:sz="2" w:space="0" w:color="000000"/>
              <w:left w:val="single" w:sz="2" w:space="0" w:color="000000"/>
              <w:bottom w:val="single" w:sz="2" w:space="0" w:color="000000"/>
              <w:right w:val="single" w:sz="2" w:space="0" w:color="000000"/>
            </w:tcBorders>
            <w:vAlign w:val="center"/>
          </w:tcPr>
          <w:p w:rsidR="003B6F7C" w:rsidRDefault="003B6F7C" w:rsidP="003B6F7C">
            <w:pPr>
              <w:pStyle w:val="CUERPOTEXTOTABLA"/>
              <w:jc w:val="center"/>
              <w:rPr>
                <w:sz w:val="15"/>
              </w:rPr>
            </w:pPr>
            <w:r>
              <w:rPr>
                <w:sz w:val="15"/>
              </w:rPr>
              <w:t>Mortero de vermiculita-perlita con cemento (baja densidad)</w:t>
            </w:r>
          </w:p>
        </w:tc>
        <w:tc>
          <w:tcPr>
            <w:tcW w:w="0" w:type="auto"/>
            <w:tcBorders>
              <w:top w:val="single" w:sz="2" w:space="0" w:color="000000"/>
              <w:left w:val="single" w:sz="2" w:space="0" w:color="000000"/>
              <w:bottom w:val="single" w:sz="2" w:space="0" w:color="000000"/>
              <w:right w:val="single" w:sz="2" w:space="0" w:color="000000"/>
            </w:tcBorders>
            <w:vAlign w:val="center"/>
          </w:tcPr>
          <w:p w:rsidR="003B6F7C" w:rsidRDefault="003B6F7C" w:rsidP="003B6F7C">
            <w:pPr>
              <w:pStyle w:val="CUERPOTEXTOTABLA"/>
              <w:jc w:val="center"/>
              <w:rPr>
                <w:sz w:val="15"/>
              </w:rPr>
            </w:pPr>
            <w:r>
              <w:rPr>
                <w:sz w:val="15"/>
              </w:rPr>
              <w:t>Mortero de vermiculita-perlita con cemento (baja densidad)</w:t>
            </w:r>
          </w:p>
        </w:tc>
      </w:tr>
      <w:tr w:rsidR="003B6F7C" w:rsidTr="003B6F7C">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B6F7C" w:rsidRDefault="003B6F7C" w:rsidP="003B6F7C">
            <w:pPr>
              <w:pStyle w:val="CUERPOTEXTOTABLA"/>
              <w:rPr>
                <w:sz w:val="15"/>
              </w:rPr>
            </w:pPr>
            <w:r>
              <w:rPr>
                <w:sz w:val="15"/>
              </w:rPr>
              <w:t>Suelo de Baja (0,0)</w:t>
            </w:r>
          </w:p>
        </w:tc>
        <w:tc>
          <w:tcPr>
            <w:tcW w:w="0" w:type="auto"/>
            <w:tcBorders>
              <w:top w:val="single" w:sz="2" w:space="0" w:color="000000"/>
              <w:left w:val="single" w:sz="2" w:space="0" w:color="000000"/>
              <w:bottom w:val="single" w:sz="2" w:space="0" w:color="000000"/>
              <w:right w:val="single" w:sz="2" w:space="0" w:color="000000"/>
            </w:tcBorders>
            <w:vAlign w:val="center"/>
          </w:tcPr>
          <w:p w:rsidR="003B6F7C" w:rsidRDefault="003B6F7C" w:rsidP="003B6F7C">
            <w:pPr>
              <w:pStyle w:val="CUERPOTEXTOTABLA"/>
              <w:jc w:val="center"/>
              <w:rPr>
                <w:sz w:val="15"/>
              </w:rPr>
            </w:pPr>
            <w:r>
              <w:rPr>
                <w:sz w:val="15"/>
              </w:rPr>
              <w:t>-</w:t>
            </w:r>
          </w:p>
        </w:tc>
        <w:tc>
          <w:tcPr>
            <w:tcW w:w="0" w:type="auto"/>
            <w:tcBorders>
              <w:top w:val="single" w:sz="2" w:space="0" w:color="000000"/>
              <w:left w:val="single" w:sz="2" w:space="0" w:color="000000"/>
              <w:bottom w:val="single" w:sz="2" w:space="0" w:color="000000"/>
              <w:right w:val="single" w:sz="2" w:space="0" w:color="000000"/>
            </w:tcBorders>
            <w:vAlign w:val="center"/>
          </w:tcPr>
          <w:p w:rsidR="003B6F7C" w:rsidRDefault="003B6F7C" w:rsidP="003B6F7C">
            <w:pPr>
              <w:pStyle w:val="CUERPOTEXTOTABLA"/>
              <w:jc w:val="center"/>
              <w:rPr>
                <w:sz w:val="15"/>
              </w:rPr>
            </w:pPr>
            <w:r>
              <w:rPr>
                <w:sz w:val="15"/>
              </w:rPr>
              <w:t>-</w:t>
            </w:r>
          </w:p>
        </w:tc>
        <w:tc>
          <w:tcPr>
            <w:tcW w:w="0" w:type="auto"/>
            <w:tcBorders>
              <w:top w:val="single" w:sz="2" w:space="0" w:color="000000"/>
              <w:left w:val="single" w:sz="2" w:space="0" w:color="000000"/>
              <w:bottom w:val="single" w:sz="2" w:space="0" w:color="000000"/>
              <w:right w:val="single" w:sz="2" w:space="0" w:color="000000"/>
            </w:tcBorders>
            <w:vAlign w:val="center"/>
          </w:tcPr>
          <w:p w:rsidR="003B6F7C" w:rsidRDefault="003B6F7C" w:rsidP="003B6F7C">
            <w:pPr>
              <w:pStyle w:val="CUERPOTEXTOTABLA"/>
              <w:jc w:val="center"/>
              <w:rPr>
                <w:sz w:val="15"/>
              </w:rPr>
            </w:pPr>
            <w:r>
              <w:rPr>
                <w:sz w:val="15"/>
              </w:rPr>
              <w:t>-</w:t>
            </w:r>
          </w:p>
        </w:tc>
        <w:tc>
          <w:tcPr>
            <w:tcW w:w="0" w:type="auto"/>
            <w:tcBorders>
              <w:top w:val="single" w:sz="2" w:space="0" w:color="000000"/>
              <w:left w:val="single" w:sz="2" w:space="0" w:color="000000"/>
              <w:bottom w:val="single" w:sz="2" w:space="0" w:color="000000"/>
              <w:right w:val="single" w:sz="2" w:space="0" w:color="000000"/>
            </w:tcBorders>
            <w:vAlign w:val="center"/>
          </w:tcPr>
          <w:p w:rsidR="003B6F7C" w:rsidRDefault="003B6F7C" w:rsidP="003B6F7C">
            <w:pPr>
              <w:pStyle w:val="CUERPOTEXTOTABLA"/>
              <w:jc w:val="center"/>
              <w:rPr>
                <w:sz w:val="15"/>
              </w:rPr>
            </w:pPr>
            <w:r>
              <w:rPr>
                <w:sz w:val="15"/>
              </w:rPr>
              <w:t>-</w:t>
            </w:r>
          </w:p>
        </w:tc>
        <w:tc>
          <w:tcPr>
            <w:tcW w:w="0" w:type="auto"/>
            <w:tcBorders>
              <w:top w:val="single" w:sz="2" w:space="0" w:color="000000"/>
              <w:left w:val="single" w:sz="2" w:space="0" w:color="000000"/>
              <w:bottom w:val="single" w:sz="2" w:space="0" w:color="000000"/>
              <w:right w:val="single" w:sz="2" w:space="0" w:color="000000"/>
            </w:tcBorders>
            <w:vAlign w:val="center"/>
          </w:tcPr>
          <w:p w:rsidR="003B6F7C" w:rsidRDefault="003B6F7C" w:rsidP="003B6F7C">
            <w:pPr>
              <w:pStyle w:val="CUERPOTEXTOTABLA"/>
              <w:jc w:val="center"/>
              <w:rPr>
                <w:sz w:val="15"/>
              </w:rPr>
            </w:pPr>
            <w:r>
              <w:rPr>
                <w:sz w:val="15"/>
              </w:rPr>
              <w:t>-</w:t>
            </w:r>
          </w:p>
        </w:tc>
        <w:tc>
          <w:tcPr>
            <w:tcW w:w="0" w:type="auto"/>
            <w:tcBorders>
              <w:top w:val="single" w:sz="2" w:space="0" w:color="000000"/>
              <w:left w:val="single" w:sz="2" w:space="0" w:color="000000"/>
              <w:bottom w:val="single" w:sz="2" w:space="0" w:color="000000"/>
              <w:right w:val="single" w:sz="2" w:space="0" w:color="000000"/>
            </w:tcBorders>
            <w:vAlign w:val="center"/>
          </w:tcPr>
          <w:p w:rsidR="003B6F7C" w:rsidRDefault="003B6F7C" w:rsidP="003B6F7C">
            <w:pPr>
              <w:pStyle w:val="CUERPOTEXTOTABLA"/>
              <w:jc w:val="center"/>
              <w:rPr>
                <w:sz w:val="15"/>
              </w:rPr>
            </w:pPr>
            <w:r>
              <w:rPr>
                <w:sz w:val="15"/>
              </w:rPr>
              <w:t>-</w:t>
            </w:r>
          </w:p>
        </w:tc>
      </w:tr>
    </w:tbl>
    <w:p w:rsidR="00AF5DEE" w:rsidRDefault="00AF5DEE" w:rsidP="00AF5DEE">
      <w:pPr>
        <w:spacing w:after="0" w:line="2" w:lineRule="auto"/>
      </w:pPr>
    </w:p>
    <w:p w:rsidR="00AF5DEE" w:rsidRDefault="00AF5DEE" w:rsidP="00AF5DEE">
      <w:pPr>
        <w:spacing w:after="0" w:line="2" w:lineRule="auto"/>
      </w:pPr>
      <w:bookmarkStart w:id="12" w:name="PROJ:1:3:1:_RC_:1:4:4"/>
      <w:bookmarkEnd w:id="12"/>
    </w:p>
    <w:p w:rsidR="00AF5DEE" w:rsidRDefault="00AF5DEE" w:rsidP="00AF5DEE">
      <w:pPr>
        <w:pStyle w:val="CAP5"/>
        <w:keepNext/>
      </w:pPr>
      <w:r>
        <w:t>3.1.1.4.4. Cargas aplicadas en las subestructuras</w:t>
      </w:r>
    </w:p>
    <w:p w:rsidR="00AF5DEE" w:rsidRDefault="00AF5DEE" w:rsidP="00AF5DEE">
      <w:pPr>
        <w:pStyle w:val="CUERPOTEXTO"/>
        <w:keepNext/>
        <w:spacing w:after="182"/>
      </w:pPr>
      <w:r>
        <w:t>Referencias:</w:t>
      </w:r>
    </w:p>
    <w:p w:rsidR="00AF5DEE" w:rsidRDefault="00AF5DEE" w:rsidP="00AF5DEE">
      <w:pPr>
        <w:pStyle w:val="CUERPOTEXTO"/>
        <w:keepNext/>
      </w:pPr>
      <w:r>
        <w:t xml:space="preserve"> </w:t>
      </w:r>
    </w:p>
    <w:p w:rsidR="00AF5DEE" w:rsidRDefault="00AF5DEE" w:rsidP="00AF5DEE">
      <w:pPr>
        <w:pStyle w:val="CUERPOTEXTO"/>
        <w:ind w:left="567"/>
      </w:pPr>
      <w:r>
        <w:t>'P1', 'P2':</w:t>
      </w:r>
    </w:p>
    <w:p w:rsidR="00AF5DEE" w:rsidRDefault="00AF5DEE" w:rsidP="00AF5DEE">
      <w:pPr>
        <w:pStyle w:val="CUERPOTEXTO"/>
        <w:numPr>
          <w:ilvl w:val="0"/>
          <w:numId w:val="19"/>
        </w:numPr>
        <w:spacing w:after="0"/>
      </w:pPr>
      <w:r>
        <w:tab/>
        <w:t>Cargas puntuales, uniformes, en faja y momentos puntuales: 'P1' es el valor de la carga. 'P2' no se utiliza.</w:t>
      </w:r>
    </w:p>
    <w:p w:rsidR="00AF5DEE" w:rsidRDefault="00AF5DEE" w:rsidP="00AF5DEE">
      <w:pPr>
        <w:pStyle w:val="CUERPOTEXTO"/>
        <w:numPr>
          <w:ilvl w:val="0"/>
          <w:numId w:val="19"/>
        </w:numPr>
        <w:spacing w:after="0"/>
      </w:pPr>
      <w:r>
        <w:tab/>
        <w:t>Cargas trapezoidales: 'P1' es el valor de la carga en el punto donde comienza (L1) y 'P2' es el valor de la carga en el punto donde termina (L2).</w:t>
      </w:r>
    </w:p>
    <w:p w:rsidR="00AF5DEE" w:rsidRDefault="00AF5DEE" w:rsidP="00AF5DEE">
      <w:pPr>
        <w:pStyle w:val="CUERPOTEXTO"/>
        <w:numPr>
          <w:ilvl w:val="0"/>
          <w:numId w:val="19"/>
        </w:numPr>
        <w:spacing w:after="0"/>
      </w:pPr>
      <w:r>
        <w:tab/>
        <w:t>Cargas triangulares: 'P1' es el valor máximo de la carga. 'P2' no se utiliza.</w:t>
      </w:r>
    </w:p>
    <w:p w:rsidR="00AF5DEE" w:rsidRDefault="00AF5DEE" w:rsidP="00AF5DEE">
      <w:pPr>
        <w:pStyle w:val="CUERPOTEXTO"/>
        <w:numPr>
          <w:ilvl w:val="0"/>
          <w:numId w:val="19"/>
        </w:numPr>
        <w:spacing w:after="0"/>
      </w:pPr>
      <w:r>
        <w:tab/>
        <w:t>Incrementos de temperatura: 'P1' y 'P2' son los valores de la temperatura en las caras exteriores o paramentos de la pieza. La orientación de la variación del incremento de temperatura sobre la sección transversal dependerá de la dirección seleccionada.</w:t>
      </w:r>
    </w:p>
    <w:p w:rsidR="00AF5DEE" w:rsidRDefault="00AF5DEE" w:rsidP="00AF5DEE">
      <w:pPr>
        <w:pStyle w:val="CUERPOTEXTO"/>
      </w:pPr>
      <w:r>
        <w:lastRenderedPageBreak/>
        <w:t xml:space="preserve"> </w:t>
      </w:r>
    </w:p>
    <w:p w:rsidR="00AF5DEE" w:rsidRDefault="00AF5DEE" w:rsidP="00AF5DEE">
      <w:pPr>
        <w:pStyle w:val="CUERPOTEXTO"/>
        <w:ind w:left="567"/>
      </w:pPr>
      <w:r>
        <w:t>'L1', 'L2':</w:t>
      </w:r>
    </w:p>
    <w:p w:rsidR="00AF5DEE" w:rsidRDefault="00AF5DEE" w:rsidP="00AF5DEE">
      <w:pPr>
        <w:pStyle w:val="CUERPOTEXTO"/>
        <w:numPr>
          <w:ilvl w:val="0"/>
          <w:numId w:val="20"/>
        </w:numPr>
        <w:spacing w:after="0"/>
      </w:pPr>
      <w:r>
        <w:tab/>
        <w:t>Cargas y momentos puntuales: 'L1' es la distancia entre el nudo inicial de la barra y la posición donde se aplica la carga. 'L2' no se utiliza.</w:t>
      </w:r>
    </w:p>
    <w:p w:rsidR="00AF5DEE" w:rsidRDefault="00AF5DEE" w:rsidP="00AF5DEE">
      <w:pPr>
        <w:pStyle w:val="CUERPOTEXTO"/>
        <w:numPr>
          <w:ilvl w:val="0"/>
          <w:numId w:val="20"/>
        </w:numPr>
        <w:spacing w:after="0"/>
      </w:pPr>
      <w:r>
        <w:tab/>
        <w:t>Cargas trapezoidales, en faja, y triangulares: 'L1' es la distancia entre el nudo inicial de la barra y la posición donde comienza la carga, 'L2' es la distancia entre el nudo inicial de la barra y la posición donde termina la carga.</w:t>
      </w:r>
    </w:p>
    <w:p w:rsidR="00AF5DEE" w:rsidRDefault="00AF5DEE" w:rsidP="00AF5DEE">
      <w:pPr>
        <w:pStyle w:val="CUERPOTEXTO"/>
      </w:pPr>
      <w:r>
        <w:t xml:space="preserve"> </w:t>
      </w:r>
    </w:p>
    <w:p w:rsidR="00AF5DEE" w:rsidRDefault="00AF5DEE" w:rsidP="00AF5DEE">
      <w:pPr>
        <w:pStyle w:val="CUERPOTEXTO"/>
        <w:ind w:left="567"/>
      </w:pPr>
      <w:r>
        <w:t>Unidades:</w:t>
      </w:r>
    </w:p>
    <w:p w:rsidR="00AF5DEE" w:rsidRDefault="00AF5DEE" w:rsidP="00AF5DEE">
      <w:pPr>
        <w:pStyle w:val="CUERPOTEXTO"/>
        <w:numPr>
          <w:ilvl w:val="0"/>
          <w:numId w:val="21"/>
        </w:numPr>
        <w:spacing w:after="0"/>
      </w:pPr>
      <w:r>
        <w:tab/>
        <w:t>Cargas puntuales: kN</w:t>
      </w:r>
    </w:p>
    <w:p w:rsidR="00AF5DEE" w:rsidRDefault="00AF5DEE" w:rsidP="00AF5DEE">
      <w:pPr>
        <w:pStyle w:val="CUERPOTEXTO"/>
        <w:numPr>
          <w:ilvl w:val="0"/>
          <w:numId w:val="21"/>
        </w:numPr>
        <w:spacing w:after="0"/>
      </w:pPr>
      <w:r>
        <w:tab/>
        <w:t>Momentos puntuales: kN·m.</w:t>
      </w:r>
    </w:p>
    <w:p w:rsidR="00AF5DEE" w:rsidRDefault="00AF5DEE" w:rsidP="00AF5DEE">
      <w:pPr>
        <w:pStyle w:val="CUERPOTEXTO"/>
        <w:numPr>
          <w:ilvl w:val="0"/>
          <w:numId w:val="21"/>
        </w:numPr>
        <w:spacing w:after="0"/>
      </w:pPr>
      <w:r>
        <w:tab/>
        <w:t>Cargas uniformes, en faja, triangulares y trapezoidales: kN/m.</w:t>
      </w:r>
    </w:p>
    <w:p w:rsidR="00AF5DEE" w:rsidRDefault="00AF5DEE" w:rsidP="00AF5DEE">
      <w:pPr>
        <w:pStyle w:val="CUERPOTEXTO"/>
        <w:numPr>
          <w:ilvl w:val="0"/>
          <w:numId w:val="21"/>
        </w:numPr>
        <w:spacing w:after="0"/>
      </w:pPr>
      <w:r>
        <w:tab/>
        <w:t>Incrementos de temperatura: °C.</w:t>
      </w:r>
    </w:p>
    <w:p w:rsidR="00AF5DEE" w:rsidRDefault="00AF5DEE" w:rsidP="00AF5DEE">
      <w:pPr>
        <w:pStyle w:val="CUERPOTEXTO"/>
      </w:pPr>
      <w:r>
        <w:t xml:space="preserve"> </w:t>
      </w:r>
    </w:p>
    <w:p w:rsidR="00AF5DEE" w:rsidRDefault="00AF5DEE" w:rsidP="00AF5DEE">
      <w:pPr>
        <w:pStyle w:val="CAP4"/>
        <w:keepNext/>
      </w:pPr>
      <w:r>
        <w:t>3.1.1.5. Cimientos (DB SE C)</w:t>
      </w:r>
    </w:p>
    <w:p w:rsidR="00AF5DEE" w:rsidRDefault="00AF5DEE" w:rsidP="00AF5DEE">
      <w:pPr>
        <w:spacing w:after="0" w:line="2" w:lineRule="auto"/>
      </w:pPr>
      <w:bookmarkStart w:id="13" w:name="PROJ:1:3:1:_RC_:1:5:1"/>
      <w:bookmarkEnd w:id="13"/>
    </w:p>
    <w:p w:rsidR="00AF5DEE" w:rsidRDefault="00AF5DEE" w:rsidP="00AF5DEE">
      <w:pPr>
        <w:pStyle w:val="CAP5"/>
        <w:keepNext/>
      </w:pPr>
      <w:r>
        <w:t>3.1.1.5.1. Bases de cálculo</w:t>
      </w:r>
    </w:p>
    <w:p w:rsidR="00AF5DEE" w:rsidRDefault="00AF5DEE" w:rsidP="00AF5DEE">
      <w:pPr>
        <w:pStyle w:val="CUERPOTEXTO"/>
        <w:keepNext/>
        <w:spacing w:after="182"/>
        <w:rPr>
          <w:b/>
        </w:rPr>
      </w:pPr>
      <w:r>
        <w:rPr>
          <w:b/>
        </w:rPr>
        <w:t>Método de cálculo</w:t>
      </w:r>
    </w:p>
    <w:p w:rsidR="00AF5DEE" w:rsidRDefault="00AF5DEE" w:rsidP="00AF5DEE">
      <w:pPr>
        <w:pStyle w:val="CUERPOTEXTO"/>
        <w:keepNext/>
        <w:ind w:left="283"/>
      </w:pPr>
      <w:r>
        <w:t>El comportamiento de la cimentación se verifica frente a la capacidad portante (resistencia y estabilidad) y la aptitud al servicio. A estos efectos se distinguirá, respectivamente, entre estados límite últimos y estados límite de servicio.</w:t>
      </w:r>
    </w:p>
    <w:p w:rsidR="00AF5DEE" w:rsidRDefault="00AF5DEE" w:rsidP="00AF5DEE">
      <w:pPr>
        <w:pStyle w:val="CUERPOTEXTO"/>
        <w:keepNext/>
        <w:ind w:left="283"/>
      </w:pPr>
      <w:r>
        <w:t>Las comprobaciones de la capacidad portante y de la aptitud al servicio de la cimentación se efectúan para las situaciones de dimensionado pertinentes.</w:t>
      </w:r>
    </w:p>
    <w:p w:rsidR="00AF5DEE" w:rsidRDefault="00AF5DEE" w:rsidP="00AF5DEE">
      <w:pPr>
        <w:pStyle w:val="CUERPOTEXTO"/>
        <w:ind w:left="283"/>
      </w:pPr>
      <w:r>
        <w:t>Las situaciones de dimensionado se clasifican en:</w:t>
      </w:r>
    </w:p>
    <w:p w:rsidR="00AF5DEE" w:rsidRDefault="00AF5DEE" w:rsidP="00AF5DEE">
      <w:pPr>
        <w:pStyle w:val="CUERPOTEXTO"/>
        <w:keepNext/>
        <w:numPr>
          <w:ilvl w:val="0"/>
          <w:numId w:val="22"/>
        </w:numPr>
      </w:pPr>
      <w:r>
        <w:tab/>
        <w:t>situaciones persistentes, que se refieren a las condiciones normales de uso;</w:t>
      </w:r>
    </w:p>
    <w:p w:rsidR="00AF5DEE" w:rsidRDefault="00AF5DEE" w:rsidP="00AF5DEE">
      <w:pPr>
        <w:pStyle w:val="CUERPOTEXTO"/>
        <w:numPr>
          <w:ilvl w:val="0"/>
          <w:numId w:val="22"/>
        </w:numPr>
      </w:pPr>
      <w:r>
        <w:tab/>
        <w:t>situaciones transitorias, que se refieren a unas condiciones aplicables durante un tiempo limitado, tales como situaciones sin drenaje o de corto plazo durante la construcción;</w:t>
      </w:r>
    </w:p>
    <w:p w:rsidR="00AF5DEE" w:rsidRDefault="00AF5DEE" w:rsidP="00AF5DEE">
      <w:pPr>
        <w:pStyle w:val="CUERPOTEXTO"/>
        <w:numPr>
          <w:ilvl w:val="0"/>
          <w:numId w:val="22"/>
        </w:numPr>
      </w:pPr>
      <w:r>
        <w:tab/>
        <w:t>situaciones extraordinarias, que se refieren a unas condiciones excepcionales en las que se puede encontrar, o a las que puede estar expuesto el edificio, incluido el sismo.</w:t>
      </w:r>
    </w:p>
    <w:p w:rsidR="00AF5DEE" w:rsidRDefault="00AF5DEE" w:rsidP="00AF5DEE">
      <w:pPr>
        <w:pStyle w:val="CUERPOTEXTO"/>
        <w:ind w:left="283"/>
      </w:pPr>
      <w:r>
        <w:t>El dimensionado de secciones se realiza según la Teoría de los Estados Límite Últimos (apartado 3.2.1 DB SE) y los Estados Límite de Servicio (apartado 3.2.2 DB SE).</w:t>
      </w:r>
    </w:p>
    <w:p w:rsidR="00AF5DEE" w:rsidRDefault="00AF5DEE" w:rsidP="00AF5DEE">
      <w:pPr>
        <w:pStyle w:val="CUERPOTEXTO"/>
        <w:keepNext/>
        <w:spacing w:after="62"/>
        <w:rPr>
          <w:b/>
        </w:rPr>
      </w:pPr>
      <w:r>
        <w:rPr>
          <w:b/>
        </w:rPr>
        <w:t>Verificaciones</w:t>
      </w:r>
    </w:p>
    <w:p w:rsidR="00AF5DEE" w:rsidRDefault="00AF5DEE" w:rsidP="00AF5DEE">
      <w:pPr>
        <w:pStyle w:val="CUERPOTEXTO"/>
        <w:keepNext/>
        <w:spacing w:after="182"/>
        <w:ind w:left="283"/>
      </w:pPr>
      <w:r>
        <w:t>Las verificaciones de los estados límite se basan en el uso de modelos adecuados para la cimentación y su terreno de apoyo y para evaluar los efectos de las acciones del edificio y del terreno sobre el edificio.</w:t>
      </w:r>
    </w:p>
    <w:p w:rsidR="00AF5DEE" w:rsidRDefault="00AF5DEE" w:rsidP="00AF5DEE">
      <w:pPr>
        <w:pStyle w:val="CUERPOTEXTO"/>
        <w:keepNext/>
        <w:spacing w:after="147"/>
        <w:ind w:left="283"/>
      </w:pPr>
      <w:r>
        <w:t>Para verificar que no se supera ningún estado límite se han utilizado los valores adecuados para:</w:t>
      </w:r>
    </w:p>
    <w:p w:rsidR="00AF5DEE" w:rsidRDefault="00AF5DEE" w:rsidP="00AF5DEE">
      <w:pPr>
        <w:pStyle w:val="CUERPOTEXTO"/>
        <w:keepNext/>
        <w:spacing w:after="205"/>
        <w:ind w:left="420" w:hanging="136"/>
      </w:pPr>
      <w:r>
        <w:t>-</w:t>
      </w:r>
      <w:r>
        <w:tab/>
        <w:t>las solicitaciones del edificio sobre la cimentación;</w:t>
      </w:r>
    </w:p>
    <w:p w:rsidR="00AF5DEE" w:rsidRDefault="00AF5DEE" w:rsidP="00AF5DEE">
      <w:pPr>
        <w:pStyle w:val="CUERPOTEXTO"/>
        <w:keepNext/>
        <w:spacing w:after="205"/>
        <w:ind w:left="420" w:hanging="136"/>
      </w:pPr>
      <w:r>
        <w:t>-</w:t>
      </w:r>
      <w:r>
        <w:tab/>
        <w:t>las acciones (cargas y empujes) que se puedan transmitir o generar a través del terreno sobre la cimentación;</w:t>
      </w:r>
    </w:p>
    <w:p w:rsidR="00AF5DEE" w:rsidRDefault="00AF5DEE" w:rsidP="00AF5DEE">
      <w:pPr>
        <w:pStyle w:val="CUERPOTEXTO"/>
        <w:spacing w:after="205"/>
        <w:ind w:left="420" w:hanging="136"/>
      </w:pPr>
      <w:r>
        <w:t>-</w:t>
      </w:r>
      <w:r>
        <w:tab/>
        <w:t>los parámetros del comportamiento mecánico del terreno;</w:t>
      </w:r>
    </w:p>
    <w:p w:rsidR="00AF5DEE" w:rsidRDefault="00AF5DEE" w:rsidP="00AF5DEE">
      <w:pPr>
        <w:pStyle w:val="CUERPOTEXTO"/>
        <w:spacing w:after="205"/>
        <w:ind w:left="420" w:hanging="136"/>
      </w:pPr>
      <w:r>
        <w:t>-</w:t>
      </w:r>
      <w:r>
        <w:tab/>
        <w:t>los parámetros del comportamiento mecánico de los materiales utilizados en la construcción de la cimentación;</w:t>
      </w:r>
    </w:p>
    <w:p w:rsidR="00AF5DEE" w:rsidRDefault="00AF5DEE" w:rsidP="00AF5DEE">
      <w:pPr>
        <w:pStyle w:val="CUERPOTEXTO"/>
        <w:spacing w:after="290"/>
        <w:ind w:left="420" w:hanging="136"/>
      </w:pPr>
      <w:r>
        <w:t>-</w:t>
      </w:r>
      <w:r>
        <w:tab/>
        <w:t>los datos geométricos del terreno y la cimentación.</w:t>
      </w:r>
    </w:p>
    <w:p w:rsidR="00AF5DEE" w:rsidRDefault="00AF5DEE" w:rsidP="00AF5DEE">
      <w:pPr>
        <w:pStyle w:val="CUERPOTEXTO"/>
        <w:keepNext/>
        <w:spacing w:after="182"/>
        <w:rPr>
          <w:b/>
        </w:rPr>
      </w:pPr>
      <w:r>
        <w:rPr>
          <w:b/>
        </w:rPr>
        <w:t>Acciones</w:t>
      </w:r>
    </w:p>
    <w:p w:rsidR="00AF5DEE" w:rsidRDefault="00AF5DEE" w:rsidP="00AF5DEE">
      <w:pPr>
        <w:pStyle w:val="CUERPOTEXTO"/>
        <w:ind w:left="283"/>
      </w:pPr>
      <w:r>
        <w:t>Para cada situación de dimensionado de la cimentación se han tenido en cuenta tanto las acciones que actúan sobre el edificio como las acciones geotécnicas que se transmiten o generan a través del terreno en que se apoya el mismo.</w:t>
      </w:r>
    </w:p>
    <w:p w:rsidR="00AF5DEE" w:rsidRDefault="00AF5DEE" w:rsidP="00AF5DEE">
      <w:pPr>
        <w:pStyle w:val="CUERPOTEXTO"/>
        <w:keepNext/>
        <w:spacing w:after="147"/>
        <w:rPr>
          <w:b/>
        </w:rPr>
      </w:pPr>
      <w:r>
        <w:rPr>
          <w:b/>
        </w:rPr>
        <w:lastRenderedPageBreak/>
        <w:t>Coeficientes parciales de seguridad</w:t>
      </w:r>
    </w:p>
    <w:p w:rsidR="00AF5DEE" w:rsidRDefault="00AF5DEE" w:rsidP="00AF5DEE">
      <w:pPr>
        <w:pStyle w:val="CUERPOTEXTO"/>
        <w:keepNext/>
        <w:spacing w:after="182"/>
        <w:ind w:left="283"/>
      </w:pPr>
      <w:r>
        <w:t>La utilización de los coeficientes parciales implica la verificación de que, para las situaciones de dimensionado de la cimentación, no se supere ninguno de los estados límite, al introducir en los modelos correspondientes los valores de cálculo para las distintas variables que describen los efectos de las acciones sobre la cimentación y la resistencia del terreno.</w:t>
      </w:r>
    </w:p>
    <w:p w:rsidR="00AF5DEE" w:rsidRDefault="00AF5DEE" w:rsidP="00AF5DEE">
      <w:pPr>
        <w:pStyle w:val="CUERPOTEXTO"/>
        <w:spacing w:after="267"/>
        <w:ind w:left="283"/>
      </w:pPr>
      <w:r>
        <w:t>Para las acciones y para las resistencias de cálculo de los materiales y del terreno, se han adoptado los coeficientes parciales indicados en la tabla 2.1 del documento DB SE C.</w:t>
      </w:r>
    </w:p>
    <w:p w:rsidR="00AF5DEE" w:rsidRDefault="00AF5DEE" w:rsidP="00AF5DEE">
      <w:pPr>
        <w:spacing w:after="0" w:line="2" w:lineRule="auto"/>
      </w:pPr>
      <w:bookmarkStart w:id="14" w:name="PROJ:1:3:1:_RC_:1:5:2"/>
      <w:bookmarkEnd w:id="14"/>
    </w:p>
    <w:p w:rsidR="00AF5DEE" w:rsidRDefault="00AF5DEE" w:rsidP="00AF5DEE">
      <w:pPr>
        <w:pStyle w:val="CAP5"/>
        <w:keepNext/>
      </w:pPr>
      <w:r>
        <w:t>3.1.1.5.2. Estudio geotécnico</w:t>
      </w:r>
    </w:p>
    <w:p w:rsidR="00AF5DEE" w:rsidRDefault="00AF5DEE" w:rsidP="00AF5DEE">
      <w:pPr>
        <w:pStyle w:val="CUERPOTEXTO"/>
      </w:pPr>
      <w:r>
        <w:t>Se han considerado los datos proporcionados y ya descritos en el correspondiente apartado de la memoria constructiva.</w:t>
      </w:r>
    </w:p>
    <w:p w:rsidR="00AF5DEE" w:rsidRDefault="00AF5DEE" w:rsidP="00AF5DEE">
      <w:pPr>
        <w:pStyle w:val="CUERPOTEXTO"/>
      </w:pPr>
      <w:r>
        <w:t>En el anexo correspondiente a Información Geotécnica se adjunta el informe geotécnico del proyecto.</w:t>
      </w:r>
    </w:p>
    <w:p w:rsidR="00AF5DEE" w:rsidRDefault="00AF5DEE" w:rsidP="00AF5DEE">
      <w:pPr>
        <w:pStyle w:val="CUERPOTEXTO"/>
        <w:keepNext/>
        <w:spacing w:before="85" w:after="267"/>
        <w:rPr>
          <w:b/>
        </w:rPr>
      </w:pPr>
      <w:r>
        <w:rPr>
          <w:b/>
        </w:rPr>
        <w:t>Parámetros geotécnicos adoptados en el cálculo</w:t>
      </w:r>
    </w:p>
    <w:p w:rsidR="00AF5DEE" w:rsidRPr="0053611B" w:rsidRDefault="00AF5DEE" w:rsidP="00AF5DEE">
      <w:pPr>
        <w:pStyle w:val="CUERPOTEXTO"/>
        <w:keepNext/>
        <w:spacing w:before="85" w:after="267"/>
        <w:ind w:left="283"/>
        <w:rPr>
          <w:b/>
        </w:rPr>
      </w:pPr>
      <w:r w:rsidRPr="0053611B">
        <w:rPr>
          <w:b/>
        </w:rPr>
        <w:t>Cimentación</w:t>
      </w:r>
    </w:p>
    <w:p w:rsidR="00B61B64" w:rsidRPr="0053611B" w:rsidRDefault="00B61B64" w:rsidP="00AF5DEE">
      <w:pPr>
        <w:pStyle w:val="CUERPOTEXTO"/>
        <w:keepNext/>
        <w:ind w:left="850"/>
      </w:pPr>
      <w:r w:rsidRPr="0053611B">
        <w:t>Se requiere una cimentación profunda, dada la caraterización del terreno que recomienda el estudio geotécnico realizado.</w:t>
      </w:r>
    </w:p>
    <w:p w:rsidR="00E0557A" w:rsidRPr="0053611B" w:rsidRDefault="00E0557A" w:rsidP="00AF5DEE">
      <w:pPr>
        <w:pStyle w:val="CUERPOTEXTO"/>
        <w:keepNext/>
        <w:ind w:left="850"/>
      </w:pPr>
      <w:r w:rsidRPr="0053611B">
        <w:t>Se requiere</w:t>
      </w:r>
      <w:r w:rsidR="00B61B64" w:rsidRPr="0053611B">
        <w:t xml:space="preserve">, además, </w:t>
      </w:r>
      <w:r w:rsidRPr="0053611B">
        <w:t>uso de aditivos para una caracterización de hormigón Qc, en una cimentación profunda mediante pilotes o micropilotes.</w:t>
      </w:r>
    </w:p>
    <w:p w:rsidR="00AF5DEE" w:rsidRPr="0053611B" w:rsidRDefault="00AF5DEE" w:rsidP="00AF5DEE">
      <w:pPr>
        <w:spacing w:after="0" w:line="2" w:lineRule="auto"/>
      </w:pPr>
      <w:bookmarkStart w:id="15" w:name="PROJ:1:3:1:_RC_:1:5:3"/>
      <w:bookmarkEnd w:id="15"/>
    </w:p>
    <w:p w:rsidR="00AF5DEE" w:rsidRPr="0053611B" w:rsidRDefault="00AF5DEE" w:rsidP="00AF5DEE">
      <w:pPr>
        <w:pStyle w:val="CAP5"/>
        <w:keepNext/>
      </w:pPr>
      <w:r w:rsidRPr="0053611B">
        <w:t>3.1.1.5.3. Descripción, materiales y dimensionado de elementos</w:t>
      </w:r>
    </w:p>
    <w:p w:rsidR="00AF5DEE" w:rsidRPr="0053611B" w:rsidRDefault="00AF5DEE" w:rsidP="00AF5DEE">
      <w:pPr>
        <w:pStyle w:val="CUERPOTEXTO"/>
        <w:keepNext/>
        <w:spacing w:after="182"/>
        <w:rPr>
          <w:b/>
        </w:rPr>
      </w:pPr>
      <w:r w:rsidRPr="0053611B">
        <w:rPr>
          <w:b/>
        </w:rPr>
        <w:t>Descripción</w:t>
      </w:r>
    </w:p>
    <w:p w:rsidR="0053611B" w:rsidRDefault="0053611B" w:rsidP="0053611B">
      <w:pPr>
        <w:pStyle w:val="CUERPOTEXTO"/>
        <w:keepNext/>
        <w:spacing w:after="0"/>
        <w:ind w:left="567"/>
      </w:pPr>
      <w:r w:rsidRPr="0053611B">
        <w:t xml:space="preserve">La cimentación es profunda y se resuelve mediante los siguientes elementos: pilotaje con encepados rígidos de hormigón armado de </w:t>
      </w:r>
      <w:r w:rsidR="00F84018">
        <w:t>diferentes tipologías</w:t>
      </w:r>
      <w:r w:rsidRPr="0053611B">
        <w:t>.</w:t>
      </w:r>
    </w:p>
    <w:p w:rsidR="00F84018" w:rsidRPr="0053611B" w:rsidRDefault="00F84018" w:rsidP="0053611B">
      <w:pPr>
        <w:pStyle w:val="CUERPOTEXTO"/>
        <w:keepNext/>
        <w:spacing w:after="0"/>
        <w:ind w:left="567"/>
      </w:pPr>
    </w:p>
    <w:p w:rsidR="00F84018" w:rsidRDefault="00F84018" w:rsidP="00F84018">
      <w:pPr>
        <w:pStyle w:val="CUERPOTEXTO"/>
        <w:keepNext/>
        <w:spacing w:after="0"/>
        <w:ind w:left="567"/>
      </w:pPr>
      <w:r>
        <w:t>El diseño pretentde dar continuidad a la tipología de cimentación adoptada en fases anteriores.</w:t>
      </w:r>
    </w:p>
    <w:p w:rsidR="00F84018" w:rsidRDefault="00F84018" w:rsidP="00F84018">
      <w:pPr>
        <w:pStyle w:val="CUERPOTEXTO"/>
        <w:keepNext/>
        <w:spacing w:after="0"/>
        <w:ind w:left="567"/>
      </w:pPr>
      <w:r>
        <w:t> </w:t>
      </w:r>
    </w:p>
    <w:p w:rsidR="00F84018" w:rsidRDefault="00F84018" w:rsidP="00F84018">
      <w:pPr>
        <w:pStyle w:val="CUERPOTEXTO"/>
        <w:keepNext/>
        <w:spacing w:after="0"/>
        <w:ind w:left="567"/>
      </w:pPr>
      <w:r>
        <w:t>Para su diseño, se ha considerado la columna estratigráfica definida en el estudio geotécnico de gmc, con reconocimientos en la zona de ampliación.</w:t>
      </w:r>
    </w:p>
    <w:p w:rsidR="00F84018" w:rsidRDefault="00F84018" w:rsidP="00F84018">
      <w:pPr>
        <w:pStyle w:val="CUERPOTEXTO"/>
        <w:keepNext/>
        <w:spacing w:after="0"/>
        <w:ind w:left="567"/>
      </w:pPr>
      <w:r>
        <w:t> </w:t>
      </w:r>
    </w:p>
    <w:p w:rsidR="00F84018" w:rsidRDefault="00F84018" w:rsidP="00F84018">
      <w:pPr>
        <w:pStyle w:val="CUERPOTEXTO"/>
        <w:keepNext/>
        <w:spacing w:after="0"/>
        <w:ind w:left="567"/>
      </w:pPr>
      <w:r>
        <w:t>Por otra parte, para la adopción de los valores unitarios de resistencia en el nivel 3 descrito en el estudio de gmc, pueden considerarse los parámetros propuestos y justificados en el estudio geotécnico que realizó INTEMAC en esta misma parcela:</w:t>
      </w:r>
    </w:p>
    <w:p w:rsidR="00F84018" w:rsidRDefault="00F84018" w:rsidP="00F84018">
      <w:pPr>
        <w:pStyle w:val="CUERPOTEXTO"/>
        <w:keepNext/>
        <w:spacing w:after="0"/>
        <w:ind w:left="567"/>
      </w:pPr>
      <w:r>
        <w:t> </w:t>
      </w:r>
    </w:p>
    <w:p w:rsidR="00F84018" w:rsidRDefault="00F84018" w:rsidP="00F84018">
      <w:pPr>
        <w:pStyle w:val="CUERPOTEXTO"/>
        <w:keepNext/>
        <w:spacing w:after="0"/>
        <w:ind w:left="567"/>
      </w:pPr>
      <w:r>
        <w:t>Resistencia límite por el fuste, r</w:t>
      </w:r>
      <w:r w:rsidRPr="00F84018">
        <w:t>flim</w:t>
      </w:r>
      <w:r>
        <w:t xml:space="preserve"> = 150 kPa.</w:t>
      </w:r>
      <w:r w:rsidR="009956AA">
        <w:t xml:space="preserve"> (1,53 Kp/cm²)</w:t>
      </w:r>
    </w:p>
    <w:p w:rsidR="00F84018" w:rsidRDefault="00F84018" w:rsidP="00F84018">
      <w:pPr>
        <w:pStyle w:val="CUERPOTEXTO"/>
        <w:keepNext/>
        <w:spacing w:after="0"/>
        <w:ind w:left="567"/>
      </w:pPr>
      <w:r>
        <w:t>Resistencia límite por la punta, rp = 7,5 MPa.</w:t>
      </w:r>
      <w:r w:rsidR="009956AA">
        <w:t xml:space="preserve"> (764,79 Kp/cm²)</w:t>
      </w:r>
    </w:p>
    <w:p w:rsidR="00F84018" w:rsidRDefault="00F84018" w:rsidP="00F84018">
      <w:pPr>
        <w:pStyle w:val="CUERPOTEXTO"/>
        <w:keepNext/>
        <w:spacing w:after="0"/>
        <w:ind w:left="567"/>
      </w:pPr>
      <w:r>
        <w:t> </w:t>
      </w:r>
    </w:p>
    <w:p w:rsidR="00F84018" w:rsidRDefault="00F84018" w:rsidP="00F84018">
      <w:pPr>
        <w:pStyle w:val="CUERPOTEXTO"/>
        <w:keepNext/>
        <w:spacing w:after="0"/>
        <w:ind w:left="567"/>
      </w:pPr>
      <w:r>
        <w:t xml:space="preserve">En el cálculo, se minoran los valores límites antes dados, dividiéndolos por un coeficiente de seguridad </w:t>
      </w:r>
      <w:r w:rsidRPr="00F84018">
        <w:t>g</w:t>
      </w:r>
      <w:r w:rsidR="009956AA">
        <w:t>R = 3,0, es decir, rflim=0,46 kp/cm² y rp=229,44 Kp/cm².</w:t>
      </w:r>
    </w:p>
    <w:p w:rsidR="009956AA" w:rsidRDefault="009956AA" w:rsidP="00F84018">
      <w:pPr>
        <w:pStyle w:val="CUERPOTEXTO"/>
        <w:keepNext/>
        <w:spacing w:after="0"/>
        <w:ind w:left="567"/>
      </w:pPr>
    </w:p>
    <w:p w:rsidR="009956AA" w:rsidRDefault="009956AA" w:rsidP="00F84018">
      <w:pPr>
        <w:pStyle w:val="CUERPOTEXTO"/>
        <w:keepNext/>
        <w:spacing w:after="0"/>
        <w:ind w:left="567"/>
      </w:pPr>
      <w:r>
        <w:t>Teniendo en cuenta el diámetro de los pilotes (45 cm), la resistencia de cálculo por fuste será de 65,03 Kp/m y en punta será de (3,1416*</w:t>
      </w:r>
      <w:r w:rsidR="005B0929">
        <w:t>(</w:t>
      </w:r>
      <w:r>
        <w:t>22</w:t>
      </w:r>
      <w:r w:rsidR="005B0929">
        <w:t>,</w:t>
      </w:r>
      <w:r>
        <w:t>5^2</w:t>
      </w:r>
      <w:r w:rsidR="005B0929">
        <w:t>)</w:t>
      </w:r>
      <w:r>
        <w:t>*229</w:t>
      </w:r>
      <w:r w:rsidR="005B0929">
        <w:t>,</w:t>
      </w:r>
      <w:r>
        <w:t xml:space="preserve">44) </w:t>
      </w:r>
      <w:r w:rsidR="005B0929">
        <w:t>364 T.</w:t>
      </w:r>
    </w:p>
    <w:p w:rsidR="00F84018" w:rsidRDefault="00F84018" w:rsidP="00F84018">
      <w:pPr>
        <w:pStyle w:val="CUERPOTEXTO"/>
        <w:keepNext/>
        <w:spacing w:after="0"/>
        <w:ind w:left="567"/>
      </w:pPr>
      <w:r>
        <w:t> </w:t>
      </w:r>
    </w:p>
    <w:p w:rsidR="00F84018" w:rsidRDefault="00F84018" w:rsidP="00F84018">
      <w:pPr>
        <w:pStyle w:val="CUERPOTEXTO"/>
        <w:keepNext/>
        <w:spacing w:after="0"/>
        <w:ind w:left="567"/>
      </w:pPr>
      <w:r>
        <w:t>Independientemente de la longitud resultante, deberá asegurarse un empotramiento mínimo de al menos 4 veces el diámetro del pilote en el nivel de arcillas negras con yesos con elevada consistencia (nivel 3 en informe de gmc).</w:t>
      </w:r>
    </w:p>
    <w:p w:rsidR="00F84018" w:rsidRDefault="00F84018" w:rsidP="00F84018">
      <w:pPr>
        <w:pStyle w:val="CUERPOTEXTO"/>
        <w:keepNext/>
        <w:spacing w:after="0"/>
        <w:ind w:left="567"/>
      </w:pPr>
      <w:r>
        <w:t> </w:t>
      </w:r>
    </w:p>
    <w:p w:rsidR="00F84018" w:rsidRDefault="00F84018" w:rsidP="00F84018">
      <w:pPr>
        <w:pStyle w:val="CUERPOTEXTO"/>
        <w:keepNext/>
        <w:spacing w:after="0"/>
        <w:ind w:left="567"/>
      </w:pPr>
      <w:r>
        <w:t>En cuanto al procedimiento de ejecución, se propone continuar con el seguido hasta ahora en fases anteriores. Perforación convencional (pilotes tipo CPI-7), finalizando la perforación con CPI-8 y hormig</w:t>
      </w:r>
      <w:r w:rsidR="00EC084B">
        <w:t>onado por tubo central:</w:t>
      </w:r>
    </w:p>
    <w:p w:rsidR="00EC084B" w:rsidRDefault="00EC084B" w:rsidP="00F84018">
      <w:pPr>
        <w:pStyle w:val="CUERPOTEXTO"/>
        <w:keepNext/>
        <w:spacing w:after="0"/>
        <w:ind w:left="567"/>
      </w:pPr>
    </w:p>
    <w:tbl>
      <w:tblPr>
        <w:tblW w:w="0" w:type="auto"/>
        <w:tblInd w:w="1278" w:type="dxa"/>
        <w:tblCellMar>
          <w:left w:w="0" w:type="dxa"/>
          <w:right w:w="0" w:type="dxa"/>
        </w:tblCellMar>
        <w:tblLook w:val="04A0"/>
      </w:tblPr>
      <w:tblGrid>
        <w:gridCol w:w="7015"/>
      </w:tblGrid>
      <w:tr w:rsidR="00EC084B" w:rsidRPr="00F233BD" w:rsidTr="00EC084B">
        <w:tc>
          <w:tcPr>
            <w:tcW w:w="7015"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EC084B" w:rsidRPr="00F233BD" w:rsidRDefault="00EC084B" w:rsidP="00EC084B">
            <w:pPr>
              <w:spacing w:before="100" w:beforeAutospacing="1" w:after="120"/>
              <w:rPr>
                <w:rFonts w:ascii="Times New Roman" w:hAnsi="Times New Roman"/>
                <w:sz w:val="24"/>
                <w:szCs w:val="24"/>
              </w:rPr>
            </w:pPr>
            <w:r w:rsidRPr="00F233BD">
              <w:rPr>
                <w:rFonts w:ascii="Times New Roman" w:hAnsi="Times New Roman"/>
                <w:b/>
                <w:bCs/>
                <w:i/>
                <w:iCs/>
                <w:spacing w:val="2"/>
                <w:lang w:val="es-ES_tradnl"/>
              </w:rPr>
              <w:t>Estratigrafía:</w:t>
            </w:r>
          </w:p>
          <w:p w:rsidR="00EC084B" w:rsidRPr="00F233BD" w:rsidRDefault="00EC084B" w:rsidP="00EC084B">
            <w:pPr>
              <w:spacing w:before="100" w:beforeAutospacing="1" w:after="120"/>
              <w:rPr>
                <w:rFonts w:ascii="Times New Roman" w:hAnsi="Times New Roman"/>
                <w:sz w:val="24"/>
                <w:szCs w:val="24"/>
              </w:rPr>
            </w:pPr>
            <w:r w:rsidRPr="00F233BD">
              <w:rPr>
                <w:rFonts w:ascii="Times New Roman" w:hAnsi="Times New Roman"/>
                <w:b/>
                <w:bCs/>
                <w:i/>
                <w:iCs/>
                <w:spacing w:val="2"/>
                <w:lang w:val="es-ES_tradnl"/>
              </w:rPr>
              <w:t>0,0 m – 1,5 m: Nivel 1: Rellenos.</w:t>
            </w:r>
          </w:p>
          <w:p w:rsidR="00EC084B" w:rsidRPr="00F233BD" w:rsidRDefault="00EC084B" w:rsidP="00EC084B">
            <w:pPr>
              <w:spacing w:before="100" w:beforeAutospacing="1" w:after="120"/>
              <w:rPr>
                <w:rFonts w:ascii="Times New Roman" w:hAnsi="Times New Roman"/>
                <w:sz w:val="24"/>
                <w:szCs w:val="24"/>
              </w:rPr>
            </w:pPr>
            <w:r w:rsidRPr="00F233BD">
              <w:rPr>
                <w:rFonts w:ascii="Times New Roman" w:hAnsi="Times New Roman"/>
                <w:b/>
                <w:bCs/>
                <w:i/>
                <w:iCs/>
                <w:spacing w:val="2"/>
                <w:lang w:val="es-ES_tradnl"/>
              </w:rPr>
              <w:t>1,5 m – 7,0 m: Nivel 2: Arcillas marrones con yesos.</w:t>
            </w:r>
          </w:p>
          <w:p w:rsidR="00EC084B" w:rsidRPr="00F233BD" w:rsidRDefault="00EC084B" w:rsidP="00EC084B">
            <w:pPr>
              <w:spacing w:before="100" w:beforeAutospacing="1" w:after="120"/>
              <w:rPr>
                <w:rFonts w:ascii="Times New Roman" w:hAnsi="Times New Roman"/>
                <w:sz w:val="24"/>
                <w:szCs w:val="24"/>
              </w:rPr>
            </w:pPr>
            <w:r w:rsidRPr="00F233BD">
              <w:rPr>
                <w:rFonts w:ascii="Times New Roman" w:hAnsi="Times New Roman"/>
                <w:b/>
                <w:bCs/>
                <w:i/>
                <w:iCs/>
                <w:spacing w:val="2"/>
                <w:lang w:val="es-ES_tradnl"/>
              </w:rPr>
              <w:lastRenderedPageBreak/>
              <w:t>&gt; 7,0 m: Nivel 3. Sustrato rígido. Arcillas grises con yesos.</w:t>
            </w:r>
          </w:p>
        </w:tc>
      </w:tr>
      <w:tr w:rsidR="00EC084B" w:rsidRPr="00F233BD" w:rsidTr="00EC084B">
        <w:tc>
          <w:tcPr>
            <w:tcW w:w="701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EC084B" w:rsidRPr="00F233BD" w:rsidRDefault="00EC084B" w:rsidP="00EC084B">
            <w:pPr>
              <w:spacing w:before="100" w:beforeAutospacing="1" w:after="120"/>
              <w:rPr>
                <w:rFonts w:ascii="Times New Roman" w:hAnsi="Times New Roman"/>
                <w:sz w:val="24"/>
                <w:szCs w:val="24"/>
              </w:rPr>
            </w:pPr>
            <w:r w:rsidRPr="00F233BD">
              <w:rPr>
                <w:rFonts w:ascii="Times New Roman" w:hAnsi="Times New Roman"/>
                <w:b/>
                <w:bCs/>
                <w:i/>
                <w:iCs/>
                <w:spacing w:val="2"/>
                <w:lang w:val="es-ES_tradnl"/>
              </w:rPr>
              <w:lastRenderedPageBreak/>
              <w:t>Longitud de pilotes: 11 m.</w:t>
            </w:r>
          </w:p>
          <w:p w:rsidR="00EC084B" w:rsidRPr="00F233BD" w:rsidRDefault="00EC084B" w:rsidP="00EC084B">
            <w:pPr>
              <w:spacing w:before="100" w:beforeAutospacing="1" w:after="120"/>
              <w:rPr>
                <w:rFonts w:ascii="Times New Roman" w:hAnsi="Times New Roman"/>
                <w:sz w:val="24"/>
                <w:szCs w:val="24"/>
              </w:rPr>
            </w:pPr>
            <w:r w:rsidRPr="00F233BD">
              <w:rPr>
                <w:rFonts w:ascii="Times New Roman" w:hAnsi="Times New Roman"/>
                <w:b/>
                <w:bCs/>
                <w:i/>
                <w:iCs/>
                <w:spacing w:val="2"/>
                <w:lang w:val="es-ES_tradnl"/>
              </w:rPr>
              <w:t>En apoyos P12, P13, P22 y P23 longitud de pilotes. 11,5 m.</w:t>
            </w:r>
          </w:p>
        </w:tc>
      </w:tr>
      <w:tr w:rsidR="00EC084B" w:rsidRPr="00F233BD" w:rsidTr="00EC084B">
        <w:tc>
          <w:tcPr>
            <w:tcW w:w="701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EC084B" w:rsidRPr="00F233BD" w:rsidRDefault="00EC084B" w:rsidP="00EC084B">
            <w:pPr>
              <w:spacing w:before="100" w:beforeAutospacing="1" w:after="120"/>
              <w:rPr>
                <w:rFonts w:ascii="Times New Roman" w:hAnsi="Times New Roman"/>
                <w:sz w:val="24"/>
                <w:szCs w:val="24"/>
              </w:rPr>
            </w:pPr>
            <w:r w:rsidRPr="00F233BD">
              <w:rPr>
                <w:rFonts w:ascii="Times New Roman" w:hAnsi="Times New Roman"/>
                <w:b/>
                <w:bCs/>
                <w:i/>
                <w:iCs/>
                <w:spacing w:val="2"/>
                <w:lang w:val="es-ES_tradnl"/>
              </w:rPr>
              <w:t xml:space="preserve">Comprobar en fase de ejecución que la profundidad de aparición del sustrato rígido es </w:t>
            </w:r>
            <w:r w:rsidRPr="00F233BD">
              <w:rPr>
                <w:rFonts w:ascii="Symbol" w:hAnsi="Symbol"/>
                <w:b/>
                <w:bCs/>
                <w:i/>
                <w:iCs/>
                <w:spacing w:val="2"/>
                <w:lang w:val="es-ES_tradnl"/>
              </w:rPr>
              <w:t></w:t>
            </w:r>
            <w:r w:rsidRPr="00F233BD">
              <w:rPr>
                <w:rFonts w:ascii="Times New Roman" w:hAnsi="Times New Roman"/>
                <w:b/>
                <w:bCs/>
                <w:i/>
                <w:iCs/>
                <w:spacing w:val="2"/>
                <w:lang w:val="es-ES_tradnl"/>
              </w:rPr>
              <w:t xml:space="preserve"> 7 m. En caso contrario incrementar longitud de pilote para garantizar empotramiento en el Nivel 3: </w:t>
            </w:r>
            <w:r w:rsidRPr="00F233BD">
              <w:rPr>
                <w:rFonts w:ascii="Symbol" w:hAnsi="Symbol"/>
                <w:b/>
                <w:bCs/>
                <w:i/>
                <w:iCs/>
                <w:spacing w:val="2"/>
                <w:lang w:val="es-ES_tradnl"/>
              </w:rPr>
              <w:t></w:t>
            </w:r>
            <w:r w:rsidRPr="00F233BD">
              <w:rPr>
                <w:rFonts w:ascii="Times New Roman" w:hAnsi="Times New Roman"/>
                <w:b/>
                <w:bCs/>
                <w:i/>
                <w:iCs/>
                <w:spacing w:val="2"/>
                <w:lang w:val="es-ES_tradnl"/>
              </w:rPr>
              <w:t xml:space="preserve"> 4 m.</w:t>
            </w:r>
          </w:p>
        </w:tc>
      </w:tr>
      <w:tr w:rsidR="00EC084B" w:rsidRPr="00F233BD" w:rsidTr="00EC084B">
        <w:tc>
          <w:tcPr>
            <w:tcW w:w="701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EC084B" w:rsidRPr="00F233BD" w:rsidRDefault="00EC084B" w:rsidP="00EC084B">
            <w:pPr>
              <w:spacing w:before="100" w:beforeAutospacing="1" w:after="120"/>
              <w:rPr>
                <w:rFonts w:ascii="Times New Roman" w:hAnsi="Times New Roman"/>
                <w:sz w:val="24"/>
                <w:szCs w:val="24"/>
              </w:rPr>
            </w:pPr>
            <w:r w:rsidRPr="00F233BD">
              <w:rPr>
                <w:rFonts w:ascii="Times New Roman" w:hAnsi="Times New Roman"/>
                <w:b/>
                <w:bCs/>
                <w:i/>
                <w:iCs/>
                <w:spacing w:val="2"/>
                <w:lang w:val="es-ES_tradnl"/>
              </w:rPr>
              <w:t>Procedimiento de ejecución:</w:t>
            </w:r>
          </w:p>
          <w:p w:rsidR="00EC084B" w:rsidRPr="00F233BD" w:rsidRDefault="00EC084B" w:rsidP="00EC084B">
            <w:pPr>
              <w:spacing w:before="100" w:beforeAutospacing="1" w:after="120"/>
              <w:rPr>
                <w:rFonts w:ascii="Times New Roman" w:hAnsi="Times New Roman"/>
                <w:sz w:val="24"/>
                <w:szCs w:val="24"/>
              </w:rPr>
            </w:pPr>
            <w:r w:rsidRPr="00F233BD">
              <w:rPr>
                <w:rFonts w:ascii="Times New Roman" w:hAnsi="Times New Roman"/>
                <w:b/>
                <w:bCs/>
                <w:i/>
                <w:iCs/>
                <w:spacing w:val="2"/>
                <w:lang w:val="es-ES_tradnl"/>
              </w:rPr>
              <w:t>- Fase 1: Perforación del pilote: CPI-7.</w:t>
            </w:r>
          </w:p>
          <w:p w:rsidR="00EC084B" w:rsidRPr="00F233BD" w:rsidRDefault="00EC084B" w:rsidP="00EC084B">
            <w:pPr>
              <w:spacing w:before="100" w:beforeAutospacing="1" w:after="120"/>
              <w:rPr>
                <w:rFonts w:ascii="Times New Roman" w:hAnsi="Times New Roman"/>
                <w:sz w:val="24"/>
                <w:szCs w:val="24"/>
              </w:rPr>
            </w:pPr>
            <w:r w:rsidRPr="00F233BD">
              <w:rPr>
                <w:rFonts w:ascii="Times New Roman" w:hAnsi="Times New Roman"/>
                <w:b/>
                <w:bCs/>
                <w:i/>
                <w:iCs/>
                <w:spacing w:val="2"/>
                <w:lang w:val="es-ES_tradnl"/>
              </w:rPr>
              <w:t>- Fase 2: Última maniobra de perforación del pilote y hormigonado: CPI-8.</w:t>
            </w:r>
          </w:p>
        </w:tc>
      </w:tr>
      <w:tr w:rsidR="00EC084B" w:rsidRPr="00F233BD" w:rsidTr="00EC084B">
        <w:tc>
          <w:tcPr>
            <w:tcW w:w="701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EC084B" w:rsidRPr="00F233BD" w:rsidRDefault="00EC084B" w:rsidP="00EC084B">
            <w:pPr>
              <w:spacing w:before="100" w:beforeAutospacing="1" w:after="120"/>
              <w:rPr>
                <w:rFonts w:ascii="Times New Roman" w:hAnsi="Times New Roman"/>
                <w:sz w:val="24"/>
                <w:szCs w:val="24"/>
              </w:rPr>
            </w:pPr>
            <w:r w:rsidRPr="00F233BD">
              <w:rPr>
                <w:rFonts w:ascii="Times New Roman" w:hAnsi="Times New Roman"/>
                <w:b/>
                <w:bCs/>
                <w:i/>
                <w:iCs/>
                <w:spacing w:val="2"/>
                <w:lang w:val="es-ES_tradnl"/>
              </w:rPr>
              <w:t>Clase específica de exposición para la ejecución de pilotes: Qc.</w:t>
            </w:r>
          </w:p>
        </w:tc>
      </w:tr>
    </w:tbl>
    <w:p w:rsidR="00EC084B" w:rsidRDefault="00EC084B" w:rsidP="00F84018">
      <w:pPr>
        <w:pStyle w:val="CUERPOTEXTO"/>
        <w:keepNext/>
        <w:spacing w:after="0"/>
        <w:ind w:left="567"/>
      </w:pPr>
    </w:p>
    <w:p w:rsidR="0053611B" w:rsidRPr="00B61B64" w:rsidRDefault="0053611B" w:rsidP="00B61B64">
      <w:pPr>
        <w:pStyle w:val="CUERPOTEXTO"/>
        <w:keepNext/>
        <w:spacing w:after="0"/>
        <w:ind w:left="567"/>
        <w:rPr>
          <w:color w:val="FF0000"/>
        </w:rPr>
      </w:pPr>
    </w:p>
    <w:p w:rsidR="00AF5DEE" w:rsidRPr="0053611B" w:rsidRDefault="00AF5DEE" w:rsidP="00AF5DEE">
      <w:pPr>
        <w:pStyle w:val="CUERPOTEXTO"/>
      </w:pPr>
    </w:p>
    <w:p w:rsidR="00AF5DEE" w:rsidRPr="0053611B" w:rsidRDefault="00AF5DEE" w:rsidP="00AF5DEE">
      <w:pPr>
        <w:pStyle w:val="CUERPOTEXTO"/>
        <w:keepNext/>
        <w:spacing w:after="182"/>
        <w:rPr>
          <w:b/>
        </w:rPr>
      </w:pPr>
      <w:r w:rsidRPr="0053611B">
        <w:rPr>
          <w:b/>
        </w:rPr>
        <w:t>Materiales</w:t>
      </w:r>
    </w:p>
    <w:p w:rsidR="00AF5DEE" w:rsidRDefault="00AF5DEE" w:rsidP="00AF5DEE">
      <w:pPr>
        <w:pStyle w:val="CUERPOTEXTO"/>
        <w:keepNext/>
        <w:spacing w:before="85" w:after="267"/>
        <w:ind w:left="283"/>
        <w:rPr>
          <w:b/>
        </w:rPr>
      </w:pPr>
      <w:r>
        <w:rPr>
          <w:b/>
        </w:rPr>
        <w:t>Cimentación</w:t>
      </w:r>
    </w:p>
    <w:p w:rsidR="00AF5DEE" w:rsidRDefault="00AF5DEE" w:rsidP="00AF5DEE">
      <w:pPr>
        <w:pStyle w:val="CUERPOTEXTO"/>
        <w:keepNext/>
      </w:pPr>
      <w:r>
        <w:t xml:space="preserve"> </w:t>
      </w:r>
    </w:p>
    <w:tbl>
      <w:tblPr>
        <w:tblW w:w="5000" w:type="pct"/>
        <w:jc w:val="center"/>
        <w:tblCellMar>
          <w:top w:w="28" w:type="dxa"/>
          <w:left w:w="28" w:type="dxa"/>
          <w:bottom w:w="28" w:type="dxa"/>
          <w:right w:w="28" w:type="dxa"/>
        </w:tblCellMar>
        <w:tblLook w:val="0000"/>
      </w:tblPr>
      <w:tblGrid>
        <w:gridCol w:w="1397"/>
        <w:gridCol w:w="1682"/>
        <w:gridCol w:w="909"/>
        <w:gridCol w:w="719"/>
        <w:gridCol w:w="1589"/>
        <w:gridCol w:w="2426"/>
        <w:gridCol w:w="972"/>
      </w:tblGrid>
      <w:tr w:rsidR="00AF5DEE" w:rsidTr="00AF5DEE">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Elemento</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Hormigón</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f</w:t>
            </w:r>
            <w:r>
              <w:rPr>
                <w:vertAlign w:val="subscript"/>
              </w:rPr>
              <w:t>ck</w:t>
            </w:r>
          </w:p>
          <w:p w:rsidR="00AF5DEE" w:rsidRDefault="00AF5DEE" w:rsidP="00AF5DEE">
            <w:pPr>
              <w:pStyle w:val="CUERPOTEXTOTABLA"/>
              <w:jc w:val="center"/>
            </w:pPr>
            <w:r>
              <w:t>(MPa)</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rPr>
                <w:rFonts w:ascii="Symbol" w:hAnsi="Symbol" w:cs="Symbol"/>
              </w:rPr>
              <w:t></w:t>
            </w:r>
            <w:r>
              <w:rPr>
                <w:vertAlign w:val="subscript"/>
              </w:rPr>
              <w:t>c</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Árido</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E</w:t>
            </w:r>
            <w:r>
              <w:rPr>
                <w:vertAlign w:val="subscript"/>
              </w:rPr>
              <w:t>c</w:t>
            </w:r>
          </w:p>
          <w:p w:rsidR="00AF5DEE" w:rsidRDefault="00AF5DEE" w:rsidP="00AF5DEE">
            <w:pPr>
              <w:pStyle w:val="CUERPOTEXTOTABLA"/>
              <w:jc w:val="center"/>
            </w:pPr>
            <w:r>
              <w:t>(MPa)</w:t>
            </w:r>
          </w:p>
        </w:tc>
      </w:tr>
      <w:tr w:rsidR="00AF5DEE" w:rsidTr="00AF5DEE">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AF5DEE" w:rsidRDefault="00AF5DEE" w:rsidP="00AF5DEE"/>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AF5DEE" w:rsidRDefault="00AF5DEE" w:rsidP="00AF5DEE"/>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AF5DEE" w:rsidRDefault="00AF5DEE" w:rsidP="00AF5DEE"/>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AF5DEE" w:rsidRDefault="00AF5DEE" w:rsidP="00AF5DEE"/>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Naturaleza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Tamaño máximo</w:t>
            </w:r>
          </w:p>
          <w:p w:rsidR="00AF5DEE" w:rsidRDefault="00AF5DEE" w:rsidP="00AF5DEE">
            <w:pPr>
              <w:pStyle w:val="CUERPOTEXTOTABLA"/>
              <w:jc w:val="center"/>
            </w:pPr>
            <w:r>
              <w:t>(mm)</w:t>
            </w:r>
          </w:p>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AF5DEE" w:rsidRDefault="00AF5DEE" w:rsidP="00AF5DEE"/>
        </w:tc>
      </w:tr>
      <w:tr w:rsidR="00AF5DEE" w:rsidTr="00AF5DEE">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AF5DEE" w:rsidRDefault="00AF5DEE" w:rsidP="00AF5DEE">
            <w:pPr>
              <w:pStyle w:val="CUERPOTEXTOTABLA"/>
            </w:pPr>
            <w:r>
              <w:t>Todos</w:t>
            </w:r>
          </w:p>
        </w:tc>
        <w:tc>
          <w:tcPr>
            <w:tcW w:w="0" w:type="auto"/>
            <w:tcBorders>
              <w:top w:val="single" w:sz="2" w:space="0" w:color="000000"/>
              <w:left w:val="single" w:sz="2" w:space="0" w:color="000000"/>
              <w:bottom w:val="single" w:sz="2" w:space="0" w:color="000000"/>
              <w:right w:val="single" w:sz="2" w:space="0" w:color="000000"/>
            </w:tcBorders>
            <w:vAlign w:val="center"/>
          </w:tcPr>
          <w:p w:rsidR="00AF5DEE" w:rsidRDefault="00AF5DEE" w:rsidP="00EC084B">
            <w:pPr>
              <w:pStyle w:val="CUERPOTEXTOTABLA"/>
            </w:pPr>
            <w:r>
              <w:t>HA-</w:t>
            </w:r>
            <w:r w:rsidR="001530E1">
              <w:t>3</w:t>
            </w:r>
            <w:r w:rsidR="00EC084B">
              <w:t xml:space="preserve">5 </w:t>
            </w:r>
            <w:r w:rsidR="00F258FE">
              <w:t>(Qc)</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AF5DEE" w:rsidRDefault="001530E1" w:rsidP="00EC084B">
            <w:pPr>
              <w:pStyle w:val="CUERPOTEXTOTABLA"/>
              <w:jc w:val="center"/>
            </w:pPr>
            <w:r>
              <w:t>3</w:t>
            </w:r>
            <w:r w:rsidR="00EC084B">
              <w:t>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AF5DEE" w:rsidRDefault="00AF5DEE" w:rsidP="00AF5DEE">
            <w:pPr>
              <w:pStyle w:val="CUERPOTEXTOTABLA"/>
              <w:jc w:val="center"/>
            </w:pPr>
            <w:r>
              <w:t>1.50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AF5DEE" w:rsidRDefault="00AF5DEE" w:rsidP="00AF5DEE">
            <w:pPr>
              <w:pStyle w:val="CUERPOTEXTOTABLA"/>
            </w:pPr>
            <w:r>
              <w:t>Cuarcita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AF5DEE" w:rsidRDefault="00AF5DEE" w:rsidP="00AF5DEE">
            <w:pPr>
              <w:pStyle w:val="CUERPOTEXTOTABLA"/>
              <w:jc w:val="center"/>
            </w:pPr>
            <w:r>
              <w:t>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AF5DEE" w:rsidRDefault="00AF5DEE" w:rsidP="001530E1">
            <w:pPr>
              <w:pStyle w:val="CUERPOTEXTOTABLA"/>
              <w:jc w:val="center"/>
            </w:pPr>
            <w:r>
              <w:t>2</w:t>
            </w:r>
            <w:r w:rsidR="001530E1">
              <w:t>8577</w:t>
            </w:r>
          </w:p>
        </w:tc>
      </w:tr>
    </w:tbl>
    <w:p w:rsidR="00AF5DEE" w:rsidRDefault="00AF5DEE" w:rsidP="00AF5DEE">
      <w:pPr>
        <w:spacing w:after="0" w:line="2" w:lineRule="auto"/>
      </w:pPr>
    </w:p>
    <w:p w:rsidR="00AF5DEE" w:rsidRDefault="00AF5DEE" w:rsidP="00AF5DEE">
      <w:pPr>
        <w:pStyle w:val="CUERPOTEXTO"/>
      </w:pPr>
      <w:r>
        <w:t xml:space="preserve"> </w:t>
      </w:r>
    </w:p>
    <w:p w:rsidR="00AF5DEE" w:rsidRDefault="00AF5DEE" w:rsidP="00AF5DEE">
      <w:pPr>
        <w:pStyle w:val="CUERPOTEXTO"/>
      </w:pPr>
      <w:r>
        <w:t xml:space="preserve"> </w:t>
      </w:r>
    </w:p>
    <w:tbl>
      <w:tblPr>
        <w:tblW w:w="5000" w:type="pct"/>
        <w:jc w:val="center"/>
        <w:tblCellMar>
          <w:top w:w="28" w:type="dxa"/>
          <w:left w:w="28" w:type="dxa"/>
          <w:bottom w:w="28" w:type="dxa"/>
          <w:right w:w="28" w:type="dxa"/>
        </w:tblCellMar>
        <w:tblLook w:val="0000"/>
      </w:tblPr>
      <w:tblGrid>
        <w:gridCol w:w="3207"/>
        <w:gridCol w:w="2746"/>
        <w:gridCol w:w="2089"/>
        <w:gridCol w:w="1652"/>
      </w:tblGrid>
      <w:tr w:rsidR="00AF5DEE" w:rsidTr="00AF5DEE">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Elemento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Acero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f</w:t>
            </w:r>
            <w:r>
              <w:rPr>
                <w:vertAlign w:val="subscript"/>
              </w:rPr>
              <w:t>yk</w:t>
            </w:r>
          </w:p>
          <w:p w:rsidR="00AF5DEE" w:rsidRDefault="00AF5DEE" w:rsidP="00AF5DEE">
            <w:pPr>
              <w:pStyle w:val="CUERPOTEXTOTABLA"/>
              <w:jc w:val="center"/>
            </w:pPr>
            <w:r>
              <w:t>(MPa)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rPr>
                <w:rFonts w:ascii="Symbol" w:hAnsi="Symbol" w:cs="Symbol"/>
              </w:rPr>
              <w:t></w:t>
            </w:r>
            <w:r>
              <w:rPr>
                <w:vertAlign w:val="subscript"/>
              </w:rPr>
              <w:t>s</w:t>
            </w:r>
          </w:p>
        </w:tc>
      </w:tr>
      <w:tr w:rsidR="00AF5DEE" w:rsidTr="00AF5DEE">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AF5DEE" w:rsidRDefault="00AF5DEE" w:rsidP="00AF5DEE">
            <w:pPr>
              <w:pStyle w:val="CUERPOTEXTOTABLA"/>
            </w:pPr>
            <w:r>
              <w:t>Todos</w:t>
            </w:r>
          </w:p>
        </w:tc>
        <w:tc>
          <w:tcPr>
            <w:tcW w:w="0" w:type="auto"/>
            <w:tcBorders>
              <w:top w:val="single" w:sz="2" w:space="0" w:color="000000"/>
              <w:left w:val="single" w:sz="2" w:space="0" w:color="000000"/>
              <w:bottom w:val="single" w:sz="2" w:space="0" w:color="000000"/>
              <w:right w:val="single" w:sz="2" w:space="0" w:color="000000"/>
            </w:tcBorders>
            <w:vAlign w:val="center"/>
          </w:tcPr>
          <w:p w:rsidR="00AF5DEE" w:rsidRDefault="00AF5DEE" w:rsidP="00AF5DEE">
            <w:pPr>
              <w:pStyle w:val="CUERPOTEXTOTABLA"/>
            </w:pPr>
            <w:r>
              <w:t>B 500 S</w:t>
            </w:r>
          </w:p>
        </w:tc>
        <w:tc>
          <w:tcPr>
            <w:tcW w:w="0" w:type="auto"/>
            <w:tcBorders>
              <w:top w:val="single" w:sz="2" w:space="0" w:color="000000"/>
              <w:left w:val="single" w:sz="2" w:space="0" w:color="000000"/>
              <w:bottom w:val="single" w:sz="2" w:space="0" w:color="000000"/>
              <w:right w:val="single" w:sz="2" w:space="0" w:color="000000"/>
            </w:tcBorders>
            <w:vAlign w:val="center"/>
          </w:tcPr>
          <w:p w:rsidR="00AF5DEE" w:rsidRDefault="00AF5DEE" w:rsidP="00AF5DEE">
            <w:pPr>
              <w:pStyle w:val="CUERPOTEXTOTABLA"/>
              <w:jc w:val="center"/>
            </w:pPr>
            <w:r>
              <w:t>500</w:t>
            </w:r>
          </w:p>
        </w:tc>
        <w:tc>
          <w:tcPr>
            <w:tcW w:w="0" w:type="auto"/>
            <w:tcBorders>
              <w:top w:val="single" w:sz="2" w:space="0" w:color="000000"/>
              <w:left w:val="single" w:sz="2" w:space="0" w:color="000000"/>
              <w:bottom w:val="single" w:sz="2" w:space="0" w:color="000000"/>
              <w:right w:val="single" w:sz="2" w:space="0" w:color="000000"/>
            </w:tcBorders>
            <w:vAlign w:val="center"/>
          </w:tcPr>
          <w:p w:rsidR="00AF5DEE" w:rsidRDefault="00AF5DEE" w:rsidP="00AF5DEE">
            <w:pPr>
              <w:pStyle w:val="CUERPOTEXTOTABLA"/>
              <w:jc w:val="center"/>
            </w:pPr>
            <w:r>
              <w:t>1.15</w:t>
            </w:r>
          </w:p>
        </w:tc>
      </w:tr>
    </w:tbl>
    <w:p w:rsidR="00AF5DEE" w:rsidRDefault="00AF5DEE" w:rsidP="00AF5DEE">
      <w:pPr>
        <w:spacing w:after="0" w:line="2" w:lineRule="auto"/>
      </w:pPr>
    </w:p>
    <w:p w:rsidR="00AF5DEE" w:rsidRDefault="00AF5DEE" w:rsidP="00AF5DEE">
      <w:pPr>
        <w:pStyle w:val="CUERPOTEXTO"/>
      </w:pPr>
      <w:r>
        <w:t xml:space="preserve"> </w:t>
      </w:r>
    </w:p>
    <w:p w:rsidR="00AF5DEE" w:rsidRDefault="00AF5DEE" w:rsidP="00AF5DEE">
      <w:pPr>
        <w:pStyle w:val="CUERPOTEXTO"/>
        <w:keepNext/>
        <w:spacing w:after="267"/>
        <w:rPr>
          <w:b/>
        </w:rPr>
      </w:pPr>
      <w:r>
        <w:rPr>
          <w:b/>
        </w:rPr>
        <w:t>Dimensiones, secciones y armados</w:t>
      </w:r>
    </w:p>
    <w:p w:rsidR="00AF5DEE" w:rsidRDefault="00AF5DEE" w:rsidP="00AF5DEE">
      <w:pPr>
        <w:pStyle w:val="CUERPOTEXTO"/>
        <w:spacing w:before="85" w:after="267"/>
        <w:ind w:left="283"/>
      </w:pPr>
      <w:r>
        <w:t>Las dimensiones, secciones y armados se indican en los planos de estructura del proyecto. Se han dispuesto armaduras que cumplen con la instrucción de hormigón estructural EHE-08 atendiendo al elemento estructural considerado.</w:t>
      </w:r>
    </w:p>
    <w:p w:rsidR="00AF5DEE" w:rsidRDefault="00AF5DEE" w:rsidP="00AF5DEE">
      <w:pPr>
        <w:spacing w:after="0" w:line="2" w:lineRule="auto"/>
      </w:pPr>
      <w:bookmarkStart w:id="16" w:name="PROJ:1:3:1:_RC_:1:6"/>
      <w:bookmarkEnd w:id="16"/>
    </w:p>
    <w:p w:rsidR="00AF5DEE" w:rsidRDefault="00AF5DEE" w:rsidP="00AF5DEE">
      <w:pPr>
        <w:pStyle w:val="CAP4"/>
        <w:keepNext/>
      </w:pPr>
      <w:r>
        <w:t>3.1.1.6. Elementos estructurales de hormigón (EHE-08)</w:t>
      </w:r>
    </w:p>
    <w:p w:rsidR="00AF5DEE" w:rsidRDefault="00AF5DEE" w:rsidP="00AF5DEE">
      <w:pPr>
        <w:spacing w:after="0" w:line="2" w:lineRule="auto"/>
      </w:pPr>
      <w:bookmarkStart w:id="17" w:name="PROJ:1:3:1:_RC_:1:6:1"/>
      <w:bookmarkEnd w:id="17"/>
    </w:p>
    <w:p w:rsidR="00AF5DEE" w:rsidRDefault="00AF5DEE" w:rsidP="00AF5DEE">
      <w:pPr>
        <w:pStyle w:val="CAP5"/>
        <w:keepNext/>
      </w:pPr>
      <w:r>
        <w:lastRenderedPageBreak/>
        <w:t>3.1.1.6.1. Bases de cálculo</w:t>
      </w:r>
    </w:p>
    <w:p w:rsidR="00AF5DEE" w:rsidRDefault="00AF5DEE" w:rsidP="00AF5DEE">
      <w:pPr>
        <w:pStyle w:val="CUERPOTEXTO"/>
        <w:keepNext/>
        <w:spacing w:after="62"/>
        <w:rPr>
          <w:b/>
        </w:rPr>
      </w:pPr>
      <w:r>
        <w:rPr>
          <w:b/>
        </w:rPr>
        <w:t>Requisitos</w:t>
      </w:r>
    </w:p>
    <w:p w:rsidR="00AF5DEE" w:rsidRDefault="00AF5DEE" w:rsidP="00AF5DEE">
      <w:pPr>
        <w:pStyle w:val="CUERPOTEXTO"/>
        <w:keepNext/>
        <w:spacing w:after="62"/>
        <w:ind w:left="283"/>
      </w:pPr>
      <w:r>
        <w:t>La estructura proyectada cumple con los siguientes requisitos:</w:t>
      </w:r>
    </w:p>
    <w:p w:rsidR="00AF5DEE" w:rsidRDefault="00AF5DEE" w:rsidP="00AF5DEE">
      <w:pPr>
        <w:pStyle w:val="CUERPOTEXTO"/>
        <w:keepNext/>
        <w:spacing w:after="205"/>
        <w:ind w:left="420" w:hanging="136"/>
      </w:pPr>
      <w:r>
        <w:t>-</w:t>
      </w:r>
      <w:r>
        <w:tab/>
        <w:t>Seguridad y funcionalidad estructural: consistente en reducir a límites aceptables el riesgo de que la estructura tenga un comportamiento mecánico inadecuado frente a las acciones e influencias previsibles a las que pueda estar sometido durante su construcción y uso previsto, considerando la totalidad de su vida útil.</w:t>
      </w:r>
    </w:p>
    <w:p w:rsidR="00AF5DEE" w:rsidRDefault="00AF5DEE" w:rsidP="00AF5DEE">
      <w:pPr>
        <w:pStyle w:val="CUERPOTEXTO"/>
        <w:keepNext/>
        <w:spacing w:after="205"/>
        <w:ind w:left="420" w:hanging="136"/>
      </w:pPr>
      <w:r>
        <w:t>-</w:t>
      </w:r>
      <w:r>
        <w:tab/>
        <w:t>Seguridad en caso de incendio: consistente en reducir a límites aceptables el riesgo de que los usuarios de la estructura sufran daños derivados de un incendio de origen accidental.</w:t>
      </w:r>
    </w:p>
    <w:p w:rsidR="00AF5DEE" w:rsidRDefault="00AF5DEE" w:rsidP="00AF5DEE">
      <w:pPr>
        <w:pStyle w:val="CUERPOTEXTO"/>
        <w:spacing w:after="290"/>
        <w:ind w:left="420" w:hanging="136"/>
      </w:pPr>
      <w:r>
        <w:t>-</w:t>
      </w:r>
      <w:r>
        <w:tab/>
        <w:t>Higiene, salud y protección del medio ambiente: consistente en reducir a límites aceptables el riesgo de que se provoquen impactos inadecuados sobre el medio ambiente como consecuencia de la ejecución de las obras.</w:t>
      </w:r>
    </w:p>
    <w:p w:rsidR="00AF5DEE" w:rsidRDefault="00AF5DEE" w:rsidP="00AF5DEE">
      <w:pPr>
        <w:pStyle w:val="CUERPOTEXTO"/>
        <w:spacing w:after="267"/>
        <w:ind w:left="283"/>
      </w:pPr>
      <w:r>
        <w:t>Conforme a la Instrucción EHE-08 se asegura la fiabilidad requerida a la estructura adoptando el método de los Estados Límite, tal y como se establece en el Artículo 8º. Este método permite tener en cuenta de manera sencilla el carácter aleatorio de las variables de solicitación, de resistencia y dimensionales que intervienen en el cálculo. El valor de cálculo de una variable se obtiene a partir de su principal valor representativo, ponderándolo mediante su correspondiente coeficiente parcial de seguridad.</w:t>
      </w:r>
    </w:p>
    <w:p w:rsidR="00AF5DEE" w:rsidRDefault="00AF5DEE" w:rsidP="00AF5DEE">
      <w:pPr>
        <w:pStyle w:val="CUERPOTEXTO"/>
        <w:keepNext/>
        <w:spacing w:after="182"/>
        <w:rPr>
          <w:b/>
        </w:rPr>
      </w:pPr>
      <w:r>
        <w:rPr>
          <w:b/>
        </w:rPr>
        <w:t>Comprobación estructural</w:t>
      </w:r>
    </w:p>
    <w:p w:rsidR="00AF5DEE" w:rsidRDefault="00AF5DEE" w:rsidP="00AF5DEE">
      <w:pPr>
        <w:pStyle w:val="CUERPOTEXTO"/>
        <w:spacing w:before="85" w:after="267"/>
        <w:ind w:left="283"/>
      </w:pPr>
      <w:r>
        <w:t>La comprobación estructural en el proyecto se realiza mediante cálculo, lo que permite garantizar la seguridad requerida de la estructura.</w:t>
      </w:r>
    </w:p>
    <w:p w:rsidR="00AF5DEE" w:rsidRDefault="00AF5DEE" w:rsidP="00AF5DEE">
      <w:pPr>
        <w:pStyle w:val="CUERPOTEXTO"/>
        <w:keepNext/>
        <w:spacing w:after="182"/>
        <w:rPr>
          <w:b/>
        </w:rPr>
      </w:pPr>
      <w:r>
        <w:rPr>
          <w:b/>
        </w:rPr>
        <w:t>Situaciones de proyecto</w:t>
      </w:r>
    </w:p>
    <w:p w:rsidR="00AF5DEE" w:rsidRDefault="00AF5DEE" w:rsidP="00AF5DEE">
      <w:pPr>
        <w:pStyle w:val="CUERPOTEXTO"/>
        <w:keepNext/>
        <w:spacing w:before="85" w:after="147"/>
        <w:ind w:left="283"/>
      </w:pPr>
      <w:r>
        <w:t>Las situaciones de proyecto consideradas son las que se indican a continuación:</w:t>
      </w:r>
    </w:p>
    <w:p w:rsidR="00AF5DEE" w:rsidRDefault="00AF5DEE" w:rsidP="00AF5DEE">
      <w:pPr>
        <w:pStyle w:val="CUERPOTEXTO"/>
        <w:keepNext/>
        <w:spacing w:after="205"/>
        <w:ind w:left="420" w:hanging="136"/>
      </w:pPr>
      <w:r>
        <w:t>-</w:t>
      </w:r>
      <w:r>
        <w:tab/>
        <w:t>Situaciones persistentes: corresponden a las condiciones de uso normal de la estructura.</w:t>
      </w:r>
    </w:p>
    <w:p w:rsidR="00AF5DEE" w:rsidRDefault="00AF5DEE" w:rsidP="00AF5DEE">
      <w:pPr>
        <w:pStyle w:val="CUERPOTEXTO"/>
        <w:keepNext/>
        <w:spacing w:after="205"/>
        <w:ind w:left="420" w:hanging="136"/>
      </w:pPr>
      <w:r>
        <w:t>-</w:t>
      </w:r>
      <w:r>
        <w:tab/>
        <w:t>Situaciones transitorias: que corresponden a condiciones aplicables durante un tiempo limitado.</w:t>
      </w:r>
    </w:p>
    <w:p w:rsidR="00AF5DEE" w:rsidRDefault="00AF5DEE" w:rsidP="00AF5DEE">
      <w:pPr>
        <w:pStyle w:val="CUERPOTEXTO"/>
        <w:spacing w:after="290"/>
        <w:ind w:left="420" w:hanging="136"/>
      </w:pPr>
      <w:r>
        <w:t>-</w:t>
      </w:r>
      <w:r>
        <w:tab/>
        <w:t>Situaciones accidentales: que corresponden a condiciones excepcionales aplicables a la estructura.</w:t>
      </w:r>
    </w:p>
    <w:p w:rsidR="00AF5DEE" w:rsidRDefault="00AF5DEE" w:rsidP="00AF5DEE">
      <w:pPr>
        <w:pStyle w:val="CUERPOTEXTO"/>
        <w:keepNext/>
        <w:spacing w:after="182"/>
        <w:rPr>
          <w:b/>
        </w:rPr>
      </w:pPr>
      <w:r>
        <w:rPr>
          <w:b/>
        </w:rPr>
        <w:t>Métodos de comprobación: Estados límite</w:t>
      </w:r>
    </w:p>
    <w:p w:rsidR="00AF5DEE" w:rsidRDefault="00AF5DEE" w:rsidP="00AF5DEE">
      <w:pPr>
        <w:pStyle w:val="CUERPOTEXTO"/>
        <w:spacing w:before="85" w:after="267"/>
        <w:ind w:left="283"/>
      </w:pPr>
      <w:r>
        <w:t>Se definen como Estados Límite aquellas situaciones para las que, de ser superadas, puede considerarse que la estructura no cumple alguna de las funciones para las que ha sido proyectada.</w:t>
      </w:r>
    </w:p>
    <w:p w:rsidR="00AF5DEE" w:rsidRDefault="00AF5DEE" w:rsidP="00AF5DEE">
      <w:pPr>
        <w:pStyle w:val="CUERPOTEXTO"/>
        <w:keepNext/>
        <w:spacing w:after="62"/>
        <w:rPr>
          <w:b/>
        </w:rPr>
      </w:pPr>
      <w:r>
        <w:rPr>
          <w:b/>
        </w:rPr>
        <w:t>Estados límite últimos</w:t>
      </w:r>
    </w:p>
    <w:p w:rsidR="00AF5DEE" w:rsidRDefault="00AF5DEE" w:rsidP="00AF5DEE">
      <w:pPr>
        <w:pStyle w:val="CUERPOTEXTO"/>
        <w:keepNext/>
        <w:spacing w:after="62"/>
        <w:ind w:left="283"/>
      </w:pPr>
      <w:r>
        <w:t>La denominación de Estados Límite Últimos engloba todos aquellos que producen el fallo de la estructura, por pérdida de equilibrio, colapso o rotura de la misma o de una parte de ella. Como Estados Límite Últimos se han considerado los debidos a:</w:t>
      </w:r>
    </w:p>
    <w:p w:rsidR="00AF5DEE" w:rsidRDefault="00AF5DEE" w:rsidP="00AF5DEE">
      <w:pPr>
        <w:pStyle w:val="CUERPOTEXTO"/>
        <w:keepNext/>
        <w:spacing w:after="205"/>
        <w:ind w:left="420" w:hanging="136"/>
      </w:pPr>
      <w:r>
        <w:t>-</w:t>
      </w:r>
      <w:r>
        <w:tab/>
        <w:t>fallo por deformaciones plásticas excesivas, rotura o pérdida de la estabilidad de la estructura o de parte de ella;</w:t>
      </w:r>
    </w:p>
    <w:p w:rsidR="00AF5DEE" w:rsidRDefault="00AF5DEE" w:rsidP="00AF5DEE">
      <w:pPr>
        <w:pStyle w:val="CUERPOTEXTO"/>
        <w:keepNext/>
        <w:spacing w:after="205"/>
        <w:ind w:left="420" w:hanging="136"/>
      </w:pPr>
      <w:r>
        <w:t>-</w:t>
      </w:r>
      <w:r>
        <w:tab/>
        <w:t>pérdida del equilibrio de la estructura o de parte de ella, considerada como un sólido rígido;</w:t>
      </w:r>
    </w:p>
    <w:p w:rsidR="00AF5DEE" w:rsidRDefault="00AF5DEE" w:rsidP="00AF5DEE">
      <w:pPr>
        <w:pStyle w:val="CUERPOTEXTO"/>
        <w:spacing w:after="290"/>
        <w:ind w:left="420" w:hanging="136"/>
      </w:pPr>
      <w:r>
        <w:t>-</w:t>
      </w:r>
      <w:r>
        <w:tab/>
        <w:t>fallo por acumulación de deformaciones o fisuración progresiva bajo cargas repetidas.</w:t>
      </w:r>
    </w:p>
    <w:p w:rsidR="00AF5DEE" w:rsidRDefault="00AF5DEE" w:rsidP="00AF5DEE">
      <w:pPr>
        <w:pStyle w:val="CUERPOTEXTO"/>
        <w:keepNext/>
        <w:spacing w:after="182"/>
        <w:ind w:left="283"/>
      </w:pPr>
      <w:r>
        <w:lastRenderedPageBreak/>
        <w:t>En la comprobación de los Estados Límite Últimos que consideran la rotura de una sección o elemento, se satisface la condición:</w:t>
      </w:r>
    </w:p>
    <w:p w:rsidR="00AF5DEE" w:rsidRDefault="00AF5DEE" w:rsidP="00AF5DEE">
      <w:pPr>
        <w:pStyle w:val="CUERPOTEXTO"/>
        <w:keepNext/>
        <w:spacing w:before="85" w:after="147"/>
        <w:ind w:left="283"/>
      </w:pPr>
      <w:r>
        <w:t>R</w:t>
      </w:r>
      <w:r>
        <w:rPr>
          <w:vertAlign w:val="subscript"/>
        </w:rPr>
        <w:t>d</w:t>
      </w:r>
      <w:r>
        <w:t xml:space="preserve"> </w:t>
      </w:r>
      <w:r>
        <w:rPr>
          <w:rFonts w:ascii="Symbol" w:hAnsi="Symbol" w:cs="Symbol"/>
        </w:rPr>
        <w:t></w:t>
      </w:r>
      <w:r>
        <w:t xml:space="preserve"> S</w:t>
      </w:r>
      <w:r>
        <w:rPr>
          <w:vertAlign w:val="subscript"/>
        </w:rPr>
        <w:t>d</w:t>
      </w:r>
    </w:p>
    <w:p w:rsidR="00AF5DEE" w:rsidRDefault="00AF5DEE" w:rsidP="00AF5DEE">
      <w:pPr>
        <w:pStyle w:val="CUERPOTEXTO"/>
        <w:keepNext/>
        <w:spacing w:after="182"/>
        <w:ind w:left="567"/>
      </w:pPr>
      <w:r>
        <w:t>donde:</w:t>
      </w:r>
    </w:p>
    <w:p w:rsidR="00AF5DEE" w:rsidRDefault="00AF5DEE" w:rsidP="00AF5DEE">
      <w:pPr>
        <w:pStyle w:val="CUERPOTEXTO"/>
        <w:keepNext/>
        <w:spacing w:after="182"/>
        <w:ind w:left="567"/>
      </w:pPr>
      <w:r>
        <w:t>R</w:t>
      </w:r>
      <w:r>
        <w:rPr>
          <w:vertAlign w:val="subscript"/>
        </w:rPr>
        <w:t>d</w:t>
      </w:r>
      <w:r>
        <w:t>: Valor de cálculo de la respuesta estructural.</w:t>
      </w:r>
    </w:p>
    <w:p w:rsidR="00AF5DEE" w:rsidRDefault="00AF5DEE" w:rsidP="00AF5DEE">
      <w:pPr>
        <w:pStyle w:val="CUERPOTEXTO"/>
        <w:spacing w:after="267"/>
        <w:ind w:left="567"/>
      </w:pPr>
      <w:r>
        <w:t>S</w:t>
      </w:r>
      <w:r>
        <w:rPr>
          <w:vertAlign w:val="subscript"/>
        </w:rPr>
        <w:t>d</w:t>
      </w:r>
      <w:r>
        <w:t>: Valor de cálculo del efecto de las acciones.</w:t>
      </w:r>
    </w:p>
    <w:p w:rsidR="00AF5DEE" w:rsidRDefault="00AF5DEE" w:rsidP="00AF5DEE">
      <w:pPr>
        <w:pStyle w:val="CUERPOTEXTO"/>
        <w:keepNext/>
        <w:spacing w:after="267"/>
        <w:ind w:left="283"/>
      </w:pPr>
      <w:r>
        <w:t>Para la evaluación del Estado Límite de Equilibrio (Artículo 41º) se satisface la condición:</w:t>
      </w:r>
    </w:p>
    <w:p w:rsidR="00AF5DEE" w:rsidRDefault="00AF5DEE" w:rsidP="00AF5DEE">
      <w:pPr>
        <w:pStyle w:val="CUERPOTEXTO"/>
        <w:keepNext/>
        <w:spacing w:before="85" w:after="147"/>
        <w:ind w:left="283"/>
      </w:pPr>
      <w:r>
        <w:t>E</w:t>
      </w:r>
      <w:r>
        <w:rPr>
          <w:vertAlign w:val="subscript"/>
        </w:rPr>
        <w:t>d, estab</w:t>
      </w:r>
      <w:r>
        <w:t xml:space="preserve"> </w:t>
      </w:r>
      <w:r>
        <w:rPr>
          <w:rFonts w:ascii="Symbol" w:hAnsi="Symbol" w:cs="Symbol"/>
        </w:rPr>
        <w:t></w:t>
      </w:r>
      <w:r>
        <w:t xml:space="preserve"> E</w:t>
      </w:r>
      <w:r>
        <w:rPr>
          <w:vertAlign w:val="subscript"/>
        </w:rPr>
        <w:t>d, desestab</w:t>
      </w:r>
    </w:p>
    <w:p w:rsidR="00AF5DEE" w:rsidRDefault="00AF5DEE" w:rsidP="00AF5DEE">
      <w:pPr>
        <w:pStyle w:val="CUERPOTEXTO"/>
        <w:keepNext/>
        <w:spacing w:after="182"/>
        <w:ind w:left="567"/>
      </w:pPr>
      <w:r>
        <w:t>donde:</w:t>
      </w:r>
    </w:p>
    <w:p w:rsidR="00AF5DEE" w:rsidRDefault="00AF5DEE" w:rsidP="00AF5DEE">
      <w:pPr>
        <w:pStyle w:val="CUERPOTEXTO"/>
        <w:keepNext/>
        <w:spacing w:after="182"/>
        <w:ind w:left="567"/>
      </w:pPr>
      <w:r>
        <w:t>E</w:t>
      </w:r>
      <w:r>
        <w:rPr>
          <w:vertAlign w:val="subscript"/>
        </w:rPr>
        <w:t>d, estab</w:t>
      </w:r>
      <w:r>
        <w:t>: Valor de cálculo de los efectos de las acciones estabilizadoras.</w:t>
      </w:r>
    </w:p>
    <w:p w:rsidR="00AF5DEE" w:rsidRDefault="00AF5DEE" w:rsidP="00AF5DEE">
      <w:pPr>
        <w:pStyle w:val="CUERPOTEXTO"/>
        <w:spacing w:after="267"/>
        <w:ind w:left="567"/>
      </w:pPr>
      <w:r>
        <w:t>E</w:t>
      </w:r>
      <w:r>
        <w:rPr>
          <w:vertAlign w:val="subscript"/>
        </w:rPr>
        <w:t>d, desestab</w:t>
      </w:r>
      <w:r>
        <w:t>: Valor de cálculo de los efectos de las acciones desestabilizadoras.</w:t>
      </w:r>
    </w:p>
    <w:p w:rsidR="00AF5DEE" w:rsidRDefault="00AF5DEE" w:rsidP="00AF5DEE">
      <w:pPr>
        <w:pStyle w:val="CUERPOTEXTO"/>
        <w:keepNext/>
        <w:spacing w:after="267"/>
        <w:rPr>
          <w:b/>
        </w:rPr>
      </w:pPr>
      <w:r>
        <w:rPr>
          <w:b/>
        </w:rPr>
        <w:t>Estados límite de servicio</w:t>
      </w:r>
    </w:p>
    <w:p w:rsidR="00AF5DEE" w:rsidRDefault="00AF5DEE" w:rsidP="00AF5DEE">
      <w:pPr>
        <w:pStyle w:val="CUERPOTEXTO"/>
        <w:keepNext/>
        <w:spacing w:before="85" w:after="267"/>
        <w:ind w:left="283"/>
      </w:pPr>
      <w:r>
        <w:t>La denominación de Estados Límite de Servicio engloba todos aquéllos para los que no se cumplen los requisitos de funcionalidad, de comodidad o de aspecto requeridos. En la comprobación de los Estados Límite de Servicio se satisface la condición:</w:t>
      </w:r>
    </w:p>
    <w:p w:rsidR="00AF5DEE" w:rsidRDefault="00AF5DEE" w:rsidP="00AF5DEE">
      <w:pPr>
        <w:pStyle w:val="CUERPOTEXTO"/>
        <w:keepNext/>
        <w:spacing w:before="85" w:after="147"/>
        <w:ind w:left="283"/>
      </w:pPr>
      <w:r>
        <w:t>C</w:t>
      </w:r>
      <w:r>
        <w:rPr>
          <w:vertAlign w:val="subscript"/>
        </w:rPr>
        <w:t>d</w:t>
      </w:r>
      <w:r>
        <w:t xml:space="preserve"> </w:t>
      </w:r>
      <w:r>
        <w:rPr>
          <w:rFonts w:ascii="Symbol" w:hAnsi="Symbol" w:cs="Symbol"/>
        </w:rPr>
        <w:t></w:t>
      </w:r>
      <w:r>
        <w:t xml:space="preserve"> E</w:t>
      </w:r>
      <w:r>
        <w:rPr>
          <w:vertAlign w:val="subscript"/>
        </w:rPr>
        <w:t>d</w:t>
      </w:r>
    </w:p>
    <w:p w:rsidR="00AF5DEE" w:rsidRDefault="00AF5DEE" w:rsidP="00AF5DEE">
      <w:pPr>
        <w:pStyle w:val="CUERPOTEXTO"/>
        <w:keepNext/>
        <w:spacing w:after="182"/>
        <w:ind w:left="567"/>
      </w:pPr>
      <w:r>
        <w:t>donde:</w:t>
      </w:r>
    </w:p>
    <w:p w:rsidR="00AF5DEE" w:rsidRDefault="00AF5DEE" w:rsidP="00AF5DEE">
      <w:pPr>
        <w:pStyle w:val="CUERPOTEXTO"/>
        <w:keepNext/>
        <w:spacing w:after="182"/>
        <w:ind w:left="567"/>
      </w:pPr>
      <w:r>
        <w:t>C</w:t>
      </w:r>
      <w:r>
        <w:rPr>
          <w:vertAlign w:val="subscript"/>
        </w:rPr>
        <w:t>d</w:t>
      </w:r>
      <w:r>
        <w:t>: Valor límite admisible para el Estado Límite a comprobar (deformaciones, vibraciones, abertura de fisura, etc.).</w:t>
      </w:r>
    </w:p>
    <w:p w:rsidR="00AF5DEE" w:rsidRDefault="00AF5DEE" w:rsidP="00AF5DEE">
      <w:pPr>
        <w:pStyle w:val="CUERPOTEXTO"/>
        <w:spacing w:after="267"/>
        <w:ind w:left="567"/>
      </w:pPr>
      <w:r>
        <w:t>E</w:t>
      </w:r>
      <w:r>
        <w:rPr>
          <w:vertAlign w:val="subscript"/>
        </w:rPr>
        <w:t>d</w:t>
      </w:r>
      <w:r>
        <w:t>: Valor de cálculo del efecto de las acciones (tensiones, nivel de vibración, abertura de fisura, etc.).</w:t>
      </w:r>
    </w:p>
    <w:p w:rsidR="00AF5DEE" w:rsidRDefault="00AF5DEE" w:rsidP="00AF5DEE">
      <w:pPr>
        <w:spacing w:after="0" w:line="2" w:lineRule="auto"/>
      </w:pPr>
      <w:bookmarkStart w:id="18" w:name="PROJ:1:3:1:_RC_:1:6:2"/>
      <w:bookmarkEnd w:id="18"/>
    </w:p>
    <w:p w:rsidR="00AF5DEE" w:rsidRDefault="00AF5DEE" w:rsidP="00AF5DEE">
      <w:pPr>
        <w:pStyle w:val="CAP5"/>
        <w:keepNext/>
      </w:pPr>
      <w:r>
        <w:t>3.1.1.6.2. Acciones</w:t>
      </w:r>
    </w:p>
    <w:p w:rsidR="00AF5DEE" w:rsidRDefault="00AF5DEE" w:rsidP="00AF5DEE">
      <w:pPr>
        <w:pStyle w:val="CUERPOTEXTO"/>
      </w:pPr>
      <w:r>
        <w:t>Para el cálculo de los elementos de hormigón se han tenido en cuenta las acciones permanentes (G), las acciones variables (Q) y las acciones accidentales (A).</w:t>
      </w:r>
    </w:p>
    <w:p w:rsidR="00AF5DEE" w:rsidRDefault="00AF5DEE" w:rsidP="00AF5DEE">
      <w:pPr>
        <w:pStyle w:val="CUERPOTEXTO"/>
      </w:pPr>
      <w:r>
        <w:t>Para la obtención de los valores característicos, representativos y de cálculo de las acciones se han tenido en cuenta los artículos 10º, 11º y 12º de la instrucción EHE-08.</w:t>
      </w:r>
    </w:p>
    <w:p w:rsidR="00AF5DEE" w:rsidRDefault="00AF5DEE" w:rsidP="00AF5DEE">
      <w:pPr>
        <w:pStyle w:val="CUERPOTEXTO"/>
        <w:keepNext/>
        <w:spacing w:before="85" w:after="267"/>
        <w:rPr>
          <w:b/>
        </w:rPr>
      </w:pPr>
      <w:r>
        <w:rPr>
          <w:b/>
        </w:rPr>
        <w:t>Combinación de acciones y coeficientes parciales de seguridad</w:t>
      </w:r>
    </w:p>
    <w:p w:rsidR="00AF5DEE" w:rsidRDefault="00AF5DEE" w:rsidP="00AF5DEE">
      <w:pPr>
        <w:pStyle w:val="CUERPOTEXTO"/>
        <w:ind w:left="283"/>
      </w:pPr>
      <w:r>
        <w:t xml:space="preserve">Verificaciones basadas en coeficientes parciales (ver apartado </w:t>
      </w:r>
      <w:r>
        <w:rPr>
          <w:i/>
        </w:rPr>
        <w:t>Verificaciones basadas en coeficientes parciales</w:t>
      </w:r>
      <w:r>
        <w:t>).</w:t>
      </w:r>
    </w:p>
    <w:p w:rsidR="00AF5DEE" w:rsidRDefault="00AF5DEE" w:rsidP="00AF5DEE">
      <w:pPr>
        <w:spacing w:after="0" w:line="2" w:lineRule="auto"/>
      </w:pPr>
      <w:bookmarkStart w:id="19" w:name="PROJ:1:3:1:_RC_:1:6:3"/>
      <w:bookmarkEnd w:id="19"/>
    </w:p>
    <w:p w:rsidR="00AF5DEE" w:rsidRDefault="00AF5DEE" w:rsidP="00AF5DEE">
      <w:pPr>
        <w:pStyle w:val="CAP5"/>
        <w:keepNext/>
      </w:pPr>
      <w:r>
        <w:t>3.1.1.6.3. Método de dimensionamiento</w:t>
      </w:r>
    </w:p>
    <w:p w:rsidR="00AF5DEE" w:rsidRDefault="00AF5DEE" w:rsidP="00AF5DEE">
      <w:pPr>
        <w:pStyle w:val="CUERPOTEXTO"/>
      </w:pPr>
      <w:r>
        <w:t>El dimensionado de secciones se realiza según la Teoría de los Estados Límite del artículo 8º de la vigente instrucción EHE-08, utilizando el Método de Cálculo en Rotura.</w:t>
      </w:r>
    </w:p>
    <w:p w:rsidR="00AF5DEE" w:rsidRDefault="00AF5DEE" w:rsidP="00AF5DEE">
      <w:pPr>
        <w:spacing w:after="0" w:line="2" w:lineRule="auto"/>
      </w:pPr>
      <w:bookmarkStart w:id="20" w:name="PROJ:1:3:1:_RC_:1:6:4"/>
      <w:bookmarkEnd w:id="20"/>
    </w:p>
    <w:p w:rsidR="00AF5DEE" w:rsidRDefault="00AF5DEE" w:rsidP="00AF5DEE">
      <w:pPr>
        <w:pStyle w:val="CAP5"/>
        <w:keepNext/>
      </w:pPr>
      <w:r>
        <w:t>3.1.1.6.4. Solución estructural adoptada</w:t>
      </w:r>
    </w:p>
    <w:p w:rsidR="00AF5DEE" w:rsidRDefault="00AF5DEE" w:rsidP="00AF5DEE">
      <w:pPr>
        <w:pStyle w:val="CUERPOTEXTO"/>
        <w:keepNext/>
        <w:spacing w:after="182"/>
        <w:rPr>
          <w:b/>
        </w:rPr>
      </w:pPr>
      <w:r>
        <w:rPr>
          <w:b/>
        </w:rPr>
        <w:t>Componentes del sistema estructural adoptado</w:t>
      </w:r>
    </w:p>
    <w:p w:rsidR="00AF5DEE" w:rsidRDefault="00AF5DEE" w:rsidP="00AF5DEE">
      <w:pPr>
        <w:pStyle w:val="CUERPOTEXTO"/>
        <w:keepNext/>
        <w:spacing w:before="85" w:after="147"/>
        <w:ind w:left="283"/>
      </w:pPr>
      <w:r>
        <w:t>La estructura está formada por los siguientes elementos:</w:t>
      </w:r>
    </w:p>
    <w:p w:rsidR="00AF5DEE" w:rsidRDefault="00AF5DEE" w:rsidP="00AF5DEE">
      <w:pPr>
        <w:pStyle w:val="CUERPOTEXTO"/>
        <w:keepNext/>
        <w:spacing w:after="85"/>
        <w:ind w:left="420" w:hanging="136"/>
      </w:pPr>
      <w:r>
        <w:t>-</w:t>
      </w:r>
      <w:r>
        <w:tab/>
        <w:t>Soportes:</w:t>
      </w:r>
    </w:p>
    <w:p w:rsidR="00AF5DEE" w:rsidRDefault="00AF5DEE" w:rsidP="00AF5DEE">
      <w:pPr>
        <w:pStyle w:val="CUERPOTEXTO"/>
        <w:keepNext/>
        <w:spacing w:after="205"/>
        <w:ind w:left="703" w:hanging="136"/>
      </w:pPr>
      <w:r>
        <w:t>-</w:t>
      </w:r>
      <w:r>
        <w:tab/>
        <w:t>Pilares de hormigón armado de sección rectangular.</w:t>
      </w:r>
    </w:p>
    <w:p w:rsidR="00AF5DEE" w:rsidRDefault="00AF5DEE" w:rsidP="00AF5DEE">
      <w:pPr>
        <w:pStyle w:val="CUERPOTEXTO"/>
        <w:spacing w:after="290"/>
        <w:ind w:left="703" w:hanging="136"/>
      </w:pPr>
      <w:r>
        <w:t>-</w:t>
      </w:r>
      <w:r>
        <w:tab/>
        <w:t>Pilares metálicos.</w:t>
      </w:r>
    </w:p>
    <w:p w:rsidR="00AF5DEE" w:rsidRDefault="00AF5DEE" w:rsidP="00AF5DEE">
      <w:pPr>
        <w:pStyle w:val="CUERPOTEXTO"/>
        <w:keepNext/>
        <w:spacing w:after="205"/>
        <w:ind w:left="420" w:hanging="136"/>
      </w:pPr>
      <w:r>
        <w:lastRenderedPageBreak/>
        <w:t>-</w:t>
      </w:r>
      <w:r>
        <w:tab/>
        <w:t>Vigas de hormigón armado descolgadas.</w:t>
      </w:r>
    </w:p>
    <w:p w:rsidR="00AF5DEE" w:rsidRDefault="00AF5DEE" w:rsidP="00AF5DEE">
      <w:pPr>
        <w:pStyle w:val="CUERPOTEXTO"/>
        <w:spacing w:after="205"/>
        <w:ind w:left="420" w:hanging="136"/>
      </w:pPr>
      <w:r>
        <w:t>-</w:t>
      </w:r>
      <w:r>
        <w:tab/>
        <w:t>Vigas metálicas</w:t>
      </w:r>
    </w:p>
    <w:p w:rsidR="00AF5DEE" w:rsidRDefault="00AF5DEE" w:rsidP="00AF5DEE">
      <w:pPr>
        <w:pStyle w:val="CUERPOTEXTO"/>
        <w:spacing w:after="205"/>
        <w:ind w:left="420" w:hanging="136"/>
      </w:pPr>
      <w:r>
        <w:t>-</w:t>
      </w:r>
      <w:r>
        <w:tab/>
        <w:t>Diagonales de arriostramiento de acero.</w:t>
      </w:r>
    </w:p>
    <w:p w:rsidR="00AF5DEE" w:rsidRDefault="00AF5DEE" w:rsidP="00AF5DEE">
      <w:pPr>
        <w:pStyle w:val="CUERPOTEXTO"/>
        <w:spacing w:after="290"/>
        <w:ind w:left="420" w:hanging="136"/>
      </w:pPr>
      <w:r>
        <w:t>-</w:t>
      </w:r>
      <w:r>
        <w:tab/>
        <w:t>Forjados de placas aligeradas.</w:t>
      </w:r>
    </w:p>
    <w:p w:rsidR="00AF5DEE" w:rsidRDefault="00AF5DEE" w:rsidP="00AF5DEE">
      <w:pPr>
        <w:pStyle w:val="CUERPOTEXTO"/>
        <w:keepNext/>
        <w:spacing w:after="62"/>
        <w:rPr>
          <w:b/>
        </w:rPr>
      </w:pPr>
      <w:r>
        <w:rPr>
          <w:b/>
        </w:rPr>
        <w:t>Deformaciones</w:t>
      </w:r>
    </w:p>
    <w:p w:rsidR="00AF5DEE" w:rsidRDefault="00AF5DEE" w:rsidP="00AF5DEE">
      <w:pPr>
        <w:pStyle w:val="CUERPOTEXTO"/>
        <w:keepNext/>
        <w:spacing w:after="182"/>
        <w:ind w:left="283"/>
        <w:rPr>
          <w:b/>
        </w:rPr>
      </w:pPr>
      <w:r>
        <w:rPr>
          <w:b/>
        </w:rPr>
        <w:t>Flechas</w:t>
      </w:r>
    </w:p>
    <w:p w:rsidR="00AF5DEE" w:rsidRDefault="00AF5DEE" w:rsidP="00AF5DEE">
      <w:pPr>
        <w:pStyle w:val="CUERPOTEXTO"/>
        <w:keepNext/>
        <w:ind w:left="850"/>
      </w:pPr>
      <w:r>
        <w:t>Se calculan las flechas instantáneas realizando la doble integración del diagrama de curvaturas (M / E·Ie), donde Ie es la inercia equivalente calculada a partir de la fórmula de Branson.</w:t>
      </w:r>
    </w:p>
    <w:p w:rsidR="00AF5DEE" w:rsidRDefault="00AF5DEE" w:rsidP="00AF5DEE">
      <w:pPr>
        <w:pStyle w:val="CUERPOTEXTO"/>
        <w:keepNext/>
        <w:ind w:left="850"/>
      </w:pPr>
      <w:r>
        <w:t>La flecha activa se calcula teniendo en cuenta las deformaciones instantáneas y diferidas debidas a las cargas permanentes y a las sobrecargas de uso calculadas a partir del momento en el que se construye el elemento dañable (normalmente tabiques).</w:t>
      </w:r>
    </w:p>
    <w:p w:rsidR="00AF5DEE" w:rsidRDefault="00AF5DEE" w:rsidP="00AF5DEE">
      <w:pPr>
        <w:pStyle w:val="CUERPOTEXTO"/>
        <w:ind w:left="850"/>
      </w:pPr>
      <w:r>
        <w:t>La flecha total a plazo infinito del elemento flectado se compone de la totalidad de las deformaciones instantáneas y diferidas que desarrolla el elemento flectado que sustenta al elemento dañable.</w:t>
      </w:r>
    </w:p>
    <w:p w:rsidR="00AF5DEE" w:rsidRDefault="00AF5DEE" w:rsidP="00AF5DEE">
      <w:pPr>
        <w:pStyle w:val="CUERPOTEXTO"/>
        <w:ind w:left="850"/>
      </w:pPr>
      <w:r>
        <w:t>Valores de los límites de flecha adoptados según los distintos elementos estructurales:</w:t>
      </w:r>
    </w:p>
    <w:p w:rsidR="00AF5DEE" w:rsidRDefault="00AF5DEE" w:rsidP="00AF5DEE">
      <w:pPr>
        <w:pStyle w:val="CUERPOTEXTO"/>
        <w:keepNext/>
      </w:pPr>
      <w:r>
        <w:t xml:space="preserve"> </w:t>
      </w:r>
    </w:p>
    <w:tbl>
      <w:tblPr>
        <w:tblW w:w="3750" w:type="pct"/>
        <w:jc w:val="center"/>
        <w:tblCellMar>
          <w:top w:w="28" w:type="dxa"/>
          <w:left w:w="28" w:type="dxa"/>
          <w:bottom w:w="28" w:type="dxa"/>
          <w:right w:w="28" w:type="dxa"/>
        </w:tblCellMar>
        <w:tblLook w:val="0000"/>
      </w:tblPr>
      <w:tblGrid>
        <w:gridCol w:w="2570"/>
        <w:gridCol w:w="4701"/>
      </w:tblGrid>
      <w:tr w:rsidR="00AF5DEE" w:rsidTr="00AF5DEE">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Elemento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Valores límites de la flecha</w:t>
            </w:r>
          </w:p>
        </w:tc>
      </w:tr>
      <w:tr w:rsidR="00AF5DEE" w:rsidTr="00AF5DEE">
        <w:trPr>
          <w:cantSplit/>
          <w:jc w:val="center"/>
        </w:trPr>
        <w:tc>
          <w:tcPr>
            <w:tcW w:w="0" w:type="auto"/>
            <w:tcBorders>
              <w:top w:val="single" w:sz="2" w:space="0" w:color="000000"/>
              <w:left w:val="single" w:sz="2" w:space="0" w:color="000000"/>
              <w:bottom w:val="single" w:sz="2" w:space="0" w:color="000000"/>
              <w:right w:val="single" w:sz="2" w:space="0" w:color="000000"/>
            </w:tcBorders>
          </w:tcPr>
          <w:p w:rsidR="00AF5DEE" w:rsidRDefault="00AF5DEE" w:rsidP="00AF5DEE">
            <w:pPr>
              <w:pStyle w:val="CUERPOTEXTOTABLA"/>
            </w:pPr>
            <w:r>
              <w:t>Vigas de hormigón</w:t>
            </w:r>
          </w:p>
        </w:tc>
        <w:tc>
          <w:tcPr>
            <w:tcW w:w="0" w:type="auto"/>
            <w:tcBorders>
              <w:top w:val="single" w:sz="2" w:space="0" w:color="000000"/>
              <w:left w:val="single" w:sz="2" w:space="0" w:color="000000"/>
              <w:bottom w:val="single" w:sz="2" w:space="0" w:color="000000"/>
              <w:right w:val="single" w:sz="2" w:space="0" w:color="000000"/>
            </w:tcBorders>
          </w:tcPr>
          <w:p w:rsidR="00AF5DEE" w:rsidRDefault="00AF5DEE" w:rsidP="00AF5DEE">
            <w:pPr>
              <w:pStyle w:val="CUERPOTEXTOTABLA"/>
            </w:pPr>
            <w:r>
              <w:t>Instantánea de sobrecarga: L/ 350</w:t>
            </w:r>
          </w:p>
          <w:p w:rsidR="00AF5DEE" w:rsidRDefault="00AF5DEE" w:rsidP="00AF5DEE">
            <w:pPr>
              <w:pStyle w:val="CUERPOTEXTOTABLA"/>
            </w:pPr>
            <w:r>
              <w:t>A plazo infinito (Cuasipermanente): L/ 300</w:t>
            </w:r>
          </w:p>
          <w:p w:rsidR="00AF5DEE" w:rsidRDefault="00AF5DEE" w:rsidP="00AF5DEE">
            <w:pPr>
              <w:pStyle w:val="CUERPOTEXTOTABLA"/>
            </w:pPr>
            <w:r>
              <w:t>Activa a largo plazo (Característica): L/ 400</w:t>
            </w:r>
          </w:p>
        </w:tc>
      </w:tr>
      <w:tr w:rsidR="00AF5DEE" w:rsidTr="00AF5DEE">
        <w:trPr>
          <w:cantSplit/>
          <w:jc w:val="center"/>
        </w:trPr>
        <w:tc>
          <w:tcPr>
            <w:tcW w:w="0" w:type="auto"/>
            <w:tcBorders>
              <w:top w:val="single" w:sz="2" w:space="0" w:color="000000"/>
              <w:left w:val="single" w:sz="2" w:space="0" w:color="000000"/>
              <w:bottom w:val="single" w:sz="2" w:space="0" w:color="000000"/>
              <w:right w:val="single" w:sz="2" w:space="0" w:color="000000"/>
            </w:tcBorders>
          </w:tcPr>
          <w:p w:rsidR="00AF5DEE" w:rsidRDefault="00AF5DEE" w:rsidP="00AF5DEE">
            <w:pPr>
              <w:pStyle w:val="CUERPOTEXTOTABLA"/>
            </w:pPr>
            <w:r>
              <w:t>Vigas de acero laminado</w:t>
            </w:r>
          </w:p>
        </w:tc>
        <w:tc>
          <w:tcPr>
            <w:tcW w:w="0" w:type="auto"/>
            <w:tcBorders>
              <w:top w:val="single" w:sz="2" w:space="0" w:color="000000"/>
              <w:left w:val="single" w:sz="2" w:space="0" w:color="000000"/>
              <w:bottom w:val="single" w:sz="2" w:space="0" w:color="000000"/>
              <w:right w:val="single" w:sz="2" w:space="0" w:color="000000"/>
            </w:tcBorders>
          </w:tcPr>
          <w:p w:rsidR="00AF5DEE" w:rsidRDefault="00AF5DEE" w:rsidP="00AF5DEE">
            <w:pPr>
              <w:pStyle w:val="CUERPOTEXTOTABLA"/>
            </w:pPr>
            <w:r>
              <w:t>Instantánea de sobrecarga: L/ 350</w:t>
            </w:r>
          </w:p>
          <w:p w:rsidR="00AF5DEE" w:rsidRDefault="00AF5DEE" w:rsidP="00AF5DEE">
            <w:pPr>
              <w:pStyle w:val="CUERPOTEXTOTABLA"/>
            </w:pPr>
            <w:r>
              <w:t>Instantánea total (Cuasipermanente): L/ 300</w:t>
            </w:r>
          </w:p>
          <w:p w:rsidR="00AF5DEE" w:rsidRDefault="00AF5DEE" w:rsidP="00AF5DEE">
            <w:pPr>
              <w:pStyle w:val="CUERPOTEXTOTABLA"/>
            </w:pPr>
            <w:r>
              <w:t>Activa a largo plazo (Característica): L/ 400</w:t>
            </w:r>
          </w:p>
        </w:tc>
      </w:tr>
      <w:tr w:rsidR="00AF5DEE" w:rsidTr="00AF5DEE">
        <w:trPr>
          <w:cantSplit/>
          <w:jc w:val="center"/>
        </w:trPr>
        <w:tc>
          <w:tcPr>
            <w:tcW w:w="0" w:type="auto"/>
            <w:tcBorders>
              <w:top w:val="single" w:sz="2" w:space="0" w:color="000000"/>
              <w:left w:val="single" w:sz="2" w:space="0" w:color="000000"/>
              <w:bottom w:val="single" w:sz="2" w:space="0" w:color="000000"/>
              <w:right w:val="single" w:sz="2" w:space="0" w:color="000000"/>
            </w:tcBorders>
          </w:tcPr>
          <w:p w:rsidR="00AF5DEE" w:rsidRDefault="00AF5DEE" w:rsidP="00AF5DEE">
            <w:pPr>
              <w:pStyle w:val="CUERPOTEXTOTABLA"/>
            </w:pPr>
            <w:r>
              <w:t>Placas aligeradas</w:t>
            </w:r>
          </w:p>
        </w:tc>
        <w:tc>
          <w:tcPr>
            <w:tcW w:w="0" w:type="auto"/>
            <w:tcBorders>
              <w:top w:val="single" w:sz="2" w:space="0" w:color="000000"/>
              <w:left w:val="single" w:sz="2" w:space="0" w:color="000000"/>
              <w:bottom w:val="single" w:sz="2" w:space="0" w:color="000000"/>
              <w:right w:val="single" w:sz="2" w:space="0" w:color="000000"/>
            </w:tcBorders>
          </w:tcPr>
          <w:p w:rsidR="00AF5DEE" w:rsidRDefault="00AF5DEE" w:rsidP="00AF5DEE">
            <w:pPr>
              <w:pStyle w:val="CUERPOTEXTOTABLA"/>
            </w:pPr>
            <w:r>
              <w:t>Instantánea de sobrecarga de uso: L/350</w:t>
            </w:r>
          </w:p>
          <w:p w:rsidR="00AF5DEE" w:rsidRDefault="00AF5DEE" w:rsidP="00AF5DEE">
            <w:pPr>
              <w:pStyle w:val="CUERPOTEXTOTABLA"/>
            </w:pPr>
            <w:r>
              <w:t>Total a plazo infinito: L/300</w:t>
            </w:r>
          </w:p>
          <w:p w:rsidR="00AF5DEE" w:rsidRDefault="00AF5DEE" w:rsidP="00AF5DEE">
            <w:pPr>
              <w:pStyle w:val="CUERPOTEXTOTABLA"/>
            </w:pPr>
            <w:r>
              <w:t>Activa: 1 cm, L/1000 + 0.5 cm, L/400</w:t>
            </w:r>
          </w:p>
        </w:tc>
      </w:tr>
    </w:tbl>
    <w:p w:rsidR="00AF5DEE" w:rsidRDefault="00AF5DEE" w:rsidP="00AF5DEE">
      <w:pPr>
        <w:spacing w:after="0" w:line="2" w:lineRule="auto"/>
      </w:pPr>
    </w:p>
    <w:p w:rsidR="00AF5DEE" w:rsidRDefault="00AF5DEE" w:rsidP="00AF5DEE">
      <w:pPr>
        <w:pStyle w:val="CUERPOTEXTO"/>
      </w:pPr>
      <w:r>
        <w:t xml:space="preserve"> </w:t>
      </w:r>
    </w:p>
    <w:p w:rsidR="00AF5DEE" w:rsidRDefault="00AF5DEE" w:rsidP="00AF5DEE">
      <w:pPr>
        <w:pStyle w:val="CUERPOTEXTO"/>
        <w:keepNext/>
        <w:spacing w:after="267"/>
        <w:ind w:left="283"/>
        <w:rPr>
          <w:b/>
        </w:rPr>
      </w:pPr>
      <w:r>
        <w:rPr>
          <w:b/>
        </w:rPr>
        <w:t>Desplomes en pilares</w:t>
      </w:r>
    </w:p>
    <w:p w:rsidR="001530E1" w:rsidRDefault="001530E1" w:rsidP="001530E1">
      <w:pPr>
        <w:pStyle w:val="CUERPOTEXTO"/>
        <w:keepNext/>
        <w:ind w:left="567"/>
      </w:pPr>
      <w:r>
        <w:t>Se han controlado los desplomes locales y totales de los pilares, resultando del cálculo los siguientes valores máximos de desplome:</w:t>
      </w:r>
    </w:p>
    <w:p w:rsidR="001530E1" w:rsidRDefault="001530E1" w:rsidP="001530E1">
      <w:pPr>
        <w:pStyle w:val="CUERPOTEXTO"/>
      </w:pPr>
      <w:r>
        <w:t xml:space="preserve"> </w:t>
      </w:r>
    </w:p>
    <w:tbl>
      <w:tblPr>
        <w:tblW w:w="3750" w:type="pct"/>
        <w:jc w:val="center"/>
        <w:tblCellMar>
          <w:top w:w="28" w:type="dxa"/>
          <w:left w:w="28" w:type="dxa"/>
          <w:bottom w:w="28" w:type="dxa"/>
          <w:right w:w="28" w:type="dxa"/>
        </w:tblCellMar>
        <w:tblLook w:val="0000"/>
      </w:tblPr>
      <w:tblGrid>
        <w:gridCol w:w="2970"/>
        <w:gridCol w:w="2162"/>
        <w:gridCol w:w="2139"/>
      </w:tblGrid>
      <w:tr w:rsidR="001530E1" w:rsidRPr="001530E1" w:rsidTr="001530E1">
        <w:trPr>
          <w:tblHeader/>
          <w:jc w:val="center"/>
        </w:trPr>
        <w:tc>
          <w:tcPr>
            <w:tcW w:w="0" w:type="auto"/>
            <w:gridSpan w:val="3"/>
            <w:tcBorders>
              <w:top w:val="single" w:sz="2" w:space="0" w:color="000000"/>
              <w:left w:val="single" w:sz="2" w:space="0" w:color="000000"/>
              <w:bottom w:val="single" w:sz="2" w:space="0" w:color="000000"/>
              <w:right w:val="single" w:sz="2" w:space="0" w:color="000000"/>
            </w:tcBorders>
            <w:shd w:val="clear" w:color="auto" w:fill="DAD7D3"/>
            <w:noWrap/>
            <w:vAlign w:val="center"/>
          </w:tcPr>
          <w:p w:rsidR="001530E1" w:rsidRPr="001530E1" w:rsidRDefault="001530E1" w:rsidP="001530E1">
            <w:pPr>
              <w:pStyle w:val="CUERPOTEXTOTABLA"/>
              <w:jc w:val="center"/>
              <w:rPr>
                <w:b/>
              </w:rPr>
            </w:pPr>
            <w:r w:rsidRPr="001530E1">
              <w:rPr>
                <w:b/>
              </w:rPr>
              <w:t>Desplome local máximo de los pilares (</w:t>
            </w:r>
            <w:r w:rsidRPr="001530E1">
              <w:rPr>
                <w:rFonts w:ascii="Symbol" w:hAnsi="Symbol" w:cs="Symbol"/>
                <w:b/>
              </w:rPr>
              <w:t></w:t>
            </w:r>
            <w:r w:rsidRPr="001530E1">
              <w:rPr>
                <w:b/>
              </w:rPr>
              <w:t xml:space="preserve"> / h)</w:t>
            </w:r>
          </w:p>
        </w:tc>
      </w:tr>
      <w:tr w:rsidR="001530E1" w:rsidRPr="001530E1" w:rsidTr="001530E1">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1530E1" w:rsidRPr="001530E1" w:rsidRDefault="001530E1" w:rsidP="001530E1">
            <w:pPr>
              <w:pStyle w:val="CUERPOTEXTOTABLA"/>
              <w:jc w:val="center"/>
            </w:pPr>
            <w:r w:rsidRPr="001530E1">
              <w:t>Planta</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1530E1" w:rsidRPr="001530E1" w:rsidRDefault="001530E1" w:rsidP="001530E1">
            <w:pPr>
              <w:pStyle w:val="CUERPOTEXTOTABLA"/>
              <w:jc w:val="center"/>
            </w:pPr>
            <w:r w:rsidRPr="001530E1">
              <w:t>Situaciones persistentes o transitorias</w:t>
            </w:r>
          </w:p>
        </w:tc>
      </w:tr>
      <w:tr w:rsidR="001530E1" w:rsidRPr="001530E1" w:rsidTr="001530E1">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1530E1" w:rsidRPr="001530E1" w:rsidRDefault="001530E1" w:rsidP="001530E1">
            <w:pPr>
              <w:rPr>
                <w:sz w:val="18"/>
              </w:rPr>
            </w:pP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1530E1" w:rsidRPr="001530E1" w:rsidRDefault="001530E1" w:rsidP="001530E1">
            <w:pPr>
              <w:pStyle w:val="CUERPOTEXTOTABLA"/>
              <w:jc w:val="center"/>
            </w:pPr>
            <w:r w:rsidRPr="001530E1">
              <w:t>Dirección X</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1530E1" w:rsidRPr="001530E1" w:rsidRDefault="001530E1" w:rsidP="001530E1">
            <w:pPr>
              <w:pStyle w:val="CUERPOTEXTOTABLA"/>
              <w:jc w:val="center"/>
            </w:pPr>
            <w:r w:rsidRPr="001530E1">
              <w:t>Dirección Y</w:t>
            </w:r>
          </w:p>
        </w:tc>
      </w:tr>
      <w:tr w:rsidR="001530E1" w:rsidRPr="001530E1" w:rsidTr="001530E1">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Pr="001530E1" w:rsidRDefault="001530E1" w:rsidP="001530E1">
            <w:pPr>
              <w:pStyle w:val="CUERPOTEXTOTABLA"/>
            </w:pPr>
            <w:r w:rsidRPr="001530E1">
              <w:t>Cubierta (+7,8)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Pr="001530E1" w:rsidRDefault="001530E1" w:rsidP="001530E1">
            <w:pPr>
              <w:pStyle w:val="CUERPOTEXTOTABLA"/>
              <w:jc w:val="center"/>
            </w:pPr>
            <w:r w:rsidRPr="001530E1">
              <w:t>1 / 2482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Pr="001530E1" w:rsidRDefault="001530E1" w:rsidP="001530E1">
            <w:pPr>
              <w:pStyle w:val="CUERPOTEXTOTABLA"/>
              <w:jc w:val="center"/>
            </w:pPr>
            <w:r w:rsidRPr="001530E1">
              <w:t>1 / 1805</w:t>
            </w:r>
          </w:p>
        </w:tc>
      </w:tr>
      <w:tr w:rsidR="001530E1" w:rsidRPr="001530E1" w:rsidTr="001530E1">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Pr="001530E1" w:rsidRDefault="001530E1" w:rsidP="001530E1">
            <w:pPr>
              <w:pStyle w:val="CUERPOTEXTOTABLA"/>
            </w:pPr>
            <w:r w:rsidRPr="001530E1">
              <w:t>Suelo de primera (+3,85)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Pr="001530E1" w:rsidRDefault="001530E1" w:rsidP="001530E1">
            <w:pPr>
              <w:pStyle w:val="CUERPOTEXTOTABLA"/>
              <w:jc w:val="center"/>
            </w:pPr>
            <w:r w:rsidRPr="001530E1">
              <w:t>1 / 3500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Pr="001530E1" w:rsidRDefault="001530E1" w:rsidP="001530E1">
            <w:pPr>
              <w:pStyle w:val="CUERPOTEXTOTABLA"/>
              <w:jc w:val="center"/>
            </w:pPr>
            <w:r w:rsidRPr="001530E1">
              <w:t>1 / 2345</w:t>
            </w:r>
          </w:p>
        </w:tc>
      </w:tr>
      <w:tr w:rsidR="001530E1" w:rsidRPr="001530E1" w:rsidTr="001530E1">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Pr="001530E1" w:rsidRDefault="001530E1" w:rsidP="001530E1">
            <w:pPr>
              <w:pStyle w:val="CUERPOTEXTOTABLA"/>
            </w:pPr>
            <w:r w:rsidRPr="001530E1">
              <w:t>Suelo de Baja (-0,10)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Pr="001530E1" w:rsidRDefault="001530E1" w:rsidP="001530E1">
            <w:pPr>
              <w:pStyle w:val="CUERPOTEXTOTABLA"/>
              <w:jc w:val="center"/>
            </w:pPr>
            <w:r w:rsidRPr="001530E1">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Pr="001530E1" w:rsidRDefault="001530E1" w:rsidP="001530E1">
            <w:pPr>
              <w:pStyle w:val="CUERPOTEXTOTABLA"/>
              <w:jc w:val="center"/>
            </w:pPr>
            <w:r w:rsidRPr="001530E1">
              <w:t>----</w:t>
            </w:r>
          </w:p>
        </w:tc>
      </w:tr>
    </w:tbl>
    <w:p w:rsidR="001530E1" w:rsidRDefault="001530E1" w:rsidP="001530E1">
      <w:pPr>
        <w:spacing w:after="0" w:line="2" w:lineRule="auto"/>
      </w:pPr>
    </w:p>
    <w:p w:rsidR="001530E1" w:rsidRDefault="001530E1" w:rsidP="001530E1">
      <w:pPr>
        <w:pStyle w:val="CUERPOTEXTO"/>
      </w:pPr>
      <w:r>
        <w:t xml:space="preserve"> </w:t>
      </w:r>
    </w:p>
    <w:p w:rsidR="001530E1" w:rsidRDefault="001530E1" w:rsidP="001530E1">
      <w:pPr>
        <w:pStyle w:val="CUERPOTEXTO"/>
      </w:pPr>
      <w:r>
        <w:t xml:space="preserve"> </w:t>
      </w:r>
    </w:p>
    <w:tbl>
      <w:tblPr>
        <w:tblW w:w="3750" w:type="pct"/>
        <w:jc w:val="center"/>
        <w:tblCellMar>
          <w:top w:w="28" w:type="dxa"/>
          <w:left w:w="28" w:type="dxa"/>
          <w:bottom w:w="28" w:type="dxa"/>
          <w:right w:w="28" w:type="dxa"/>
        </w:tblCellMar>
        <w:tblLook w:val="0000"/>
      </w:tblPr>
      <w:tblGrid>
        <w:gridCol w:w="3656"/>
        <w:gridCol w:w="3615"/>
      </w:tblGrid>
      <w:tr w:rsidR="001530E1" w:rsidRPr="001530E1" w:rsidTr="001530E1">
        <w:trPr>
          <w:tblHeader/>
          <w:jc w:val="center"/>
        </w:trPr>
        <w:tc>
          <w:tcPr>
            <w:tcW w:w="0" w:type="auto"/>
            <w:gridSpan w:val="2"/>
            <w:tcBorders>
              <w:top w:val="single" w:sz="2" w:space="0" w:color="000000"/>
              <w:left w:val="single" w:sz="2" w:space="0" w:color="000000"/>
              <w:bottom w:val="single" w:sz="2" w:space="0" w:color="000000"/>
              <w:right w:val="single" w:sz="2" w:space="0" w:color="000000"/>
            </w:tcBorders>
            <w:shd w:val="clear" w:color="auto" w:fill="DAD7D3"/>
            <w:noWrap/>
            <w:vAlign w:val="center"/>
          </w:tcPr>
          <w:p w:rsidR="001530E1" w:rsidRPr="001530E1" w:rsidRDefault="001530E1" w:rsidP="001530E1">
            <w:pPr>
              <w:pStyle w:val="CUERPOTEXTOTABLA"/>
              <w:jc w:val="center"/>
              <w:rPr>
                <w:b/>
              </w:rPr>
            </w:pPr>
            <w:r w:rsidRPr="001530E1">
              <w:rPr>
                <w:b/>
              </w:rPr>
              <w:t>Desplome total máximo de los pilares (</w:t>
            </w:r>
            <w:r w:rsidRPr="001530E1">
              <w:rPr>
                <w:rFonts w:ascii="Symbol" w:hAnsi="Symbol" w:cs="Symbol"/>
                <w:b/>
              </w:rPr>
              <w:t></w:t>
            </w:r>
            <w:r w:rsidRPr="001530E1">
              <w:rPr>
                <w:b/>
              </w:rPr>
              <w:t xml:space="preserve"> / H)</w:t>
            </w:r>
          </w:p>
        </w:tc>
      </w:tr>
      <w:tr w:rsidR="001530E1" w:rsidRPr="001530E1" w:rsidTr="001530E1">
        <w:trPr>
          <w:tblHeader/>
          <w:jc w:val="center"/>
        </w:trPr>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1530E1" w:rsidRPr="001530E1" w:rsidRDefault="001530E1" w:rsidP="001530E1">
            <w:pPr>
              <w:pStyle w:val="CUERPOTEXTOTABLA"/>
              <w:jc w:val="center"/>
            </w:pPr>
            <w:r w:rsidRPr="001530E1">
              <w:t>Situaciones persistentes o transitorias</w:t>
            </w:r>
          </w:p>
        </w:tc>
      </w:tr>
      <w:tr w:rsidR="001530E1" w:rsidRPr="001530E1" w:rsidTr="001530E1">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1530E1" w:rsidRPr="001530E1" w:rsidRDefault="001530E1" w:rsidP="001530E1">
            <w:pPr>
              <w:pStyle w:val="CUERPOTEXTOTABLA"/>
              <w:jc w:val="center"/>
            </w:pPr>
            <w:r w:rsidRPr="001530E1">
              <w:t>Dirección X</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1530E1" w:rsidRPr="001530E1" w:rsidRDefault="001530E1" w:rsidP="001530E1">
            <w:pPr>
              <w:pStyle w:val="CUERPOTEXTOTABLA"/>
              <w:jc w:val="center"/>
            </w:pPr>
            <w:r w:rsidRPr="001530E1">
              <w:t>Dirección Y</w:t>
            </w:r>
          </w:p>
        </w:tc>
      </w:tr>
      <w:tr w:rsidR="001530E1" w:rsidRPr="001530E1" w:rsidTr="001530E1">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Pr="001530E1" w:rsidRDefault="001530E1" w:rsidP="001530E1">
            <w:pPr>
              <w:pStyle w:val="CUERPOTEXTOTABLA"/>
              <w:jc w:val="center"/>
            </w:pPr>
            <w:r w:rsidRPr="001530E1">
              <w:t>1 / 3104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Pr="001530E1" w:rsidRDefault="001530E1" w:rsidP="001530E1">
            <w:pPr>
              <w:pStyle w:val="CUERPOTEXTOTABLA"/>
              <w:jc w:val="center"/>
            </w:pPr>
            <w:r w:rsidRPr="001530E1">
              <w:t>1 / 2173</w:t>
            </w:r>
          </w:p>
        </w:tc>
      </w:tr>
    </w:tbl>
    <w:p w:rsidR="001530E1" w:rsidRDefault="001530E1" w:rsidP="001530E1">
      <w:pPr>
        <w:spacing w:after="0" w:line="2" w:lineRule="auto"/>
      </w:pPr>
    </w:p>
    <w:p w:rsidR="001530E1" w:rsidRDefault="001530E1" w:rsidP="001530E1">
      <w:pPr>
        <w:pStyle w:val="CUERPOTEXTO"/>
      </w:pPr>
      <w:r>
        <w:t xml:space="preserve"> </w:t>
      </w:r>
    </w:p>
    <w:p w:rsidR="001530E1" w:rsidRDefault="001530E1" w:rsidP="00AF5DEE">
      <w:pPr>
        <w:pStyle w:val="CUERPOTEXTO"/>
        <w:keepNext/>
        <w:spacing w:after="182"/>
      </w:pPr>
    </w:p>
    <w:p w:rsidR="00AF5DEE" w:rsidRDefault="00AF5DEE" w:rsidP="00AF5DEE">
      <w:pPr>
        <w:pStyle w:val="CUERPOTEXTO"/>
        <w:keepNext/>
        <w:spacing w:after="182"/>
        <w:rPr>
          <w:b/>
        </w:rPr>
      </w:pPr>
      <w:r>
        <w:rPr>
          <w:b/>
        </w:rPr>
        <w:t>Cuantías geométricas</w:t>
      </w:r>
    </w:p>
    <w:p w:rsidR="00AF5DEE" w:rsidRDefault="00AF5DEE" w:rsidP="00AF5DEE">
      <w:pPr>
        <w:pStyle w:val="CUERPOTEXTO"/>
        <w:spacing w:before="85" w:after="267"/>
        <w:ind w:left="283"/>
      </w:pPr>
      <w:r>
        <w:t>Se han adoptado las cuantías geométricas mínimas fijadas en la tabla 42.3.5 de la instrucción EHE-08.</w:t>
      </w:r>
    </w:p>
    <w:p w:rsidR="00AF5DEE" w:rsidRDefault="00AF5DEE" w:rsidP="00AF5DEE">
      <w:pPr>
        <w:pStyle w:val="CUERPOTEXTO"/>
        <w:keepNext/>
        <w:spacing w:after="182"/>
        <w:rPr>
          <w:b/>
        </w:rPr>
      </w:pPr>
      <w:r>
        <w:rPr>
          <w:b/>
        </w:rPr>
        <w:t>Características de los materiales</w:t>
      </w:r>
    </w:p>
    <w:p w:rsidR="00AF5DEE" w:rsidRDefault="00AF5DEE" w:rsidP="00AF5DEE">
      <w:pPr>
        <w:pStyle w:val="CUERPOTEXTO"/>
        <w:keepNext/>
        <w:ind w:left="283"/>
      </w:pPr>
      <w:r>
        <w:t>Los coeficientes a utilizar para cada situación de proyecto y estado límite están definidos en el cumplimiento del Documento Básico SE.</w:t>
      </w:r>
    </w:p>
    <w:p w:rsidR="00AF5DEE" w:rsidRDefault="00AF5DEE" w:rsidP="00AF5DEE">
      <w:pPr>
        <w:pStyle w:val="CUERPOTEXTO"/>
        <w:keepNext/>
        <w:ind w:left="283"/>
      </w:pPr>
      <w:r>
        <w:t>Los valores de los coeficientes parciales de seguridad de los materiales (</w:t>
      </w:r>
      <w:r>
        <w:rPr>
          <w:rFonts w:ascii="Symbol" w:hAnsi="Symbol" w:cs="Symbol"/>
        </w:rPr>
        <w:t></w:t>
      </w:r>
      <w:r>
        <w:rPr>
          <w:vertAlign w:val="subscript"/>
        </w:rPr>
        <w:t>c</w:t>
      </w:r>
      <w:r>
        <w:t xml:space="preserve"> y </w:t>
      </w:r>
      <w:r>
        <w:rPr>
          <w:rFonts w:ascii="Symbol" w:hAnsi="Symbol" w:cs="Symbol"/>
        </w:rPr>
        <w:t></w:t>
      </w:r>
      <w:r>
        <w:rPr>
          <w:vertAlign w:val="subscript"/>
        </w:rPr>
        <w:t>s</w:t>
      </w:r>
      <w:r>
        <w:t>) para el estudio de los Estados Límite Últimos son los que se indican a continuación:</w:t>
      </w:r>
    </w:p>
    <w:p w:rsidR="00AF5DEE" w:rsidRDefault="00AF5DEE" w:rsidP="00AF5DEE">
      <w:pPr>
        <w:pStyle w:val="CUERPOTEXTO"/>
        <w:keepNext/>
        <w:spacing w:after="182"/>
        <w:ind w:left="283"/>
        <w:rPr>
          <w:b/>
        </w:rPr>
      </w:pPr>
      <w:r>
        <w:rPr>
          <w:b/>
        </w:rPr>
        <w:t>Hormigones</w:t>
      </w:r>
    </w:p>
    <w:p w:rsidR="00AF5DEE" w:rsidRDefault="00AF5DEE" w:rsidP="00AF5DEE">
      <w:pPr>
        <w:pStyle w:val="CUERPOTEXTO"/>
        <w:keepNext/>
      </w:pPr>
      <w:r>
        <w:t xml:space="preserve"> </w:t>
      </w:r>
    </w:p>
    <w:tbl>
      <w:tblPr>
        <w:tblW w:w="5000" w:type="pct"/>
        <w:jc w:val="center"/>
        <w:tblCellMar>
          <w:top w:w="28" w:type="dxa"/>
          <w:left w:w="28" w:type="dxa"/>
          <w:bottom w:w="28" w:type="dxa"/>
          <w:right w:w="28" w:type="dxa"/>
        </w:tblCellMar>
        <w:tblLook w:val="0000"/>
      </w:tblPr>
      <w:tblGrid>
        <w:gridCol w:w="1431"/>
        <w:gridCol w:w="1486"/>
        <w:gridCol w:w="931"/>
        <w:gridCol w:w="737"/>
        <w:gridCol w:w="1628"/>
        <w:gridCol w:w="2485"/>
        <w:gridCol w:w="996"/>
      </w:tblGrid>
      <w:tr w:rsidR="00AF5DEE" w:rsidTr="00AF5DEE">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Elemento</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Hormigón</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f</w:t>
            </w:r>
            <w:r>
              <w:rPr>
                <w:vertAlign w:val="subscript"/>
              </w:rPr>
              <w:t>ck</w:t>
            </w:r>
          </w:p>
          <w:p w:rsidR="00AF5DEE" w:rsidRDefault="00AF5DEE" w:rsidP="00AF5DEE">
            <w:pPr>
              <w:pStyle w:val="CUERPOTEXTOTABLA"/>
              <w:jc w:val="center"/>
            </w:pPr>
            <w:r>
              <w:t>(MPa)</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rPr>
                <w:rFonts w:ascii="Symbol" w:hAnsi="Symbol" w:cs="Symbol"/>
              </w:rPr>
              <w:t></w:t>
            </w:r>
            <w:r>
              <w:rPr>
                <w:vertAlign w:val="subscript"/>
              </w:rPr>
              <w:t>c</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Árido</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E</w:t>
            </w:r>
            <w:r>
              <w:rPr>
                <w:vertAlign w:val="subscript"/>
              </w:rPr>
              <w:t>c</w:t>
            </w:r>
          </w:p>
          <w:p w:rsidR="00AF5DEE" w:rsidRDefault="00AF5DEE" w:rsidP="00AF5DEE">
            <w:pPr>
              <w:pStyle w:val="CUERPOTEXTOTABLA"/>
              <w:jc w:val="center"/>
            </w:pPr>
            <w:r>
              <w:t>(MPa)</w:t>
            </w:r>
          </w:p>
        </w:tc>
      </w:tr>
      <w:tr w:rsidR="00AF5DEE" w:rsidTr="00AF5DEE">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AF5DEE" w:rsidRDefault="00AF5DEE" w:rsidP="00AF5DEE"/>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AF5DEE" w:rsidRDefault="00AF5DEE" w:rsidP="00AF5DEE"/>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AF5DEE" w:rsidRDefault="00AF5DEE" w:rsidP="00AF5DEE"/>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AF5DEE" w:rsidRDefault="00AF5DEE" w:rsidP="00AF5DEE"/>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Naturaleza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Tamaño máximo</w:t>
            </w:r>
          </w:p>
          <w:p w:rsidR="00AF5DEE" w:rsidRDefault="00AF5DEE" w:rsidP="00AF5DEE">
            <w:pPr>
              <w:pStyle w:val="CUERPOTEXTOTABLA"/>
              <w:jc w:val="center"/>
            </w:pPr>
            <w:r>
              <w:t>(mm)</w:t>
            </w:r>
          </w:p>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AF5DEE" w:rsidRDefault="00AF5DEE" w:rsidP="00AF5DEE"/>
        </w:tc>
      </w:tr>
      <w:tr w:rsidR="00AF5DEE" w:rsidTr="00AF5DEE">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AF5DEE" w:rsidRDefault="00AF5DEE" w:rsidP="00AF5DEE">
            <w:pPr>
              <w:pStyle w:val="CUERPOTEXTOTABLA"/>
            </w:pPr>
            <w:r>
              <w:t>Todos</w:t>
            </w:r>
          </w:p>
        </w:tc>
        <w:tc>
          <w:tcPr>
            <w:tcW w:w="0" w:type="auto"/>
            <w:tcBorders>
              <w:top w:val="single" w:sz="2" w:space="0" w:color="000000"/>
              <w:left w:val="single" w:sz="2" w:space="0" w:color="000000"/>
              <w:bottom w:val="single" w:sz="2" w:space="0" w:color="000000"/>
              <w:right w:val="single" w:sz="2" w:space="0" w:color="000000"/>
            </w:tcBorders>
            <w:vAlign w:val="center"/>
          </w:tcPr>
          <w:p w:rsidR="00AF5DEE" w:rsidRDefault="00AF5DEE" w:rsidP="00AF5DEE">
            <w:pPr>
              <w:pStyle w:val="CUERPOTEXTOTABLA"/>
            </w:pPr>
            <w:r>
              <w:t>HA-25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AF5DEE" w:rsidRDefault="00AF5DEE" w:rsidP="00AF5DEE">
            <w:pPr>
              <w:pStyle w:val="CUERPOTEXTOTABLA"/>
              <w:jc w:val="center"/>
            </w:pPr>
            <w:r>
              <w:t>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AF5DEE" w:rsidRDefault="00AF5DEE" w:rsidP="00AF5DEE">
            <w:pPr>
              <w:pStyle w:val="CUERPOTEXTOTABLA"/>
              <w:jc w:val="center"/>
            </w:pPr>
            <w:r>
              <w:t>1.50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AF5DEE" w:rsidRDefault="00AF5DEE" w:rsidP="00AF5DEE">
            <w:pPr>
              <w:pStyle w:val="CUERPOTEXTOTABLA"/>
            </w:pPr>
            <w:r>
              <w:t>Cuarcita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AF5DEE" w:rsidRDefault="00AF5DEE" w:rsidP="00AF5DEE">
            <w:pPr>
              <w:pStyle w:val="CUERPOTEXTOTABLA"/>
              <w:jc w:val="center"/>
            </w:pPr>
            <w:r>
              <w:t>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AF5DEE" w:rsidRDefault="00AF5DEE" w:rsidP="00AF5DEE">
            <w:pPr>
              <w:pStyle w:val="CUERPOTEXTOTABLA"/>
              <w:jc w:val="center"/>
            </w:pPr>
            <w:r>
              <w:t>27264</w:t>
            </w:r>
          </w:p>
        </w:tc>
      </w:tr>
    </w:tbl>
    <w:p w:rsidR="00AF5DEE" w:rsidRDefault="00AF5DEE" w:rsidP="00AF5DEE">
      <w:pPr>
        <w:spacing w:after="0" w:line="2" w:lineRule="auto"/>
      </w:pPr>
    </w:p>
    <w:p w:rsidR="00AF5DEE" w:rsidRDefault="00AF5DEE" w:rsidP="00AF5DEE">
      <w:pPr>
        <w:pStyle w:val="CUERPOTEXTO"/>
      </w:pPr>
      <w:r>
        <w:t xml:space="preserve"> </w:t>
      </w:r>
    </w:p>
    <w:p w:rsidR="00AF5DEE" w:rsidRDefault="00AF5DEE" w:rsidP="00AF5DEE">
      <w:pPr>
        <w:pStyle w:val="CUERPOTEXTO"/>
        <w:keepNext/>
        <w:spacing w:after="267"/>
        <w:ind w:left="283"/>
        <w:rPr>
          <w:b/>
        </w:rPr>
      </w:pPr>
      <w:r>
        <w:rPr>
          <w:b/>
        </w:rPr>
        <w:t>Aceros en barras</w:t>
      </w:r>
    </w:p>
    <w:p w:rsidR="00AF5DEE" w:rsidRDefault="00AF5DEE" w:rsidP="00AF5DEE">
      <w:pPr>
        <w:pStyle w:val="CUERPOTEXTO"/>
        <w:keepNext/>
      </w:pPr>
      <w:r>
        <w:t xml:space="preserve"> </w:t>
      </w:r>
    </w:p>
    <w:tbl>
      <w:tblPr>
        <w:tblW w:w="5000" w:type="pct"/>
        <w:jc w:val="center"/>
        <w:tblCellMar>
          <w:top w:w="28" w:type="dxa"/>
          <w:left w:w="28" w:type="dxa"/>
          <w:bottom w:w="28" w:type="dxa"/>
          <w:right w:w="28" w:type="dxa"/>
        </w:tblCellMar>
        <w:tblLook w:val="0000"/>
      </w:tblPr>
      <w:tblGrid>
        <w:gridCol w:w="3207"/>
        <w:gridCol w:w="2746"/>
        <w:gridCol w:w="2089"/>
        <w:gridCol w:w="1652"/>
      </w:tblGrid>
      <w:tr w:rsidR="00AF5DEE" w:rsidTr="00AF5DEE">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Elemento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Acero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f</w:t>
            </w:r>
            <w:r>
              <w:rPr>
                <w:vertAlign w:val="subscript"/>
              </w:rPr>
              <w:t>yk</w:t>
            </w:r>
          </w:p>
          <w:p w:rsidR="00AF5DEE" w:rsidRDefault="00AF5DEE" w:rsidP="00AF5DEE">
            <w:pPr>
              <w:pStyle w:val="CUERPOTEXTOTABLA"/>
              <w:jc w:val="center"/>
            </w:pPr>
            <w:r>
              <w:t>(MPa)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rPr>
                <w:rFonts w:ascii="Symbol" w:hAnsi="Symbol" w:cs="Symbol"/>
              </w:rPr>
              <w:t></w:t>
            </w:r>
            <w:r>
              <w:rPr>
                <w:vertAlign w:val="subscript"/>
              </w:rPr>
              <w:t>s</w:t>
            </w:r>
          </w:p>
        </w:tc>
      </w:tr>
      <w:tr w:rsidR="00AF5DEE" w:rsidTr="00AF5DEE">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AF5DEE" w:rsidRDefault="00AF5DEE" w:rsidP="00AF5DEE">
            <w:pPr>
              <w:pStyle w:val="CUERPOTEXTOTABLA"/>
            </w:pPr>
            <w:r>
              <w:t>Todos</w:t>
            </w:r>
          </w:p>
        </w:tc>
        <w:tc>
          <w:tcPr>
            <w:tcW w:w="0" w:type="auto"/>
            <w:tcBorders>
              <w:top w:val="single" w:sz="2" w:space="0" w:color="000000"/>
              <w:left w:val="single" w:sz="2" w:space="0" w:color="000000"/>
              <w:bottom w:val="single" w:sz="2" w:space="0" w:color="000000"/>
              <w:right w:val="single" w:sz="2" w:space="0" w:color="000000"/>
            </w:tcBorders>
            <w:vAlign w:val="center"/>
          </w:tcPr>
          <w:p w:rsidR="00AF5DEE" w:rsidRDefault="00AF5DEE" w:rsidP="00AF5DEE">
            <w:pPr>
              <w:pStyle w:val="CUERPOTEXTOTABLA"/>
            </w:pPr>
            <w:r>
              <w:t>B 500 S</w:t>
            </w:r>
          </w:p>
        </w:tc>
        <w:tc>
          <w:tcPr>
            <w:tcW w:w="0" w:type="auto"/>
            <w:tcBorders>
              <w:top w:val="single" w:sz="2" w:space="0" w:color="000000"/>
              <w:left w:val="single" w:sz="2" w:space="0" w:color="000000"/>
              <w:bottom w:val="single" w:sz="2" w:space="0" w:color="000000"/>
              <w:right w:val="single" w:sz="2" w:space="0" w:color="000000"/>
            </w:tcBorders>
            <w:vAlign w:val="center"/>
          </w:tcPr>
          <w:p w:rsidR="00AF5DEE" w:rsidRDefault="00AF5DEE" w:rsidP="00AF5DEE">
            <w:pPr>
              <w:pStyle w:val="CUERPOTEXTOTABLA"/>
              <w:jc w:val="center"/>
            </w:pPr>
            <w:r>
              <w:t>500</w:t>
            </w:r>
          </w:p>
        </w:tc>
        <w:tc>
          <w:tcPr>
            <w:tcW w:w="0" w:type="auto"/>
            <w:tcBorders>
              <w:top w:val="single" w:sz="2" w:space="0" w:color="000000"/>
              <w:left w:val="single" w:sz="2" w:space="0" w:color="000000"/>
              <w:bottom w:val="single" w:sz="2" w:space="0" w:color="000000"/>
              <w:right w:val="single" w:sz="2" w:space="0" w:color="000000"/>
            </w:tcBorders>
            <w:vAlign w:val="center"/>
          </w:tcPr>
          <w:p w:rsidR="00AF5DEE" w:rsidRDefault="00AF5DEE" w:rsidP="00AF5DEE">
            <w:pPr>
              <w:pStyle w:val="CUERPOTEXTOTABLA"/>
              <w:jc w:val="center"/>
            </w:pPr>
            <w:r>
              <w:t>1.15</w:t>
            </w:r>
          </w:p>
        </w:tc>
      </w:tr>
    </w:tbl>
    <w:p w:rsidR="00AF5DEE" w:rsidRDefault="00AF5DEE" w:rsidP="00AF5DEE">
      <w:pPr>
        <w:spacing w:after="0" w:line="2" w:lineRule="auto"/>
      </w:pPr>
    </w:p>
    <w:p w:rsidR="00AF5DEE" w:rsidRDefault="00AF5DEE" w:rsidP="00AF5DEE">
      <w:pPr>
        <w:pStyle w:val="CUERPOTEXTO"/>
      </w:pPr>
      <w:r>
        <w:t xml:space="preserve"> </w:t>
      </w:r>
    </w:p>
    <w:p w:rsidR="00AF5DEE" w:rsidRDefault="00AF5DEE" w:rsidP="00AF5DEE">
      <w:pPr>
        <w:pStyle w:val="CUERPOTEXTO"/>
        <w:keepNext/>
        <w:spacing w:after="182"/>
        <w:rPr>
          <w:b/>
        </w:rPr>
      </w:pPr>
      <w:r>
        <w:rPr>
          <w:b/>
        </w:rPr>
        <w:t>Recubrimientos</w:t>
      </w:r>
    </w:p>
    <w:p w:rsidR="001530E1" w:rsidRDefault="001530E1" w:rsidP="001530E1">
      <w:pPr>
        <w:pStyle w:val="CUERPOTEXTO"/>
        <w:keepNext/>
        <w:ind w:left="567"/>
      </w:pPr>
      <w:r>
        <w:t>Pilares (geométrico): 3.0 cm</w:t>
      </w:r>
    </w:p>
    <w:p w:rsidR="001530E1" w:rsidRDefault="001530E1" w:rsidP="001530E1">
      <w:pPr>
        <w:pStyle w:val="CUERPOTEXTO"/>
        <w:keepNext/>
        <w:ind w:left="567"/>
      </w:pPr>
      <w:r>
        <w:t>Vigas (geométricos): 3.0 cm</w:t>
      </w:r>
    </w:p>
    <w:p w:rsidR="001530E1" w:rsidRDefault="001530E1" w:rsidP="001530E1">
      <w:pPr>
        <w:pStyle w:val="CUERPOTEXTO"/>
        <w:ind w:left="567"/>
      </w:pPr>
      <w:r>
        <w:t>Placas aligeradas (mecánico): 3.5 cm</w:t>
      </w:r>
    </w:p>
    <w:p w:rsidR="001530E1" w:rsidRDefault="001530E1" w:rsidP="001530E1">
      <w:pPr>
        <w:pStyle w:val="CUERPOTEXTO"/>
        <w:ind w:left="567"/>
      </w:pPr>
      <w:r>
        <w:t>Escaleras (geométrico): 3.0 cm</w:t>
      </w:r>
    </w:p>
    <w:p w:rsidR="001530E1" w:rsidRDefault="001530E1" w:rsidP="001530E1">
      <w:pPr>
        <w:pStyle w:val="CUERPOTEXTO"/>
        <w:ind w:left="567"/>
      </w:pPr>
      <w:r>
        <w:t>Vigas de cimentación (geométricos): 4.0 cm</w:t>
      </w:r>
    </w:p>
    <w:p w:rsidR="001530E1" w:rsidRDefault="001530E1" w:rsidP="001530E1">
      <w:pPr>
        <w:pStyle w:val="CUERPOTEXTO"/>
        <w:ind w:left="567"/>
      </w:pPr>
      <w:r>
        <w:t>Zapatas y encepados (geométricos): 8.0 cm</w:t>
      </w:r>
    </w:p>
    <w:p w:rsidR="00AF5DEE" w:rsidRDefault="00AF5DEE" w:rsidP="00AF5DEE">
      <w:pPr>
        <w:pStyle w:val="CUERPOTEXTO"/>
        <w:keepNext/>
        <w:spacing w:after="267"/>
        <w:rPr>
          <w:b/>
        </w:rPr>
      </w:pPr>
      <w:r>
        <w:rPr>
          <w:b/>
        </w:rPr>
        <w:t>Características técnicas de los forjados</w:t>
      </w:r>
    </w:p>
    <w:p w:rsidR="00AF5DEE" w:rsidRDefault="00AF5DEE" w:rsidP="00AF5DEE">
      <w:pPr>
        <w:pStyle w:val="CUERPOTEXTO"/>
        <w:keepNext/>
        <w:spacing w:before="85" w:after="267"/>
        <w:ind w:left="283"/>
        <w:rPr>
          <w:b/>
        </w:rPr>
      </w:pPr>
      <w:r>
        <w:rPr>
          <w:b/>
        </w:rPr>
        <w:t>Forjados de placas aligeradas</w:t>
      </w:r>
    </w:p>
    <w:p w:rsidR="00AF5DEE" w:rsidRDefault="00AF5DEE" w:rsidP="00AF5DEE">
      <w:pPr>
        <w:pStyle w:val="CUERPOTEXTO"/>
        <w:keepNext/>
      </w:pPr>
      <w:r>
        <w:t xml:space="preserve"> </w:t>
      </w:r>
    </w:p>
    <w:tbl>
      <w:tblPr>
        <w:tblW w:w="3750" w:type="pct"/>
        <w:jc w:val="center"/>
        <w:tblCellMar>
          <w:top w:w="28" w:type="dxa"/>
          <w:left w:w="28" w:type="dxa"/>
          <w:bottom w:w="28" w:type="dxa"/>
          <w:right w:w="28" w:type="dxa"/>
        </w:tblCellMar>
        <w:tblLook w:val="0000"/>
      </w:tblPr>
      <w:tblGrid>
        <w:gridCol w:w="2132"/>
        <w:gridCol w:w="5139"/>
      </w:tblGrid>
      <w:tr w:rsidR="00AF5DEE" w:rsidTr="00AF5DEE">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Nombre</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Descripción</w:t>
            </w:r>
          </w:p>
        </w:tc>
      </w:tr>
      <w:tr w:rsidR="00AF5DEE" w:rsidTr="00AF5DEE">
        <w:trPr>
          <w:cantSplit/>
          <w:jc w:val="center"/>
        </w:trPr>
        <w:tc>
          <w:tcPr>
            <w:tcW w:w="0" w:type="auto"/>
            <w:tcBorders>
              <w:top w:val="single" w:sz="2" w:space="0" w:color="000000"/>
              <w:left w:val="single" w:sz="2" w:space="0" w:color="000000"/>
              <w:bottom w:val="single" w:sz="2" w:space="0" w:color="000000"/>
              <w:right w:val="single" w:sz="2" w:space="0" w:color="000000"/>
            </w:tcBorders>
          </w:tcPr>
          <w:p w:rsidR="00AF5DEE" w:rsidRDefault="00AF5DEE" w:rsidP="00AF5DEE">
            <w:pPr>
              <w:pStyle w:val="CUERPOTEXTOTABLA"/>
            </w:pPr>
            <w:r>
              <w:t>Rodiñas 25+5/120</w:t>
            </w:r>
          </w:p>
        </w:tc>
        <w:tc>
          <w:tcPr>
            <w:tcW w:w="0" w:type="auto"/>
            <w:tcBorders>
              <w:top w:val="single" w:sz="2" w:space="0" w:color="000000"/>
              <w:left w:val="single" w:sz="2" w:space="0" w:color="000000"/>
              <w:bottom w:val="single" w:sz="2" w:space="0" w:color="000000"/>
              <w:right w:val="single" w:sz="2" w:space="0" w:color="000000"/>
            </w:tcBorders>
          </w:tcPr>
          <w:p w:rsidR="00AF5DEE" w:rsidRDefault="00AF5DEE" w:rsidP="00AF5DEE">
            <w:pPr>
              <w:pStyle w:val="CUERPOTEXTOTABLA"/>
            </w:pPr>
            <w:r>
              <w:t>Prefabricados Rodiñas, S.L.</w:t>
            </w:r>
          </w:p>
          <w:p w:rsidR="00AF5DEE" w:rsidRDefault="00AF5DEE" w:rsidP="00AF5DEE">
            <w:pPr>
              <w:pStyle w:val="CUERPOTEXTOTABLA"/>
            </w:pPr>
            <w:r>
              <w:t>Canto total del forjado: 30 cm</w:t>
            </w:r>
          </w:p>
          <w:p w:rsidR="00AF5DEE" w:rsidRDefault="00AF5DEE" w:rsidP="00AF5DEE">
            <w:pPr>
              <w:pStyle w:val="CUERPOTEXTOTABLA"/>
            </w:pPr>
            <w:r>
              <w:t>Espesor de la capa de compresión: 5 cm</w:t>
            </w:r>
          </w:p>
          <w:p w:rsidR="00AF5DEE" w:rsidRDefault="00AF5DEE" w:rsidP="00AF5DEE">
            <w:pPr>
              <w:pStyle w:val="CUERPOTEXTOTABLA"/>
            </w:pPr>
            <w:r>
              <w:t>Ancho de la placa: 1200 mm</w:t>
            </w:r>
          </w:p>
          <w:p w:rsidR="00AF5DEE" w:rsidRDefault="00AF5DEE" w:rsidP="00AF5DEE">
            <w:pPr>
              <w:pStyle w:val="CUERPOTEXTOTABLA"/>
            </w:pPr>
            <w:r>
              <w:t>Ancho mínimo de la placa: 120 mm</w:t>
            </w:r>
          </w:p>
          <w:p w:rsidR="00AF5DEE" w:rsidRDefault="00AF5DEE" w:rsidP="00AF5DEE">
            <w:pPr>
              <w:pStyle w:val="CUERPOTEXTOTABLA"/>
            </w:pPr>
            <w:r>
              <w:t>Entrega mínima: 7 cm</w:t>
            </w:r>
          </w:p>
          <w:p w:rsidR="00AF5DEE" w:rsidRDefault="00AF5DEE" w:rsidP="00AF5DEE">
            <w:pPr>
              <w:pStyle w:val="CUERPOTEXTOTABLA"/>
            </w:pPr>
            <w:r>
              <w:t>Entrega máxima: 15 cm</w:t>
            </w:r>
          </w:p>
          <w:p w:rsidR="00AF5DEE" w:rsidRDefault="00AF5DEE" w:rsidP="00AF5DEE">
            <w:pPr>
              <w:pStyle w:val="CUERPOTEXTOTABLA"/>
            </w:pPr>
            <w:r>
              <w:t>Entrega lateral: 5 cm</w:t>
            </w:r>
          </w:p>
          <w:p w:rsidR="00AF5DEE" w:rsidRDefault="00AF5DEE" w:rsidP="00AF5DEE">
            <w:pPr>
              <w:pStyle w:val="CUERPOTEXTOTABLA"/>
            </w:pPr>
            <w:r>
              <w:t>Hormigón de la placa: HA-40, Yc=1.5</w:t>
            </w:r>
          </w:p>
          <w:p w:rsidR="00AF5DEE" w:rsidRDefault="00AF5DEE" w:rsidP="00AF5DEE">
            <w:pPr>
              <w:pStyle w:val="CUERPOTEXTOTABLA"/>
            </w:pPr>
            <w:r>
              <w:t>Hormigón de la capa y juntas: HA-25, Yc=1.5</w:t>
            </w:r>
          </w:p>
          <w:p w:rsidR="00AF5DEE" w:rsidRDefault="00AF5DEE" w:rsidP="00AF5DEE">
            <w:pPr>
              <w:pStyle w:val="CUERPOTEXTOTABLA"/>
            </w:pPr>
            <w:r>
              <w:t>Acero de negativos: B 500 S, Ys=1.15</w:t>
            </w:r>
          </w:p>
          <w:p w:rsidR="00AF5DEE" w:rsidRDefault="00AF5DEE" w:rsidP="00AF5DEE">
            <w:pPr>
              <w:pStyle w:val="CUERPOTEXTOTABLA"/>
            </w:pPr>
            <w:r>
              <w:t>Peso propio: 4.8069 kN/m²</w:t>
            </w:r>
          </w:p>
          <w:p w:rsidR="00AF5DEE" w:rsidRDefault="00AF5DEE" w:rsidP="00AF5DEE">
            <w:pPr>
              <w:pStyle w:val="CUERPOTEXTOTABLA"/>
            </w:pPr>
            <w:r>
              <w:t>Volumen de hormigón: 0.06 m³/m²</w:t>
            </w:r>
          </w:p>
        </w:tc>
      </w:tr>
    </w:tbl>
    <w:p w:rsidR="00AF5DEE" w:rsidRDefault="00AF5DEE" w:rsidP="00AF5DEE">
      <w:pPr>
        <w:spacing w:after="0" w:line="2" w:lineRule="auto"/>
      </w:pPr>
    </w:p>
    <w:p w:rsidR="00AF5DEE" w:rsidRDefault="00AF5DEE" w:rsidP="00AF5DEE">
      <w:pPr>
        <w:pStyle w:val="CUERPOTEXTO"/>
      </w:pPr>
      <w:r>
        <w:lastRenderedPageBreak/>
        <w:t xml:space="preserve"> </w:t>
      </w:r>
    </w:p>
    <w:p w:rsidR="00AF5DEE" w:rsidRDefault="00AF5DEE" w:rsidP="00AF5DEE">
      <w:pPr>
        <w:spacing w:after="0" w:line="2" w:lineRule="auto"/>
      </w:pPr>
      <w:bookmarkStart w:id="21" w:name="PROJ:1:3:1:_RC_:1:7"/>
      <w:bookmarkEnd w:id="21"/>
    </w:p>
    <w:p w:rsidR="00AF5DEE" w:rsidRDefault="00AF5DEE" w:rsidP="00AF5DEE">
      <w:pPr>
        <w:pStyle w:val="CAP4"/>
        <w:keepNext/>
      </w:pPr>
      <w:r>
        <w:t>3.1.1.7. Elementos estructurales de acero (DB SE A)</w:t>
      </w:r>
    </w:p>
    <w:p w:rsidR="00AF5DEE" w:rsidRDefault="00AF5DEE" w:rsidP="00AF5DEE">
      <w:pPr>
        <w:spacing w:after="0" w:line="2" w:lineRule="auto"/>
      </w:pPr>
      <w:bookmarkStart w:id="22" w:name="PROJ:1:3:1:_RC_:1:7:1"/>
      <w:bookmarkEnd w:id="22"/>
    </w:p>
    <w:p w:rsidR="00AF5DEE" w:rsidRDefault="00AF5DEE" w:rsidP="00AF5DEE">
      <w:pPr>
        <w:pStyle w:val="CAP5"/>
        <w:keepNext/>
      </w:pPr>
      <w:r>
        <w:t>3.1.1.7.1. Generalidades</w:t>
      </w:r>
    </w:p>
    <w:p w:rsidR="00AF5DEE" w:rsidRDefault="00AF5DEE" w:rsidP="00AF5DEE">
      <w:pPr>
        <w:pStyle w:val="CUERPOTEXTO"/>
      </w:pPr>
      <w:r>
        <w:t>Se comprueba el cumplimiento del presente Documento Básico para aquellos elementos realizados con acero.</w:t>
      </w:r>
    </w:p>
    <w:p w:rsidR="00AF5DEE" w:rsidRDefault="00AF5DEE" w:rsidP="00AF5DEE">
      <w:pPr>
        <w:pStyle w:val="CUERPOTEXTO"/>
      </w:pPr>
      <w:r>
        <w:t>En el diseño de la estructura se contempla la seguridad adecuada de utilización, incluyendo los aspectos relativos a la durabilidad, fabricación, montaje, control de calidad, conservación y mantenimiento.</w:t>
      </w:r>
    </w:p>
    <w:p w:rsidR="00AF5DEE" w:rsidRDefault="00AF5DEE" w:rsidP="00AF5DEE">
      <w:pPr>
        <w:spacing w:after="0" w:line="2" w:lineRule="auto"/>
      </w:pPr>
      <w:bookmarkStart w:id="23" w:name="PROJ:1:3:1:_RC_:1:7:2"/>
      <w:bookmarkEnd w:id="23"/>
    </w:p>
    <w:p w:rsidR="00AF5DEE" w:rsidRDefault="00AF5DEE" w:rsidP="00AF5DEE">
      <w:pPr>
        <w:pStyle w:val="CAP5"/>
        <w:keepNext/>
      </w:pPr>
      <w:r>
        <w:t>3.1.1.7.2. Bases de cálculo</w:t>
      </w:r>
    </w:p>
    <w:p w:rsidR="00AF5DEE" w:rsidRDefault="00AF5DEE" w:rsidP="00AF5DEE">
      <w:pPr>
        <w:pStyle w:val="CUERPOTEXTO"/>
        <w:keepNext/>
        <w:ind w:left="283"/>
      </w:pPr>
      <w:r>
        <w:t>Para verificar el cumplimiento del apartado 3.2 del Documento Básico SE, se ha comprobado:</w:t>
      </w:r>
    </w:p>
    <w:p w:rsidR="00AF5DEE" w:rsidRDefault="00AF5DEE" w:rsidP="00AF5DEE">
      <w:pPr>
        <w:pStyle w:val="CUERPOTEXTO"/>
        <w:keepNext/>
        <w:numPr>
          <w:ilvl w:val="0"/>
          <w:numId w:val="23"/>
        </w:numPr>
      </w:pPr>
      <w:r>
        <w:tab/>
        <w:t>La estabilidad y la resistencia (estados límite últimos)</w:t>
      </w:r>
    </w:p>
    <w:p w:rsidR="00AF5DEE" w:rsidRDefault="00AF5DEE" w:rsidP="00AF5DEE">
      <w:pPr>
        <w:pStyle w:val="CUERPOTEXTO"/>
        <w:numPr>
          <w:ilvl w:val="0"/>
          <w:numId w:val="23"/>
        </w:numPr>
      </w:pPr>
      <w:r>
        <w:tab/>
        <w:t>La aptitud para el servicio (estados límite de servicio)</w:t>
      </w:r>
    </w:p>
    <w:p w:rsidR="00AF5DEE" w:rsidRDefault="00AF5DEE" w:rsidP="00AF5DEE">
      <w:pPr>
        <w:pStyle w:val="CUERPOTEXTO"/>
        <w:keepNext/>
        <w:spacing w:after="182"/>
        <w:rPr>
          <w:b/>
        </w:rPr>
      </w:pPr>
      <w:r>
        <w:rPr>
          <w:b/>
        </w:rPr>
        <w:t>Estados límite últimos</w:t>
      </w:r>
    </w:p>
    <w:p w:rsidR="00AF5DEE" w:rsidRDefault="00AF5DEE" w:rsidP="00AF5DEE">
      <w:pPr>
        <w:pStyle w:val="CUERPOTEXTO"/>
        <w:keepNext/>
        <w:ind w:left="283"/>
      </w:pPr>
      <w:r>
        <w:t>La determinación de la resistencia de las secciones se hace de acuerdo a lo especificado en el capítulo 6 del documento DB SE A, partiendo de las esbelteces, longitudes de pandeo y esfuerzos actuantes para todas las combinaciones definidas en la presente memoria, teniendo en cuenta la interacción de los mismos y comprobando que se cumplen los límites de resistencia establecidos para los materiales seleccionados.</w:t>
      </w:r>
    </w:p>
    <w:p w:rsidR="00AF5DEE" w:rsidRDefault="00AF5DEE" w:rsidP="00AF5DEE">
      <w:pPr>
        <w:pStyle w:val="CUERPOTEXTO"/>
        <w:ind w:left="283"/>
      </w:pPr>
      <w:r>
        <w:t>Se ha comprobado además, la resistencia al fuego de los perfiles metálicos aplicando lo indicado en el Anejo D del documento DB SI.</w:t>
      </w:r>
    </w:p>
    <w:p w:rsidR="00AF5DEE" w:rsidRDefault="00AF5DEE" w:rsidP="00AF5DEE">
      <w:pPr>
        <w:pStyle w:val="CUERPOTEXTO"/>
        <w:keepNext/>
        <w:spacing w:after="267"/>
        <w:rPr>
          <w:b/>
        </w:rPr>
      </w:pPr>
      <w:r>
        <w:rPr>
          <w:b/>
        </w:rPr>
        <w:t>Estados límite de servicio</w:t>
      </w:r>
    </w:p>
    <w:p w:rsidR="00AF5DEE" w:rsidRDefault="00AF5DEE" w:rsidP="00AF5DEE">
      <w:pPr>
        <w:pStyle w:val="CUERPOTEXTO"/>
        <w:spacing w:before="85" w:after="267"/>
        <w:ind w:left="283"/>
      </w:pPr>
      <w:r>
        <w:t>Se comprueba que todas las barras cumplen, para las combinaciones de acciones establecidas en el apartado 4.3.2 del Documento Básico SE, con los límites de deformaciones, flechas y desplazamientos horizontales.</w:t>
      </w:r>
    </w:p>
    <w:p w:rsidR="00AF5DEE" w:rsidRDefault="00AF5DEE" w:rsidP="00AF5DEE">
      <w:pPr>
        <w:spacing w:after="0" w:line="2" w:lineRule="auto"/>
      </w:pPr>
      <w:bookmarkStart w:id="24" w:name="PROJ:1:3:1:_RC_:1:7:3"/>
      <w:bookmarkEnd w:id="24"/>
    </w:p>
    <w:p w:rsidR="00AF5DEE" w:rsidRDefault="00AF5DEE" w:rsidP="00AF5DEE">
      <w:pPr>
        <w:pStyle w:val="CAP5"/>
        <w:keepNext/>
      </w:pPr>
      <w:r>
        <w:t>3.1.1.7.3. Durabilidad</w:t>
      </w:r>
    </w:p>
    <w:p w:rsidR="00AF5DEE" w:rsidRDefault="00AF5DEE" w:rsidP="00AF5DEE">
      <w:pPr>
        <w:pStyle w:val="CUERPOTEXTO"/>
      </w:pPr>
      <w:r>
        <w:t>Los perfiles de acero están protegidos de acuerdo a las condiciones de uso y ambientales y a su situación, de manera que se asegura su resistencia, estabilidad y durabilidad durante el periodo de vida útil, debiendo mantenerse de acuerdo a las instrucciones de uso y plan de mantenimiento correspondiente.</w:t>
      </w:r>
    </w:p>
    <w:p w:rsidR="00AF5DEE" w:rsidRDefault="00AF5DEE" w:rsidP="00AF5DEE">
      <w:pPr>
        <w:spacing w:after="0" w:line="2" w:lineRule="auto"/>
      </w:pPr>
      <w:bookmarkStart w:id="25" w:name="PROJ:1:3:1:_RC_:1:7:4"/>
      <w:bookmarkEnd w:id="25"/>
    </w:p>
    <w:p w:rsidR="00AF5DEE" w:rsidRDefault="00AF5DEE" w:rsidP="00AF5DEE">
      <w:pPr>
        <w:pStyle w:val="CAP5"/>
        <w:keepNext/>
      </w:pPr>
      <w:r>
        <w:t>3.1.1.7.4. Materiales</w:t>
      </w:r>
    </w:p>
    <w:p w:rsidR="00AF5DEE" w:rsidRDefault="00AF5DEE" w:rsidP="00AF5DEE">
      <w:pPr>
        <w:pStyle w:val="CUERPOTEXTO"/>
        <w:keepNext/>
      </w:pPr>
      <w:r>
        <w:t>Los coeficientes parciales de seguridad utilizados para las comprobaciones de resistencia son:</w:t>
      </w:r>
    </w:p>
    <w:p w:rsidR="00AF5DEE" w:rsidRDefault="00AF5DEE" w:rsidP="00AF5DEE">
      <w:pPr>
        <w:pStyle w:val="CUERPOTEXTO"/>
        <w:numPr>
          <w:ilvl w:val="0"/>
          <w:numId w:val="24"/>
        </w:numPr>
      </w:pPr>
      <w:r>
        <w:tab/>
      </w:r>
      <w:r>
        <w:rPr>
          <w:rFonts w:ascii="Symbol" w:hAnsi="Symbol" w:cs="Symbol"/>
        </w:rPr>
        <w:t></w:t>
      </w:r>
      <w:r>
        <w:rPr>
          <w:vertAlign w:val="subscript"/>
        </w:rPr>
        <w:t>M0</w:t>
      </w:r>
      <w:r>
        <w:t xml:space="preserve"> = 1,05 coeficiente parcial de seguridad relativo a la plastificación del material.</w:t>
      </w:r>
    </w:p>
    <w:p w:rsidR="00AF5DEE" w:rsidRDefault="00AF5DEE" w:rsidP="00AF5DEE">
      <w:pPr>
        <w:pStyle w:val="CUERPOTEXTO"/>
        <w:numPr>
          <w:ilvl w:val="0"/>
          <w:numId w:val="25"/>
        </w:numPr>
      </w:pPr>
      <w:r>
        <w:tab/>
      </w:r>
      <w:r>
        <w:rPr>
          <w:rFonts w:ascii="Symbol" w:hAnsi="Symbol" w:cs="Symbol"/>
        </w:rPr>
        <w:t></w:t>
      </w:r>
      <w:r>
        <w:rPr>
          <w:vertAlign w:val="subscript"/>
        </w:rPr>
        <w:t>M1</w:t>
      </w:r>
      <w:r>
        <w:t xml:space="preserve"> = 1,05 coeficiente parcial de seguridad relativo a los fenómenos de inestabilidad.</w:t>
      </w:r>
    </w:p>
    <w:p w:rsidR="00AF5DEE" w:rsidRDefault="00AF5DEE" w:rsidP="00AF5DEE">
      <w:pPr>
        <w:pStyle w:val="CUERPOTEXTO"/>
        <w:numPr>
          <w:ilvl w:val="0"/>
          <w:numId w:val="26"/>
        </w:numPr>
      </w:pPr>
      <w:r>
        <w:tab/>
      </w:r>
      <w:r>
        <w:rPr>
          <w:rFonts w:ascii="Symbol" w:hAnsi="Symbol" w:cs="Symbol"/>
        </w:rPr>
        <w:t></w:t>
      </w:r>
      <w:r>
        <w:rPr>
          <w:vertAlign w:val="subscript"/>
        </w:rPr>
        <w:t>M2</w:t>
      </w:r>
      <w:r>
        <w:t xml:space="preserve"> = 1,25 coeficiente parcial de seguridad relativo a la resistencia última del material o sección, y a la resistencia de los medios de unión.</w:t>
      </w:r>
    </w:p>
    <w:p w:rsidR="00AF5DEE" w:rsidRDefault="00AF5DEE" w:rsidP="00AF5DEE">
      <w:pPr>
        <w:pStyle w:val="CUERPOTEXTO"/>
        <w:keepNext/>
        <w:spacing w:before="85" w:after="267"/>
        <w:rPr>
          <w:b/>
        </w:rPr>
      </w:pPr>
      <w:r>
        <w:rPr>
          <w:b/>
        </w:rPr>
        <w:t>Características de los aceros empleados</w:t>
      </w:r>
    </w:p>
    <w:p w:rsidR="00AF5DEE" w:rsidRDefault="00AF5DEE" w:rsidP="00AF5DEE">
      <w:pPr>
        <w:pStyle w:val="CUERPOTEXTO"/>
        <w:keepNext/>
        <w:ind w:left="567"/>
      </w:pPr>
      <w:r>
        <w:t>Los aceros empleados en este proyecto se corresponden con los indicados en la norma UNE EN 10025: Productos laminados en caliente de acero no aleado, para construcciones metálicas de uso general.</w:t>
      </w:r>
    </w:p>
    <w:p w:rsidR="00AF5DEE" w:rsidRDefault="00AF5DEE" w:rsidP="00AF5DEE">
      <w:pPr>
        <w:pStyle w:val="CUERPOTEXTO"/>
        <w:keepNext/>
        <w:ind w:left="567"/>
      </w:pPr>
      <w:r>
        <w:t>Las propiedades de los aceros utilizados son las siguientes:</w:t>
      </w:r>
    </w:p>
    <w:p w:rsidR="00AF5DEE" w:rsidRDefault="00AF5DEE" w:rsidP="00AF5DEE">
      <w:pPr>
        <w:pStyle w:val="CUERPOTEXTO"/>
        <w:keepNext/>
        <w:numPr>
          <w:ilvl w:val="0"/>
          <w:numId w:val="27"/>
        </w:numPr>
      </w:pPr>
      <w:r>
        <w:tab/>
        <w:t>Módulo de elasticidad longitudinal (E): 210.000 N/mm²</w:t>
      </w:r>
    </w:p>
    <w:p w:rsidR="00AF5DEE" w:rsidRDefault="00AF5DEE" w:rsidP="00AF5DEE">
      <w:pPr>
        <w:pStyle w:val="CUERPOTEXTO"/>
        <w:numPr>
          <w:ilvl w:val="0"/>
          <w:numId w:val="27"/>
        </w:numPr>
      </w:pPr>
      <w:r>
        <w:tab/>
        <w:t>Módulo de elasticidad transversal o módulo de rigidez (G): 81.000 N/mm²</w:t>
      </w:r>
    </w:p>
    <w:p w:rsidR="00AF5DEE" w:rsidRDefault="00AF5DEE" w:rsidP="00AF5DEE">
      <w:pPr>
        <w:pStyle w:val="CUERPOTEXTO"/>
        <w:numPr>
          <w:ilvl w:val="0"/>
          <w:numId w:val="27"/>
        </w:numPr>
      </w:pPr>
      <w:r>
        <w:tab/>
        <w:t>Coeficiente de Poisson (</w:t>
      </w:r>
      <w:r>
        <w:rPr>
          <w:rFonts w:ascii="Symbol" w:hAnsi="Symbol" w:cs="Symbol"/>
        </w:rPr>
        <w:t></w:t>
      </w:r>
      <w:r>
        <w:t>): 0.30</w:t>
      </w:r>
    </w:p>
    <w:p w:rsidR="00AF5DEE" w:rsidRDefault="00AF5DEE" w:rsidP="00AF5DEE">
      <w:pPr>
        <w:pStyle w:val="CUERPOTEXTO"/>
        <w:numPr>
          <w:ilvl w:val="0"/>
          <w:numId w:val="27"/>
        </w:numPr>
      </w:pPr>
      <w:r>
        <w:tab/>
        <w:t>Coeficiente de dilatación térmica (</w:t>
      </w:r>
      <w:r>
        <w:rPr>
          <w:rFonts w:ascii="Symbol" w:hAnsi="Symbol" w:cs="Symbol"/>
        </w:rPr>
        <w:t></w:t>
      </w:r>
      <w:r>
        <w:t>): 1,2·10</w:t>
      </w:r>
      <w:r>
        <w:rPr>
          <w:vertAlign w:val="superscript"/>
        </w:rPr>
        <w:t>-5</w:t>
      </w:r>
      <w:r>
        <w:t>(°C)</w:t>
      </w:r>
      <w:r>
        <w:rPr>
          <w:vertAlign w:val="superscript"/>
        </w:rPr>
        <w:t>-1</w:t>
      </w:r>
    </w:p>
    <w:p w:rsidR="00AF5DEE" w:rsidRDefault="00AF5DEE" w:rsidP="00AF5DEE">
      <w:pPr>
        <w:pStyle w:val="CUERPOTEXTO"/>
        <w:numPr>
          <w:ilvl w:val="0"/>
          <w:numId w:val="27"/>
        </w:numPr>
      </w:pPr>
      <w:r>
        <w:tab/>
        <w:t>Densidad (</w:t>
      </w:r>
      <w:r>
        <w:rPr>
          <w:rFonts w:ascii="Symbol" w:hAnsi="Symbol" w:cs="Symbol"/>
        </w:rPr>
        <w:t></w:t>
      </w:r>
      <w:r>
        <w:t>): 78.5 kN/m³</w:t>
      </w:r>
    </w:p>
    <w:p w:rsidR="00AF5DEE" w:rsidRDefault="00AF5DEE" w:rsidP="00AF5DEE">
      <w:pPr>
        <w:pStyle w:val="CUERPOTEXTO"/>
      </w:pPr>
      <w:r>
        <w:lastRenderedPageBreak/>
        <w:t xml:space="preserve"> </w:t>
      </w:r>
    </w:p>
    <w:tbl>
      <w:tblPr>
        <w:tblW w:w="0" w:type="auto"/>
        <w:jc w:val="center"/>
        <w:tblCellMar>
          <w:top w:w="28" w:type="dxa"/>
          <w:left w:w="28" w:type="dxa"/>
          <w:bottom w:w="28" w:type="dxa"/>
          <w:right w:w="28" w:type="dxa"/>
        </w:tblCellMar>
        <w:tblLook w:val="0000"/>
      </w:tblPr>
      <w:tblGrid>
        <w:gridCol w:w="2470"/>
        <w:gridCol w:w="586"/>
        <w:gridCol w:w="1354"/>
        <w:gridCol w:w="2002"/>
      </w:tblGrid>
      <w:tr w:rsidR="00AF5DEE" w:rsidTr="00AF5DEE">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Tipo de acero para perfiles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Acero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Límite elástico</w:t>
            </w:r>
          </w:p>
          <w:p w:rsidR="00AF5DEE" w:rsidRDefault="00AF5DEE" w:rsidP="00AF5DEE">
            <w:pPr>
              <w:pStyle w:val="CUERPOTEXTOTABLA"/>
              <w:jc w:val="center"/>
            </w:pPr>
            <w:r>
              <w:t>(MPa)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Módulo de elasticidad</w:t>
            </w:r>
          </w:p>
          <w:p w:rsidR="00AF5DEE" w:rsidRDefault="00AF5DEE" w:rsidP="00AF5DEE">
            <w:pPr>
              <w:pStyle w:val="CUERPOTEXTOTABLA"/>
              <w:jc w:val="center"/>
            </w:pPr>
            <w:r>
              <w:t>(GPa)</w:t>
            </w:r>
          </w:p>
        </w:tc>
      </w:tr>
      <w:tr w:rsidR="00AF5DEE" w:rsidTr="00AF5DEE">
        <w:trPr>
          <w:cantSplit/>
          <w:jc w:val="center"/>
        </w:trPr>
        <w:tc>
          <w:tcPr>
            <w:tcW w:w="0" w:type="auto"/>
            <w:tcBorders>
              <w:top w:val="single" w:sz="2" w:space="0" w:color="000000"/>
              <w:left w:val="single" w:sz="2" w:space="0" w:color="000000"/>
              <w:right w:val="single" w:sz="2" w:space="0" w:color="000000"/>
            </w:tcBorders>
            <w:noWrap/>
            <w:vAlign w:val="center"/>
          </w:tcPr>
          <w:p w:rsidR="00AF5DEE" w:rsidRDefault="00AF5DEE" w:rsidP="00AF5DEE">
            <w:pPr>
              <w:pStyle w:val="CUERPOTEXTOTABLA"/>
            </w:pPr>
            <w:r>
              <w:t>Acero conformado</w:t>
            </w:r>
          </w:p>
        </w:tc>
        <w:tc>
          <w:tcPr>
            <w:tcW w:w="0" w:type="auto"/>
            <w:tcBorders>
              <w:top w:val="single" w:sz="2" w:space="0" w:color="000000"/>
              <w:left w:val="single" w:sz="2" w:space="0" w:color="000000"/>
              <w:right w:val="single" w:sz="2" w:space="0" w:color="000000"/>
            </w:tcBorders>
            <w:noWrap/>
            <w:vAlign w:val="center"/>
          </w:tcPr>
          <w:p w:rsidR="00AF5DEE" w:rsidRDefault="00AF5DEE" w:rsidP="00AF5DEE">
            <w:pPr>
              <w:pStyle w:val="CUERPOTEXTOTABLA"/>
            </w:pPr>
            <w:r>
              <w:t xml:space="preserve"> S235 </w:t>
            </w:r>
          </w:p>
        </w:tc>
        <w:tc>
          <w:tcPr>
            <w:tcW w:w="0" w:type="auto"/>
            <w:tcBorders>
              <w:top w:val="single" w:sz="2" w:space="0" w:color="000000"/>
              <w:left w:val="single" w:sz="2" w:space="0" w:color="000000"/>
              <w:right w:val="single" w:sz="2" w:space="0" w:color="000000"/>
            </w:tcBorders>
            <w:noWrap/>
            <w:vAlign w:val="center"/>
          </w:tcPr>
          <w:p w:rsidR="00AF5DEE" w:rsidRDefault="00AF5DEE" w:rsidP="00AF5DEE">
            <w:pPr>
              <w:pStyle w:val="CUERPOTEXTOTABLA"/>
              <w:jc w:val="center"/>
            </w:pPr>
            <w:r>
              <w:t>235</w:t>
            </w:r>
          </w:p>
        </w:tc>
        <w:tc>
          <w:tcPr>
            <w:tcW w:w="0" w:type="auto"/>
            <w:tcBorders>
              <w:top w:val="single" w:sz="2" w:space="0" w:color="000000"/>
              <w:left w:val="single" w:sz="2" w:space="0" w:color="000000"/>
              <w:right w:val="single" w:sz="2" w:space="0" w:color="000000"/>
            </w:tcBorders>
            <w:noWrap/>
            <w:vAlign w:val="center"/>
          </w:tcPr>
          <w:p w:rsidR="00AF5DEE" w:rsidRDefault="00AF5DEE" w:rsidP="00AF5DEE">
            <w:pPr>
              <w:pStyle w:val="CUERPOTEXTOTABLA"/>
              <w:jc w:val="center"/>
            </w:pPr>
            <w:r>
              <w:t>210</w:t>
            </w:r>
          </w:p>
        </w:tc>
      </w:tr>
      <w:tr w:rsidR="00AF5DEE" w:rsidTr="00AF5DEE">
        <w:trPr>
          <w:cantSplit/>
          <w:jc w:val="center"/>
        </w:trPr>
        <w:tc>
          <w:tcPr>
            <w:tcW w:w="0" w:type="auto"/>
            <w:tcBorders>
              <w:left w:val="single" w:sz="2" w:space="0" w:color="000000"/>
              <w:bottom w:val="single" w:sz="2" w:space="0" w:color="000000"/>
              <w:right w:val="single" w:sz="2" w:space="0" w:color="000000"/>
            </w:tcBorders>
            <w:noWrap/>
            <w:vAlign w:val="center"/>
          </w:tcPr>
          <w:p w:rsidR="00AF5DEE" w:rsidRDefault="00AF5DEE" w:rsidP="00AF5DEE">
            <w:pPr>
              <w:pStyle w:val="CUERPOTEXTOTABLA"/>
            </w:pPr>
            <w:r>
              <w:t>Acero laminado</w:t>
            </w:r>
          </w:p>
        </w:tc>
        <w:tc>
          <w:tcPr>
            <w:tcW w:w="0" w:type="auto"/>
            <w:tcBorders>
              <w:left w:val="single" w:sz="2" w:space="0" w:color="000000"/>
              <w:bottom w:val="single" w:sz="2" w:space="0" w:color="000000"/>
              <w:right w:val="single" w:sz="2" w:space="0" w:color="000000"/>
            </w:tcBorders>
            <w:noWrap/>
            <w:vAlign w:val="center"/>
          </w:tcPr>
          <w:p w:rsidR="00AF5DEE" w:rsidRDefault="00AF5DEE" w:rsidP="00AF5DEE">
            <w:pPr>
              <w:pStyle w:val="CUERPOTEXTOTABLA"/>
            </w:pPr>
            <w:r>
              <w:t xml:space="preserve"> S275</w:t>
            </w:r>
          </w:p>
        </w:tc>
        <w:tc>
          <w:tcPr>
            <w:tcW w:w="0" w:type="auto"/>
            <w:tcBorders>
              <w:left w:val="single" w:sz="2" w:space="0" w:color="000000"/>
              <w:bottom w:val="single" w:sz="2" w:space="0" w:color="000000"/>
              <w:right w:val="single" w:sz="2" w:space="0" w:color="000000"/>
            </w:tcBorders>
            <w:noWrap/>
            <w:vAlign w:val="center"/>
          </w:tcPr>
          <w:p w:rsidR="00AF5DEE" w:rsidRDefault="00AF5DEE" w:rsidP="00AF5DEE">
            <w:pPr>
              <w:pStyle w:val="CUERPOTEXTOTABLA"/>
              <w:jc w:val="center"/>
            </w:pPr>
            <w:r>
              <w:t>275</w:t>
            </w:r>
          </w:p>
        </w:tc>
        <w:tc>
          <w:tcPr>
            <w:tcW w:w="0" w:type="auto"/>
            <w:tcBorders>
              <w:left w:val="single" w:sz="2" w:space="0" w:color="000000"/>
              <w:bottom w:val="single" w:sz="2" w:space="0" w:color="000000"/>
              <w:right w:val="single" w:sz="2" w:space="0" w:color="000000"/>
            </w:tcBorders>
            <w:noWrap/>
            <w:vAlign w:val="center"/>
          </w:tcPr>
          <w:p w:rsidR="00AF5DEE" w:rsidRDefault="00AF5DEE" w:rsidP="00AF5DEE">
            <w:pPr>
              <w:pStyle w:val="CUERPOTEXTOTABLA"/>
              <w:jc w:val="center"/>
            </w:pPr>
            <w:r>
              <w:t>210</w:t>
            </w:r>
          </w:p>
        </w:tc>
      </w:tr>
    </w:tbl>
    <w:p w:rsidR="00AF5DEE" w:rsidRDefault="00AF5DEE" w:rsidP="00AF5DEE">
      <w:pPr>
        <w:spacing w:after="0" w:line="2" w:lineRule="auto"/>
      </w:pPr>
    </w:p>
    <w:p w:rsidR="00AF5DEE" w:rsidRDefault="00AF5DEE" w:rsidP="00AF5DEE">
      <w:pPr>
        <w:pStyle w:val="CUERPOTEXTO"/>
      </w:pPr>
      <w:r>
        <w:t xml:space="preserve"> </w:t>
      </w:r>
    </w:p>
    <w:p w:rsidR="00AF5DEE" w:rsidRDefault="00AF5DEE" w:rsidP="00AF5DEE">
      <w:pPr>
        <w:pStyle w:val="CUERPOTEXTO"/>
      </w:pPr>
      <w:r>
        <w:t xml:space="preserve"> </w:t>
      </w:r>
    </w:p>
    <w:p w:rsidR="00AF5DEE" w:rsidRDefault="00AF5DEE" w:rsidP="00AF5DEE">
      <w:pPr>
        <w:pStyle w:val="CUERPOTEXTO"/>
        <w:keepNext/>
        <w:ind w:left="850"/>
        <w:rPr>
          <w:b/>
        </w:rPr>
      </w:pPr>
      <w:r>
        <w:rPr>
          <w:b/>
        </w:rPr>
        <w:t>Gimnasio BDL-5</w:t>
      </w:r>
    </w:p>
    <w:tbl>
      <w:tblPr>
        <w:tblW w:w="3750" w:type="pct"/>
        <w:jc w:val="center"/>
        <w:tblCellMar>
          <w:top w:w="28" w:type="dxa"/>
          <w:left w:w="28" w:type="dxa"/>
          <w:bottom w:w="28" w:type="dxa"/>
          <w:right w:w="28" w:type="dxa"/>
        </w:tblCellMar>
        <w:tblLook w:val="0000"/>
      </w:tblPr>
      <w:tblGrid>
        <w:gridCol w:w="1152"/>
        <w:gridCol w:w="1146"/>
        <w:gridCol w:w="1037"/>
        <w:gridCol w:w="580"/>
        <w:gridCol w:w="923"/>
        <w:gridCol w:w="694"/>
        <w:gridCol w:w="923"/>
        <w:gridCol w:w="816"/>
      </w:tblGrid>
      <w:tr w:rsidR="00AF5DEE" w:rsidTr="00AF5DEE">
        <w:trPr>
          <w:tblHeader/>
          <w:jc w:val="center"/>
        </w:trPr>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Material</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E</w:t>
            </w:r>
          </w:p>
          <w:p w:rsidR="00AF5DEE" w:rsidRDefault="00AF5DEE" w:rsidP="00AF5DEE">
            <w:pPr>
              <w:pStyle w:val="CUERPOTEXTOTABLA"/>
              <w:jc w:val="center"/>
            </w:pPr>
            <w:r>
              <w:t>(MPa)</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rPr>
                <w:rFonts w:ascii="Symbol" w:hAnsi="Symbol" w:cs="Symbol"/>
              </w:rPr>
              <w:t></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G</w:t>
            </w:r>
          </w:p>
          <w:p w:rsidR="00AF5DEE" w:rsidRDefault="00AF5DEE" w:rsidP="00AF5DEE">
            <w:pPr>
              <w:pStyle w:val="CUERPOTEXTOTABLA"/>
              <w:jc w:val="center"/>
            </w:pPr>
            <w:r>
              <w:t>(MPa)</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f</w:t>
            </w:r>
            <w:r>
              <w:rPr>
                <w:vertAlign w:val="subscript"/>
              </w:rPr>
              <w:t>y</w:t>
            </w:r>
          </w:p>
          <w:p w:rsidR="00AF5DEE" w:rsidRDefault="00AF5DEE" w:rsidP="00AF5DEE">
            <w:pPr>
              <w:pStyle w:val="CUERPOTEXTOTABLA"/>
              <w:jc w:val="center"/>
            </w:pPr>
            <w:r>
              <w:t>(MPa)</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rPr>
                <w:rFonts w:ascii="Symbol" w:hAnsi="Symbol" w:cs="Symbol"/>
              </w:rPr>
              <w:t></w:t>
            </w:r>
            <w:r>
              <w:rPr>
                <w:vertAlign w:val="subscript"/>
              </w:rPr>
              <w:t>·t</w:t>
            </w:r>
          </w:p>
          <w:p w:rsidR="00AF5DEE" w:rsidRDefault="00AF5DEE" w:rsidP="00AF5DEE">
            <w:pPr>
              <w:pStyle w:val="CUERPOTEXTOTABLA"/>
              <w:jc w:val="center"/>
            </w:pPr>
            <w:r>
              <w:t>(m/m°C)</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rPr>
                <w:rFonts w:ascii="Symbol" w:hAnsi="Symbol" w:cs="Symbol"/>
              </w:rPr>
              <w:t></w:t>
            </w:r>
          </w:p>
          <w:p w:rsidR="00AF5DEE" w:rsidRDefault="00AF5DEE" w:rsidP="00AF5DEE">
            <w:pPr>
              <w:pStyle w:val="CUERPOTEXTOTABLA"/>
              <w:jc w:val="center"/>
            </w:pPr>
            <w:r>
              <w:t>(kN/m³)</w:t>
            </w:r>
          </w:p>
        </w:tc>
      </w:tr>
      <w:tr w:rsidR="00AF5DEE" w:rsidTr="00AF5DEE">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Tipo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Designación</w:t>
            </w:r>
          </w:p>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AF5DEE" w:rsidRDefault="00AF5DEE" w:rsidP="00AF5DEE"/>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AF5DEE" w:rsidRDefault="00AF5DEE" w:rsidP="00AF5DEE"/>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AF5DEE" w:rsidRDefault="00AF5DEE" w:rsidP="00AF5DEE"/>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AF5DEE" w:rsidRDefault="00AF5DEE" w:rsidP="00AF5DEE"/>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AF5DEE" w:rsidRDefault="00AF5DEE" w:rsidP="00AF5DEE"/>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AF5DEE" w:rsidRDefault="00AF5DEE" w:rsidP="00AF5DEE"/>
        </w:tc>
      </w:tr>
      <w:tr w:rsidR="00AF5DEE" w:rsidTr="00AF5DEE">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rsidR="00AF5DEE" w:rsidRDefault="00AF5DEE" w:rsidP="00AF5DEE">
            <w:pPr>
              <w:pStyle w:val="CUERPOTEXTOTABLA"/>
              <w:jc w:val="center"/>
            </w:pPr>
            <w:r>
              <w:t>Acero laminado</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AF5DEE" w:rsidRDefault="00AF5DEE" w:rsidP="00AF5DEE">
            <w:pPr>
              <w:pStyle w:val="CUERPOTEXTOTABLA"/>
              <w:jc w:val="center"/>
            </w:pPr>
            <w:r>
              <w:t>S275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AF5DEE" w:rsidRDefault="00AF5DEE" w:rsidP="00AF5DEE">
            <w:pPr>
              <w:pStyle w:val="CUERPOTEXTOTABLA"/>
              <w:jc w:val="center"/>
            </w:pPr>
            <w:r>
              <w:t>210000.00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AF5DEE" w:rsidRDefault="00AF5DEE" w:rsidP="00AF5DEE">
            <w:pPr>
              <w:pStyle w:val="CUERPOTEXTOTABLA"/>
              <w:jc w:val="center"/>
            </w:pPr>
            <w:r>
              <w:t>0.300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AF5DEE" w:rsidRDefault="00AF5DEE" w:rsidP="00AF5DEE">
            <w:pPr>
              <w:pStyle w:val="CUERPOTEXTOTABLA"/>
              <w:jc w:val="center"/>
            </w:pPr>
            <w:r>
              <w:t>81000.00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AF5DEE" w:rsidRDefault="00AF5DEE" w:rsidP="00AF5DEE">
            <w:pPr>
              <w:pStyle w:val="CUERPOTEXTOTABLA"/>
              <w:jc w:val="center"/>
            </w:pPr>
            <w:r>
              <w:t>275.00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AF5DEE" w:rsidRDefault="00AF5DEE" w:rsidP="00AF5DEE">
            <w:pPr>
              <w:pStyle w:val="CUERPOTEXTOTABLA"/>
              <w:jc w:val="right"/>
            </w:pPr>
            <w:r>
              <w:t>0.000012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AF5DEE" w:rsidRDefault="00AF5DEE" w:rsidP="00AF5DEE">
            <w:pPr>
              <w:pStyle w:val="CUERPOTEXTOTABLA"/>
              <w:jc w:val="center"/>
            </w:pPr>
            <w:r>
              <w:t>77.01</w:t>
            </w:r>
          </w:p>
        </w:tc>
      </w:tr>
      <w:tr w:rsidR="00AF5DEE" w:rsidTr="00AF5DEE">
        <w:trPr>
          <w:cantSplit/>
          <w:jc w:val="center"/>
        </w:trPr>
        <w:tc>
          <w:tcPr>
            <w:tcW w:w="0" w:type="auto"/>
            <w:gridSpan w:val="8"/>
            <w:tcBorders>
              <w:top w:val="single" w:sz="2" w:space="0" w:color="000000"/>
              <w:left w:val="single" w:sz="2" w:space="0" w:color="000000"/>
              <w:bottom w:val="single" w:sz="2" w:space="0" w:color="000000"/>
              <w:right w:val="single" w:sz="2" w:space="0" w:color="000000"/>
            </w:tcBorders>
            <w:tcMar>
              <w:left w:w="85" w:type="dxa"/>
              <w:right w:w="85" w:type="dxa"/>
            </w:tcMar>
            <w:vAlign w:val="center"/>
          </w:tcPr>
          <w:p w:rsidR="00AF5DEE" w:rsidRDefault="00AF5DEE" w:rsidP="00AF5DEE">
            <w:pPr>
              <w:pStyle w:val="CUERPOTEXTOTABLA"/>
              <w:rPr>
                <w:i/>
                <w:sz w:val="14"/>
              </w:rPr>
            </w:pPr>
            <w:r>
              <w:rPr>
                <w:i/>
                <w:sz w:val="14"/>
              </w:rPr>
              <w:t>Notación:</w:t>
            </w:r>
          </w:p>
          <w:p w:rsidR="00AF5DEE" w:rsidRDefault="00AF5DEE" w:rsidP="00AF5DEE">
            <w:pPr>
              <w:pStyle w:val="CUERPOTEXTOTABLA"/>
              <w:ind w:left="283"/>
              <w:jc w:val="both"/>
              <w:rPr>
                <w:i/>
                <w:sz w:val="14"/>
              </w:rPr>
            </w:pPr>
            <w:r>
              <w:rPr>
                <w:i/>
                <w:sz w:val="14"/>
              </w:rPr>
              <w:t>E: Módulo de elasticidad</w:t>
            </w:r>
          </w:p>
          <w:p w:rsidR="00AF5DEE" w:rsidRDefault="00AF5DEE" w:rsidP="00AF5DEE">
            <w:pPr>
              <w:pStyle w:val="CUERPOTEXTOTABLA"/>
              <w:ind w:left="283"/>
              <w:jc w:val="both"/>
              <w:rPr>
                <w:i/>
                <w:sz w:val="14"/>
              </w:rPr>
            </w:pPr>
            <w:r>
              <w:rPr>
                <w:rFonts w:ascii="Symbol" w:hAnsi="Symbol" w:cs="Symbol"/>
                <w:i/>
                <w:sz w:val="14"/>
              </w:rPr>
              <w:t></w:t>
            </w:r>
            <w:r>
              <w:rPr>
                <w:i/>
                <w:sz w:val="14"/>
              </w:rPr>
              <w:t>: Módulo de Poisson</w:t>
            </w:r>
          </w:p>
          <w:p w:rsidR="00AF5DEE" w:rsidRDefault="00AF5DEE" w:rsidP="00AF5DEE">
            <w:pPr>
              <w:pStyle w:val="CUERPOTEXTOTABLA"/>
              <w:ind w:left="283"/>
              <w:jc w:val="both"/>
              <w:rPr>
                <w:i/>
                <w:sz w:val="14"/>
              </w:rPr>
            </w:pPr>
            <w:r>
              <w:rPr>
                <w:i/>
                <w:sz w:val="14"/>
              </w:rPr>
              <w:t>G: Módulo de cortadura</w:t>
            </w:r>
          </w:p>
          <w:p w:rsidR="00AF5DEE" w:rsidRDefault="00AF5DEE" w:rsidP="00AF5DEE">
            <w:pPr>
              <w:pStyle w:val="CUERPOTEXTOTABLA"/>
              <w:ind w:left="283"/>
              <w:jc w:val="both"/>
              <w:rPr>
                <w:i/>
                <w:sz w:val="14"/>
              </w:rPr>
            </w:pPr>
            <w:r>
              <w:rPr>
                <w:i/>
                <w:sz w:val="14"/>
              </w:rPr>
              <w:t>f</w:t>
            </w:r>
            <w:r>
              <w:rPr>
                <w:i/>
                <w:sz w:val="14"/>
                <w:vertAlign w:val="subscript"/>
              </w:rPr>
              <w:t>y</w:t>
            </w:r>
            <w:r>
              <w:rPr>
                <w:i/>
                <w:sz w:val="14"/>
              </w:rPr>
              <w:t>: Límite elástico</w:t>
            </w:r>
          </w:p>
          <w:p w:rsidR="00AF5DEE" w:rsidRDefault="00AF5DEE" w:rsidP="00AF5DEE">
            <w:pPr>
              <w:pStyle w:val="CUERPOTEXTOTABLA"/>
              <w:ind w:left="283"/>
              <w:jc w:val="both"/>
              <w:rPr>
                <w:i/>
                <w:sz w:val="14"/>
              </w:rPr>
            </w:pPr>
            <w:r>
              <w:rPr>
                <w:rFonts w:ascii="Symbol" w:hAnsi="Symbol" w:cs="Symbol"/>
                <w:i/>
                <w:sz w:val="14"/>
              </w:rPr>
              <w:t></w:t>
            </w:r>
            <w:r>
              <w:rPr>
                <w:i/>
                <w:sz w:val="14"/>
                <w:vertAlign w:val="subscript"/>
              </w:rPr>
              <w:t>·t</w:t>
            </w:r>
            <w:r>
              <w:rPr>
                <w:i/>
                <w:sz w:val="14"/>
              </w:rPr>
              <w:t>: Coeficiente de dilatación</w:t>
            </w:r>
          </w:p>
          <w:p w:rsidR="00AF5DEE" w:rsidRDefault="00AF5DEE" w:rsidP="00AF5DEE">
            <w:pPr>
              <w:pStyle w:val="CUERPOTEXTOTABLA"/>
              <w:ind w:left="283"/>
              <w:jc w:val="both"/>
              <w:rPr>
                <w:i/>
                <w:sz w:val="14"/>
              </w:rPr>
            </w:pPr>
            <w:r>
              <w:rPr>
                <w:rFonts w:ascii="Symbol" w:hAnsi="Symbol" w:cs="Symbol"/>
                <w:i/>
                <w:sz w:val="14"/>
              </w:rPr>
              <w:t></w:t>
            </w:r>
            <w:r>
              <w:rPr>
                <w:i/>
                <w:sz w:val="14"/>
              </w:rPr>
              <w:t>: Peso específico</w:t>
            </w:r>
          </w:p>
        </w:tc>
      </w:tr>
    </w:tbl>
    <w:p w:rsidR="00AF5DEE" w:rsidRDefault="00AF5DEE" w:rsidP="00AF5DEE">
      <w:pPr>
        <w:spacing w:after="0" w:line="2" w:lineRule="auto"/>
      </w:pPr>
    </w:p>
    <w:p w:rsidR="00AF5DEE" w:rsidRDefault="00AF5DEE" w:rsidP="00AF5DEE">
      <w:pPr>
        <w:pStyle w:val="CUERPOTEXTO"/>
      </w:pPr>
      <w:r>
        <w:t xml:space="preserve"> </w:t>
      </w:r>
    </w:p>
    <w:p w:rsidR="00AF5DEE" w:rsidRDefault="00AF5DEE" w:rsidP="00AF5DEE">
      <w:pPr>
        <w:spacing w:after="0" w:line="2" w:lineRule="auto"/>
      </w:pPr>
      <w:bookmarkStart w:id="26" w:name="PROJ:1:3:1:_RC_:1:7:5"/>
      <w:bookmarkEnd w:id="26"/>
    </w:p>
    <w:p w:rsidR="00AF5DEE" w:rsidRDefault="00AF5DEE" w:rsidP="00AF5DEE">
      <w:pPr>
        <w:pStyle w:val="CAP5"/>
        <w:keepNext/>
      </w:pPr>
      <w:r>
        <w:t>3.1.1.7.5. Análisis estructural</w:t>
      </w:r>
    </w:p>
    <w:p w:rsidR="00AF5DEE" w:rsidRDefault="00AF5DEE" w:rsidP="00AF5DEE">
      <w:pPr>
        <w:pStyle w:val="CUERPOTEXTO"/>
      </w:pPr>
      <w:r>
        <w:t>El análisis estructural se ha realizado con el modelo descrito en el Documento Básico SE, discretizándose las barras de acero con las propiedades geométricas obtenidas de las bibliotecas de perfiles de los fabricantes o calculadas de acuerdo a la forma y dimensiones de los perfiles.</w:t>
      </w:r>
    </w:p>
    <w:p w:rsidR="00AF5DEE" w:rsidRDefault="00AF5DEE" w:rsidP="00AF5DEE">
      <w:pPr>
        <w:pStyle w:val="CUERPOTEXTO"/>
      </w:pPr>
      <w:r>
        <w:t>Los tipos de sección a efectos de dimensionamiento se clasifican de acuerdo a la tabla 5.1 del Documento Básico SE A, aplicando los métodos de cálculo descritos en la tabla 5.2 y los límites de esbeltez de las tablas 5.3, 5.4, y 5.5 del mencionado documento.</w:t>
      </w:r>
    </w:p>
    <w:p w:rsidR="00AF5DEE" w:rsidRDefault="00AF5DEE" w:rsidP="00AF5DEE">
      <w:pPr>
        <w:pStyle w:val="CUERPOTEXTO"/>
      </w:pPr>
      <w:r>
        <w:t>La traslacionalidad de la estructura se contempla aplicando los métodos descritos en el apartado 5.3.1.2 del Documento Básico SE A teniendo en consideración los correspondientes coeficientes de amplificación.</w:t>
      </w:r>
    </w:p>
    <w:p w:rsidR="00AF5DEE" w:rsidRDefault="00AF5DEE" w:rsidP="00AF5DEE">
      <w:pPr>
        <w:spacing w:after="0" w:line="2" w:lineRule="auto"/>
      </w:pPr>
      <w:bookmarkStart w:id="27" w:name="PROJ:1:3:1:_RC_:1:8"/>
      <w:bookmarkEnd w:id="27"/>
    </w:p>
    <w:p w:rsidR="00AF5DEE" w:rsidRDefault="00AF5DEE" w:rsidP="00AF5DEE">
      <w:pPr>
        <w:pStyle w:val="CAP4"/>
        <w:keepNext/>
      </w:pPr>
      <w:r>
        <w:t>3.1.1.8. Muros de fábrica (DB SE F)</w:t>
      </w:r>
    </w:p>
    <w:p w:rsidR="00AF5DEE" w:rsidRDefault="00AF5DEE" w:rsidP="00AF5DEE">
      <w:pPr>
        <w:pStyle w:val="CUERPOTEXTO"/>
      </w:pPr>
      <w:r>
        <w:t>No hay elementos estructurales de fábrica.</w:t>
      </w:r>
    </w:p>
    <w:p w:rsidR="00AF5DEE" w:rsidRDefault="00AF5DEE" w:rsidP="00AF5DEE">
      <w:pPr>
        <w:spacing w:after="0" w:line="2" w:lineRule="auto"/>
      </w:pPr>
      <w:bookmarkStart w:id="28" w:name="PROJ:1:3:1:_RC_:1:9"/>
      <w:bookmarkEnd w:id="28"/>
    </w:p>
    <w:p w:rsidR="00AF5DEE" w:rsidRDefault="00AF5DEE" w:rsidP="00AF5DEE">
      <w:pPr>
        <w:pStyle w:val="CAP4"/>
        <w:keepNext/>
      </w:pPr>
      <w:r>
        <w:t>3.1.1.9. Elementos estructurales de madera (DB SE M)</w:t>
      </w:r>
    </w:p>
    <w:p w:rsidR="00AF5DEE" w:rsidRDefault="00AF5DEE" w:rsidP="00AF5DEE">
      <w:pPr>
        <w:pStyle w:val="CUERPOTEXTO"/>
      </w:pPr>
      <w:r>
        <w:t>No hay elementos estructurales de madera.</w:t>
      </w:r>
    </w:p>
    <w:p w:rsidR="00AF5DEE" w:rsidRDefault="00AF5DEE" w:rsidP="00AF5DEE">
      <w:pPr>
        <w:pStyle w:val="CAP3"/>
        <w:keepNext/>
      </w:pPr>
      <w:r>
        <w:t>Resistencia al fuego de la estructura</w:t>
      </w:r>
    </w:p>
    <w:p w:rsidR="00AF5DEE" w:rsidRDefault="00AF5DEE" w:rsidP="00AF5DEE">
      <w:pPr>
        <w:spacing w:after="0" w:line="2" w:lineRule="auto"/>
      </w:pPr>
      <w:bookmarkStart w:id="29" w:name="PROJ:1:3:2:_RC_:6:1"/>
      <w:bookmarkEnd w:id="29"/>
    </w:p>
    <w:p w:rsidR="00AF5DEE" w:rsidRDefault="00AF5DEE" w:rsidP="00AF5DEE">
      <w:pPr>
        <w:pStyle w:val="CAP4"/>
        <w:keepNext/>
      </w:pPr>
      <w:r>
        <w:t>Introducción</w:t>
      </w:r>
    </w:p>
    <w:p w:rsidR="00AF5DEE" w:rsidRDefault="00AF5DEE" w:rsidP="00AF5DEE">
      <w:pPr>
        <w:pStyle w:val="CUERPOTEXTO"/>
        <w:numPr>
          <w:ilvl w:val="0"/>
          <w:numId w:val="29"/>
        </w:numPr>
      </w:pPr>
      <w:r>
        <w:tab/>
        <w:t>Referencias:</w:t>
      </w:r>
    </w:p>
    <w:p w:rsidR="00AF5DEE" w:rsidRDefault="00AF5DEE" w:rsidP="00AF5DEE">
      <w:pPr>
        <w:pStyle w:val="CUERPOTEXTO"/>
        <w:ind w:left="283"/>
      </w:pPr>
      <w:r>
        <w:t>- R. req.: resistencia requerida, periodo de tiempo durante el cual un elemento estructural debe mantener su capacidad portante, expresado en minutos.</w:t>
      </w:r>
    </w:p>
    <w:p w:rsidR="00AF5DEE" w:rsidRDefault="00AF5DEE" w:rsidP="00AF5DEE">
      <w:pPr>
        <w:pStyle w:val="CUERPOTEXTO"/>
        <w:ind w:left="283"/>
      </w:pPr>
      <w:r>
        <w:t>- F. Comp.: indica si el forjado tiene función de compartimentación.</w:t>
      </w:r>
    </w:p>
    <w:p w:rsidR="00AF5DEE" w:rsidRDefault="00AF5DEE" w:rsidP="00AF5DEE">
      <w:pPr>
        <w:pStyle w:val="CUERPOTEXTO"/>
        <w:ind w:left="283"/>
      </w:pPr>
      <w:r>
        <w:t>- a</w:t>
      </w:r>
      <w:r>
        <w:rPr>
          <w:vertAlign w:val="subscript"/>
        </w:rPr>
        <w:t>m</w:t>
      </w:r>
      <w:r>
        <w:t>: distancia equivalente al eje de las armaduras (CTE DB SI - Anejo C - Fórmula C.1).</w:t>
      </w:r>
    </w:p>
    <w:p w:rsidR="00AF5DEE" w:rsidRDefault="00AF5DEE" w:rsidP="00AF5DEE">
      <w:pPr>
        <w:pStyle w:val="CUERPOTEXTO"/>
        <w:ind w:left="283"/>
      </w:pPr>
      <w:r>
        <w:t>- a</w:t>
      </w:r>
      <w:r>
        <w:rPr>
          <w:vertAlign w:val="subscript"/>
        </w:rPr>
        <w:t>mín</w:t>
      </w:r>
      <w:r>
        <w:t>: distancia mínima equivalente al eje exigida por la norma para cada tipo de elemento estructural.</w:t>
      </w:r>
    </w:p>
    <w:p w:rsidR="00AF5DEE" w:rsidRDefault="00AF5DEE" w:rsidP="00AF5DEE">
      <w:pPr>
        <w:pStyle w:val="CUERPOTEXTO"/>
        <w:ind w:left="283"/>
      </w:pPr>
      <w:r>
        <w:t>- Aprov.: aprovechamiento máximo del perfil metálico bajo las combinaciones de fuego.</w:t>
      </w:r>
    </w:p>
    <w:p w:rsidR="00AF5DEE" w:rsidRDefault="00AF5DEE" w:rsidP="00AF5DEE">
      <w:pPr>
        <w:pStyle w:val="CUERPOTEXTO"/>
      </w:pPr>
      <w:r>
        <w:t xml:space="preserve"> </w:t>
      </w:r>
    </w:p>
    <w:p w:rsidR="00AF5DEE" w:rsidRDefault="00AF5DEE" w:rsidP="00AF5DEE">
      <w:pPr>
        <w:pStyle w:val="CUERPOTEXTO"/>
        <w:numPr>
          <w:ilvl w:val="0"/>
          <w:numId w:val="29"/>
        </w:numPr>
      </w:pPr>
      <w:r>
        <w:tab/>
        <w:t>Comprobaciones:</w:t>
      </w:r>
    </w:p>
    <w:p w:rsidR="00AF5DEE" w:rsidRDefault="00AF5DEE" w:rsidP="00AF5DEE">
      <w:pPr>
        <w:pStyle w:val="CUERPOTEXTO"/>
        <w:ind w:left="283"/>
      </w:pPr>
      <w:r>
        <w:t>Generales:</w:t>
      </w:r>
    </w:p>
    <w:p w:rsidR="00AF5DEE" w:rsidRDefault="00AF5DEE" w:rsidP="00AF5DEE">
      <w:pPr>
        <w:pStyle w:val="CUERPOTEXTO"/>
        <w:ind w:left="567"/>
      </w:pPr>
      <w:r>
        <w:t>- Distancia equivalente al eje: a</w:t>
      </w:r>
      <w:r>
        <w:rPr>
          <w:vertAlign w:val="subscript"/>
        </w:rPr>
        <w:t>m</w:t>
      </w:r>
      <w:r>
        <w:t xml:space="preserve"> </w:t>
      </w:r>
      <w:r>
        <w:rPr>
          <w:rFonts w:ascii="Symbol" w:hAnsi="Symbol" w:cs="Symbol"/>
        </w:rPr>
        <w:t></w:t>
      </w:r>
      <w:r>
        <w:t xml:space="preserve"> a</w:t>
      </w:r>
      <w:r>
        <w:rPr>
          <w:vertAlign w:val="subscript"/>
        </w:rPr>
        <w:t>mín</w:t>
      </w:r>
      <w:r>
        <w:t xml:space="preserve"> (se indica el espesor de revestimiento necesario para cumplir esta condición cuando resulte necesario).</w:t>
      </w:r>
    </w:p>
    <w:p w:rsidR="00AF5DEE" w:rsidRDefault="00AF5DEE" w:rsidP="00AF5DEE">
      <w:pPr>
        <w:pStyle w:val="CUERPOTEXTO"/>
      </w:pPr>
      <w:r>
        <w:lastRenderedPageBreak/>
        <w:t xml:space="preserve"> </w:t>
      </w:r>
    </w:p>
    <w:p w:rsidR="00AF5DEE" w:rsidRDefault="00AF5DEE" w:rsidP="00AF5DEE">
      <w:pPr>
        <w:pStyle w:val="CUERPOTEXTO"/>
        <w:ind w:left="283"/>
      </w:pPr>
      <w:r>
        <w:t>Particulares:</w:t>
      </w:r>
    </w:p>
    <w:p w:rsidR="00AF5DEE" w:rsidRDefault="00AF5DEE" w:rsidP="00AF5DEE">
      <w:pPr>
        <w:pStyle w:val="CUERPOTEXTO"/>
        <w:ind w:left="567"/>
      </w:pPr>
      <w:r>
        <w:t>- Se han realizado las comprobaciones particulares para aquellos elementos estructurales en los que la norma así lo exige.</w:t>
      </w:r>
    </w:p>
    <w:p w:rsidR="00AF5DEE" w:rsidRDefault="00AF5DEE" w:rsidP="00AF5DEE">
      <w:pPr>
        <w:pStyle w:val="CUERPOTEXTO"/>
      </w:pPr>
      <w:r>
        <w:t xml:space="preserve"> </w:t>
      </w:r>
    </w:p>
    <w:p w:rsidR="00AF5DEE" w:rsidRDefault="00AF5DEE" w:rsidP="00AF5DEE">
      <w:pPr>
        <w:spacing w:after="0" w:line="2" w:lineRule="auto"/>
      </w:pPr>
      <w:bookmarkStart w:id="30" w:name="PROJ:1:3:2:_RC_:6:2"/>
      <w:bookmarkEnd w:id="30"/>
    </w:p>
    <w:p w:rsidR="00AF5DEE" w:rsidRDefault="00AF5DEE" w:rsidP="00AF5DEE">
      <w:pPr>
        <w:pStyle w:val="CAP4"/>
        <w:keepNext/>
      </w:pPr>
      <w:r>
        <w:t>Datos generales</w:t>
      </w:r>
    </w:p>
    <w:p w:rsidR="003B6F7C" w:rsidRDefault="003B6F7C" w:rsidP="003B6F7C">
      <w:pPr>
        <w:pStyle w:val="CUERPOTEXTO"/>
      </w:pPr>
    </w:p>
    <w:tbl>
      <w:tblPr>
        <w:tblW w:w="0" w:type="auto"/>
        <w:tblCellMar>
          <w:top w:w="28" w:type="dxa"/>
          <w:left w:w="28" w:type="dxa"/>
          <w:bottom w:w="28" w:type="dxa"/>
          <w:right w:w="28" w:type="dxa"/>
        </w:tblCellMar>
        <w:tblLook w:val="0000"/>
      </w:tblPr>
      <w:tblGrid>
        <w:gridCol w:w="1909"/>
        <w:gridCol w:w="569"/>
        <w:gridCol w:w="740"/>
        <w:gridCol w:w="2004"/>
        <w:gridCol w:w="1253"/>
        <w:gridCol w:w="1735"/>
        <w:gridCol w:w="1484"/>
      </w:tblGrid>
      <w:tr w:rsidR="003B6F7C" w:rsidTr="003B6F7C">
        <w:trPr>
          <w:tblHeader/>
        </w:trPr>
        <w:tc>
          <w:tcPr>
            <w:tcW w:w="0" w:type="auto"/>
            <w:gridSpan w:val="7"/>
            <w:tcBorders>
              <w:top w:val="single" w:sz="2" w:space="0" w:color="000000"/>
              <w:left w:val="single" w:sz="2" w:space="0" w:color="000000"/>
              <w:bottom w:val="single" w:sz="2" w:space="0" w:color="000000"/>
              <w:right w:val="single" w:sz="2" w:space="0" w:color="000000"/>
            </w:tcBorders>
            <w:shd w:val="clear" w:color="auto" w:fill="DAD7D3"/>
            <w:noWrap/>
            <w:vAlign w:val="center"/>
          </w:tcPr>
          <w:p w:rsidR="003B6F7C" w:rsidRDefault="003B6F7C" w:rsidP="003B6F7C">
            <w:pPr>
              <w:pStyle w:val="CUERPOTEXTOTABLA"/>
              <w:jc w:val="center"/>
              <w:rPr>
                <w:b/>
                <w:sz w:val="15"/>
              </w:rPr>
            </w:pPr>
            <w:r>
              <w:rPr>
                <w:b/>
                <w:sz w:val="15"/>
              </w:rPr>
              <w:t>Datos por planta</w:t>
            </w:r>
          </w:p>
        </w:tc>
      </w:tr>
      <w:tr w:rsidR="003B6F7C" w:rsidTr="003B6F7C">
        <w:trPr>
          <w:tblHead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B6F7C" w:rsidRDefault="003B6F7C" w:rsidP="003B6F7C">
            <w:pPr>
              <w:pStyle w:val="CUERPOTEXTOTABLA"/>
              <w:jc w:val="center"/>
              <w:rPr>
                <w:sz w:val="15"/>
              </w:rPr>
            </w:pPr>
            <w:r>
              <w:rPr>
                <w:sz w:val="15"/>
              </w:rPr>
              <w:t>Planta</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B6F7C" w:rsidRDefault="003B6F7C" w:rsidP="003B6F7C">
            <w:pPr>
              <w:pStyle w:val="CUERPOTEXTOTABLA"/>
              <w:jc w:val="center"/>
              <w:rPr>
                <w:sz w:val="15"/>
              </w:rPr>
            </w:pPr>
            <w:r>
              <w:rPr>
                <w:sz w:val="15"/>
              </w:rPr>
              <w:t>R. req.</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B6F7C" w:rsidRDefault="003B6F7C" w:rsidP="003B6F7C">
            <w:pPr>
              <w:pStyle w:val="CUERPOTEXTOTABLA"/>
              <w:jc w:val="center"/>
              <w:rPr>
                <w:sz w:val="15"/>
              </w:rPr>
            </w:pPr>
            <w:r>
              <w:rPr>
                <w:sz w:val="15"/>
              </w:rPr>
              <w:t>F. Comp.</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B6F7C" w:rsidRDefault="003B6F7C" w:rsidP="003B6F7C">
            <w:pPr>
              <w:pStyle w:val="CUERPOTEXTOTABLA"/>
              <w:jc w:val="center"/>
              <w:rPr>
                <w:sz w:val="15"/>
              </w:rPr>
            </w:pPr>
            <w:r>
              <w:rPr>
                <w:sz w:val="15"/>
              </w:rPr>
              <w:t>Revestimiento de elementos de hormigón</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B6F7C" w:rsidRDefault="003B6F7C" w:rsidP="003B6F7C">
            <w:pPr>
              <w:pStyle w:val="CUERPOTEXTOTABLA"/>
              <w:jc w:val="center"/>
              <w:rPr>
                <w:sz w:val="15"/>
              </w:rPr>
            </w:pPr>
            <w:r>
              <w:rPr>
                <w:sz w:val="15"/>
              </w:rPr>
              <w:t>Revestimiento de elementos metálicos</w:t>
            </w:r>
          </w:p>
        </w:tc>
      </w:tr>
      <w:tr w:rsidR="003B6F7C" w:rsidTr="003B6F7C">
        <w:trPr>
          <w:tblHead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3B6F7C" w:rsidRDefault="003B6F7C" w:rsidP="003B6F7C"/>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3B6F7C" w:rsidRDefault="003B6F7C" w:rsidP="003B6F7C"/>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3B6F7C" w:rsidRDefault="003B6F7C" w:rsidP="003B6F7C"/>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B6F7C" w:rsidRDefault="003B6F7C" w:rsidP="003B6F7C">
            <w:pPr>
              <w:pStyle w:val="CUERPOTEXTOTABLA"/>
              <w:jc w:val="center"/>
              <w:rPr>
                <w:sz w:val="15"/>
              </w:rPr>
            </w:pPr>
            <w:r>
              <w:rPr>
                <w:sz w:val="15"/>
              </w:rPr>
              <w:t>Inferior (forjados y vigas)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B6F7C" w:rsidRDefault="003B6F7C" w:rsidP="003B6F7C">
            <w:pPr>
              <w:pStyle w:val="CUERPOTEXTOTABLA"/>
              <w:jc w:val="center"/>
              <w:rPr>
                <w:sz w:val="15"/>
              </w:rPr>
            </w:pPr>
            <w:r>
              <w:rPr>
                <w:sz w:val="15"/>
              </w:rPr>
              <w:t>Pilares y muros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B6F7C" w:rsidRDefault="003B6F7C" w:rsidP="003B6F7C">
            <w:pPr>
              <w:pStyle w:val="CUERPOTEXTOTABLA"/>
              <w:jc w:val="center"/>
              <w:rPr>
                <w:sz w:val="15"/>
              </w:rPr>
            </w:pPr>
            <w:r>
              <w:rPr>
                <w:sz w:val="15"/>
              </w:rPr>
              <w:t>Vigas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B6F7C" w:rsidRDefault="003B6F7C" w:rsidP="003B6F7C">
            <w:pPr>
              <w:pStyle w:val="CUERPOTEXTOTABLA"/>
              <w:jc w:val="center"/>
              <w:rPr>
                <w:sz w:val="15"/>
              </w:rPr>
            </w:pPr>
            <w:r>
              <w:rPr>
                <w:sz w:val="15"/>
              </w:rPr>
              <w:t>Pilares</w:t>
            </w:r>
          </w:p>
        </w:tc>
      </w:tr>
      <w:tr w:rsidR="003B6F7C" w:rsidTr="003B6F7C">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B6F7C" w:rsidRDefault="003B6F7C" w:rsidP="003B6F7C">
            <w:pPr>
              <w:pStyle w:val="CUERPOTEXTOTABLA"/>
              <w:rPr>
                <w:sz w:val="15"/>
              </w:rPr>
            </w:pPr>
            <w:r>
              <w:rPr>
                <w:sz w:val="15"/>
              </w:rPr>
              <w:t>Cubierta (+7,8)</w:t>
            </w:r>
          </w:p>
        </w:tc>
        <w:tc>
          <w:tcPr>
            <w:tcW w:w="0" w:type="auto"/>
            <w:tcBorders>
              <w:top w:val="single" w:sz="2" w:space="0" w:color="000000"/>
              <w:left w:val="single" w:sz="2" w:space="0" w:color="000000"/>
              <w:bottom w:val="single" w:sz="2" w:space="0" w:color="000000"/>
              <w:right w:val="single" w:sz="2" w:space="0" w:color="000000"/>
            </w:tcBorders>
            <w:vAlign w:val="center"/>
          </w:tcPr>
          <w:p w:rsidR="003B6F7C" w:rsidRDefault="003B6F7C" w:rsidP="003B6F7C">
            <w:pPr>
              <w:pStyle w:val="CUERPOTEXTOTABLA"/>
              <w:jc w:val="center"/>
              <w:rPr>
                <w:sz w:val="15"/>
              </w:rPr>
            </w:pPr>
            <w:r>
              <w:rPr>
                <w:sz w:val="15"/>
              </w:rPr>
              <w:t>R 90</w:t>
            </w:r>
          </w:p>
        </w:tc>
        <w:tc>
          <w:tcPr>
            <w:tcW w:w="0" w:type="auto"/>
            <w:tcBorders>
              <w:top w:val="single" w:sz="2" w:space="0" w:color="000000"/>
              <w:left w:val="single" w:sz="2" w:space="0" w:color="000000"/>
              <w:bottom w:val="single" w:sz="2" w:space="0" w:color="000000"/>
              <w:right w:val="single" w:sz="2" w:space="0" w:color="000000"/>
            </w:tcBorders>
            <w:vAlign w:val="center"/>
          </w:tcPr>
          <w:p w:rsidR="003B6F7C" w:rsidRDefault="003B6F7C" w:rsidP="003B6F7C">
            <w:pPr>
              <w:pStyle w:val="CUERPOTEXTOTABLA"/>
              <w:jc w:val="center"/>
              <w:rPr>
                <w:sz w:val="15"/>
              </w:rPr>
            </w:pPr>
            <w:r>
              <w:rPr>
                <w:sz w:val="15"/>
              </w:rPr>
              <w:t>-</w:t>
            </w:r>
          </w:p>
        </w:tc>
        <w:tc>
          <w:tcPr>
            <w:tcW w:w="0" w:type="auto"/>
            <w:tcBorders>
              <w:top w:val="single" w:sz="2" w:space="0" w:color="000000"/>
              <w:left w:val="single" w:sz="2" w:space="0" w:color="000000"/>
              <w:bottom w:val="single" w:sz="2" w:space="0" w:color="000000"/>
              <w:right w:val="single" w:sz="2" w:space="0" w:color="000000"/>
            </w:tcBorders>
            <w:vAlign w:val="center"/>
          </w:tcPr>
          <w:p w:rsidR="003B6F7C" w:rsidRDefault="003B6F7C" w:rsidP="003B6F7C">
            <w:pPr>
              <w:pStyle w:val="CUERPOTEXTOTABLA"/>
              <w:jc w:val="center"/>
              <w:rPr>
                <w:sz w:val="15"/>
              </w:rPr>
            </w:pPr>
            <w:r>
              <w:rPr>
                <w:sz w:val="15"/>
              </w:rPr>
              <w:t>Mortero de yeso</w:t>
            </w:r>
          </w:p>
        </w:tc>
        <w:tc>
          <w:tcPr>
            <w:tcW w:w="0" w:type="auto"/>
            <w:tcBorders>
              <w:top w:val="single" w:sz="2" w:space="0" w:color="000000"/>
              <w:left w:val="single" w:sz="2" w:space="0" w:color="000000"/>
              <w:bottom w:val="single" w:sz="2" w:space="0" w:color="000000"/>
              <w:right w:val="single" w:sz="2" w:space="0" w:color="000000"/>
            </w:tcBorders>
            <w:vAlign w:val="center"/>
          </w:tcPr>
          <w:p w:rsidR="003B6F7C" w:rsidRDefault="003B6F7C" w:rsidP="003B6F7C">
            <w:pPr>
              <w:pStyle w:val="CUERPOTEXTOTABLA"/>
              <w:jc w:val="center"/>
              <w:rPr>
                <w:sz w:val="15"/>
              </w:rPr>
            </w:pPr>
            <w:r>
              <w:rPr>
                <w:sz w:val="15"/>
              </w:rPr>
              <w:t>Sin revestimiento ignífugo</w:t>
            </w:r>
          </w:p>
        </w:tc>
        <w:tc>
          <w:tcPr>
            <w:tcW w:w="0" w:type="auto"/>
            <w:tcBorders>
              <w:top w:val="single" w:sz="2" w:space="0" w:color="000000"/>
              <w:left w:val="single" w:sz="2" w:space="0" w:color="000000"/>
              <w:bottom w:val="single" w:sz="2" w:space="0" w:color="000000"/>
              <w:right w:val="single" w:sz="2" w:space="0" w:color="000000"/>
            </w:tcBorders>
            <w:vAlign w:val="center"/>
          </w:tcPr>
          <w:p w:rsidR="003B6F7C" w:rsidRDefault="003B6F7C" w:rsidP="003B6F7C">
            <w:pPr>
              <w:pStyle w:val="CUERPOTEXTOTABLA"/>
              <w:jc w:val="center"/>
              <w:rPr>
                <w:sz w:val="15"/>
              </w:rPr>
            </w:pPr>
            <w:r>
              <w:rPr>
                <w:sz w:val="15"/>
              </w:rPr>
              <w:t>Mortero de vermiculita-perlita con cemento (baja densidad)</w:t>
            </w:r>
          </w:p>
        </w:tc>
        <w:tc>
          <w:tcPr>
            <w:tcW w:w="0" w:type="auto"/>
            <w:tcBorders>
              <w:top w:val="single" w:sz="2" w:space="0" w:color="000000"/>
              <w:left w:val="single" w:sz="2" w:space="0" w:color="000000"/>
              <w:bottom w:val="single" w:sz="2" w:space="0" w:color="000000"/>
              <w:right w:val="single" w:sz="2" w:space="0" w:color="000000"/>
            </w:tcBorders>
            <w:vAlign w:val="center"/>
          </w:tcPr>
          <w:p w:rsidR="003B6F7C" w:rsidRDefault="003B6F7C" w:rsidP="003B6F7C">
            <w:pPr>
              <w:pStyle w:val="CUERPOTEXTOTABLA"/>
              <w:jc w:val="center"/>
              <w:rPr>
                <w:sz w:val="15"/>
              </w:rPr>
            </w:pPr>
            <w:r>
              <w:rPr>
                <w:sz w:val="15"/>
              </w:rPr>
              <w:t>Mortero de vermiculita-perlita con cemento (baja densidad)</w:t>
            </w:r>
          </w:p>
        </w:tc>
      </w:tr>
      <w:tr w:rsidR="003B6F7C" w:rsidTr="003B6F7C">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B6F7C" w:rsidRDefault="003B6F7C" w:rsidP="003B6F7C">
            <w:pPr>
              <w:pStyle w:val="CUERPOTEXTOTABLA"/>
              <w:rPr>
                <w:sz w:val="15"/>
              </w:rPr>
            </w:pPr>
            <w:r>
              <w:rPr>
                <w:sz w:val="15"/>
              </w:rPr>
              <w:t>Suelo de primera (+3,9)</w:t>
            </w:r>
          </w:p>
        </w:tc>
        <w:tc>
          <w:tcPr>
            <w:tcW w:w="0" w:type="auto"/>
            <w:tcBorders>
              <w:top w:val="single" w:sz="2" w:space="0" w:color="000000"/>
              <w:left w:val="single" w:sz="2" w:space="0" w:color="000000"/>
              <w:bottom w:val="single" w:sz="2" w:space="0" w:color="000000"/>
              <w:right w:val="single" w:sz="2" w:space="0" w:color="000000"/>
            </w:tcBorders>
            <w:vAlign w:val="center"/>
          </w:tcPr>
          <w:p w:rsidR="003B6F7C" w:rsidRDefault="003B6F7C" w:rsidP="003B6F7C">
            <w:pPr>
              <w:pStyle w:val="CUERPOTEXTOTABLA"/>
              <w:jc w:val="center"/>
              <w:rPr>
                <w:sz w:val="15"/>
              </w:rPr>
            </w:pPr>
            <w:r>
              <w:rPr>
                <w:sz w:val="15"/>
              </w:rPr>
              <w:t>R 90</w:t>
            </w:r>
          </w:p>
        </w:tc>
        <w:tc>
          <w:tcPr>
            <w:tcW w:w="0" w:type="auto"/>
            <w:tcBorders>
              <w:top w:val="single" w:sz="2" w:space="0" w:color="000000"/>
              <w:left w:val="single" w:sz="2" w:space="0" w:color="000000"/>
              <w:bottom w:val="single" w:sz="2" w:space="0" w:color="000000"/>
              <w:right w:val="single" w:sz="2" w:space="0" w:color="000000"/>
            </w:tcBorders>
            <w:vAlign w:val="center"/>
          </w:tcPr>
          <w:p w:rsidR="003B6F7C" w:rsidRDefault="003B6F7C" w:rsidP="003B6F7C">
            <w:pPr>
              <w:pStyle w:val="CUERPOTEXTOTABLA"/>
              <w:jc w:val="center"/>
              <w:rPr>
                <w:sz w:val="15"/>
              </w:rPr>
            </w:pPr>
            <w:r>
              <w:rPr>
                <w:sz w:val="15"/>
              </w:rPr>
              <w:t>-</w:t>
            </w:r>
          </w:p>
        </w:tc>
        <w:tc>
          <w:tcPr>
            <w:tcW w:w="0" w:type="auto"/>
            <w:tcBorders>
              <w:top w:val="single" w:sz="2" w:space="0" w:color="000000"/>
              <w:left w:val="single" w:sz="2" w:space="0" w:color="000000"/>
              <w:bottom w:val="single" w:sz="2" w:space="0" w:color="000000"/>
              <w:right w:val="single" w:sz="2" w:space="0" w:color="000000"/>
            </w:tcBorders>
            <w:vAlign w:val="center"/>
          </w:tcPr>
          <w:p w:rsidR="003B6F7C" w:rsidRDefault="003B6F7C" w:rsidP="003B6F7C">
            <w:pPr>
              <w:pStyle w:val="CUERPOTEXTOTABLA"/>
              <w:jc w:val="center"/>
              <w:rPr>
                <w:sz w:val="15"/>
              </w:rPr>
            </w:pPr>
            <w:r>
              <w:rPr>
                <w:sz w:val="15"/>
              </w:rPr>
              <w:t>Mortero de yeso</w:t>
            </w:r>
          </w:p>
        </w:tc>
        <w:tc>
          <w:tcPr>
            <w:tcW w:w="0" w:type="auto"/>
            <w:tcBorders>
              <w:top w:val="single" w:sz="2" w:space="0" w:color="000000"/>
              <w:left w:val="single" w:sz="2" w:space="0" w:color="000000"/>
              <w:bottom w:val="single" w:sz="2" w:space="0" w:color="000000"/>
              <w:right w:val="single" w:sz="2" w:space="0" w:color="000000"/>
            </w:tcBorders>
            <w:vAlign w:val="center"/>
          </w:tcPr>
          <w:p w:rsidR="003B6F7C" w:rsidRDefault="003B6F7C" w:rsidP="003B6F7C">
            <w:pPr>
              <w:pStyle w:val="CUERPOTEXTOTABLA"/>
              <w:jc w:val="center"/>
              <w:rPr>
                <w:sz w:val="15"/>
              </w:rPr>
            </w:pPr>
            <w:r>
              <w:rPr>
                <w:sz w:val="15"/>
              </w:rPr>
              <w:t>Sin revestimiento ignífugo</w:t>
            </w:r>
          </w:p>
        </w:tc>
        <w:tc>
          <w:tcPr>
            <w:tcW w:w="0" w:type="auto"/>
            <w:tcBorders>
              <w:top w:val="single" w:sz="2" w:space="0" w:color="000000"/>
              <w:left w:val="single" w:sz="2" w:space="0" w:color="000000"/>
              <w:bottom w:val="single" w:sz="2" w:space="0" w:color="000000"/>
              <w:right w:val="single" w:sz="2" w:space="0" w:color="000000"/>
            </w:tcBorders>
            <w:vAlign w:val="center"/>
          </w:tcPr>
          <w:p w:rsidR="003B6F7C" w:rsidRDefault="003B6F7C" w:rsidP="003B6F7C">
            <w:pPr>
              <w:pStyle w:val="CUERPOTEXTOTABLA"/>
              <w:jc w:val="center"/>
              <w:rPr>
                <w:sz w:val="15"/>
              </w:rPr>
            </w:pPr>
            <w:r>
              <w:rPr>
                <w:sz w:val="15"/>
              </w:rPr>
              <w:t>Mortero de vermiculita-perlita con cemento (baja densidad)</w:t>
            </w:r>
          </w:p>
        </w:tc>
        <w:tc>
          <w:tcPr>
            <w:tcW w:w="0" w:type="auto"/>
            <w:tcBorders>
              <w:top w:val="single" w:sz="2" w:space="0" w:color="000000"/>
              <w:left w:val="single" w:sz="2" w:space="0" w:color="000000"/>
              <w:bottom w:val="single" w:sz="2" w:space="0" w:color="000000"/>
              <w:right w:val="single" w:sz="2" w:space="0" w:color="000000"/>
            </w:tcBorders>
            <w:vAlign w:val="center"/>
          </w:tcPr>
          <w:p w:rsidR="003B6F7C" w:rsidRDefault="003B6F7C" w:rsidP="003B6F7C">
            <w:pPr>
              <w:pStyle w:val="CUERPOTEXTOTABLA"/>
              <w:jc w:val="center"/>
              <w:rPr>
                <w:sz w:val="15"/>
              </w:rPr>
            </w:pPr>
            <w:r>
              <w:rPr>
                <w:sz w:val="15"/>
              </w:rPr>
              <w:t>Mortero de vermiculita-perlita con cemento (baja densidad)</w:t>
            </w:r>
          </w:p>
        </w:tc>
      </w:tr>
      <w:tr w:rsidR="003B6F7C" w:rsidTr="003B6F7C">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3B6F7C" w:rsidRDefault="003B6F7C" w:rsidP="003B6F7C">
            <w:pPr>
              <w:pStyle w:val="CUERPOTEXTOTABLA"/>
              <w:rPr>
                <w:sz w:val="15"/>
              </w:rPr>
            </w:pPr>
            <w:r>
              <w:rPr>
                <w:sz w:val="15"/>
              </w:rPr>
              <w:t>Suelo de Baja (0,0)</w:t>
            </w:r>
          </w:p>
        </w:tc>
        <w:tc>
          <w:tcPr>
            <w:tcW w:w="0" w:type="auto"/>
            <w:tcBorders>
              <w:top w:val="single" w:sz="2" w:space="0" w:color="000000"/>
              <w:left w:val="single" w:sz="2" w:space="0" w:color="000000"/>
              <w:bottom w:val="single" w:sz="2" w:space="0" w:color="000000"/>
              <w:right w:val="single" w:sz="2" w:space="0" w:color="000000"/>
            </w:tcBorders>
            <w:vAlign w:val="center"/>
          </w:tcPr>
          <w:p w:rsidR="003B6F7C" w:rsidRDefault="003B6F7C" w:rsidP="003B6F7C">
            <w:pPr>
              <w:pStyle w:val="CUERPOTEXTOTABLA"/>
              <w:jc w:val="center"/>
              <w:rPr>
                <w:sz w:val="15"/>
              </w:rPr>
            </w:pPr>
            <w:r>
              <w:rPr>
                <w:sz w:val="15"/>
              </w:rPr>
              <w:t>-</w:t>
            </w:r>
          </w:p>
        </w:tc>
        <w:tc>
          <w:tcPr>
            <w:tcW w:w="0" w:type="auto"/>
            <w:tcBorders>
              <w:top w:val="single" w:sz="2" w:space="0" w:color="000000"/>
              <w:left w:val="single" w:sz="2" w:space="0" w:color="000000"/>
              <w:bottom w:val="single" w:sz="2" w:space="0" w:color="000000"/>
              <w:right w:val="single" w:sz="2" w:space="0" w:color="000000"/>
            </w:tcBorders>
            <w:vAlign w:val="center"/>
          </w:tcPr>
          <w:p w:rsidR="003B6F7C" w:rsidRDefault="003B6F7C" w:rsidP="003B6F7C">
            <w:pPr>
              <w:pStyle w:val="CUERPOTEXTOTABLA"/>
              <w:jc w:val="center"/>
              <w:rPr>
                <w:sz w:val="15"/>
              </w:rPr>
            </w:pPr>
            <w:r>
              <w:rPr>
                <w:sz w:val="15"/>
              </w:rPr>
              <w:t>-</w:t>
            </w:r>
          </w:p>
        </w:tc>
        <w:tc>
          <w:tcPr>
            <w:tcW w:w="0" w:type="auto"/>
            <w:tcBorders>
              <w:top w:val="single" w:sz="2" w:space="0" w:color="000000"/>
              <w:left w:val="single" w:sz="2" w:space="0" w:color="000000"/>
              <w:bottom w:val="single" w:sz="2" w:space="0" w:color="000000"/>
              <w:right w:val="single" w:sz="2" w:space="0" w:color="000000"/>
            </w:tcBorders>
            <w:vAlign w:val="center"/>
          </w:tcPr>
          <w:p w:rsidR="003B6F7C" w:rsidRDefault="003B6F7C" w:rsidP="003B6F7C">
            <w:pPr>
              <w:pStyle w:val="CUERPOTEXTOTABLA"/>
              <w:jc w:val="center"/>
              <w:rPr>
                <w:sz w:val="15"/>
              </w:rPr>
            </w:pPr>
            <w:r>
              <w:rPr>
                <w:sz w:val="15"/>
              </w:rPr>
              <w:t>-</w:t>
            </w:r>
          </w:p>
        </w:tc>
        <w:tc>
          <w:tcPr>
            <w:tcW w:w="0" w:type="auto"/>
            <w:tcBorders>
              <w:top w:val="single" w:sz="2" w:space="0" w:color="000000"/>
              <w:left w:val="single" w:sz="2" w:space="0" w:color="000000"/>
              <w:bottom w:val="single" w:sz="2" w:space="0" w:color="000000"/>
              <w:right w:val="single" w:sz="2" w:space="0" w:color="000000"/>
            </w:tcBorders>
            <w:vAlign w:val="center"/>
          </w:tcPr>
          <w:p w:rsidR="003B6F7C" w:rsidRDefault="003B6F7C" w:rsidP="003B6F7C">
            <w:pPr>
              <w:pStyle w:val="CUERPOTEXTOTABLA"/>
              <w:jc w:val="center"/>
              <w:rPr>
                <w:sz w:val="15"/>
              </w:rPr>
            </w:pPr>
            <w:r>
              <w:rPr>
                <w:sz w:val="15"/>
              </w:rPr>
              <w:t>-</w:t>
            </w:r>
          </w:p>
        </w:tc>
        <w:tc>
          <w:tcPr>
            <w:tcW w:w="0" w:type="auto"/>
            <w:tcBorders>
              <w:top w:val="single" w:sz="2" w:space="0" w:color="000000"/>
              <w:left w:val="single" w:sz="2" w:space="0" w:color="000000"/>
              <w:bottom w:val="single" w:sz="2" w:space="0" w:color="000000"/>
              <w:right w:val="single" w:sz="2" w:space="0" w:color="000000"/>
            </w:tcBorders>
            <w:vAlign w:val="center"/>
          </w:tcPr>
          <w:p w:rsidR="003B6F7C" w:rsidRDefault="003B6F7C" w:rsidP="003B6F7C">
            <w:pPr>
              <w:pStyle w:val="CUERPOTEXTOTABLA"/>
              <w:jc w:val="center"/>
              <w:rPr>
                <w:sz w:val="15"/>
              </w:rPr>
            </w:pPr>
            <w:r>
              <w:rPr>
                <w:sz w:val="15"/>
              </w:rPr>
              <w:t>-</w:t>
            </w:r>
          </w:p>
        </w:tc>
        <w:tc>
          <w:tcPr>
            <w:tcW w:w="0" w:type="auto"/>
            <w:tcBorders>
              <w:top w:val="single" w:sz="2" w:space="0" w:color="000000"/>
              <w:left w:val="single" w:sz="2" w:space="0" w:color="000000"/>
              <w:bottom w:val="single" w:sz="2" w:space="0" w:color="000000"/>
              <w:right w:val="single" w:sz="2" w:space="0" w:color="000000"/>
            </w:tcBorders>
            <w:vAlign w:val="center"/>
          </w:tcPr>
          <w:p w:rsidR="003B6F7C" w:rsidRDefault="003B6F7C" w:rsidP="003B6F7C">
            <w:pPr>
              <w:pStyle w:val="CUERPOTEXTOTABLA"/>
              <w:jc w:val="center"/>
              <w:rPr>
                <w:sz w:val="15"/>
              </w:rPr>
            </w:pPr>
            <w:r>
              <w:rPr>
                <w:sz w:val="15"/>
              </w:rPr>
              <w:t>-</w:t>
            </w:r>
          </w:p>
        </w:tc>
      </w:tr>
    </w:tbl>
    <w:p w:rsidR="00AF5DEE" w:rsidRDefault="00AF5DEE" w:rsidP="00AF5DEE">
      <w:pPr>
        <w:spacing w:after="0" w:line="2" w:lineRule="auto"/>
      </w:pPr>
    </w:p>
    <w:p w:rsidR="00AF5DEE" w:rsidRDefault="00AF5DEE" w:rsidP="00AF5DEE">
      <w:pPr>
        <w:spacing w:after="0" w:line="2" w:lineRule="auto"/>
      </w:pPr>
      <w:bookmarkStart w:id="31" w:name="PROJ:1:3:2:_RC_:6:3"/>
      <w:bookmarkEnd w:id="31"/>
    </w:p>
    <w:p w:rsidR="00AF5DEE" w:rsidRDefault="00AF5DEE" w:rsidP="00AF5DEE">
      <w:pPr>
        <w:pStyle w:val="CAP4"/>
        <w:keepNext/>
      </w:pPr>
      <w:r>
        <w:t>Comprobaciones</w:t>
      </w:r>
    </w:p>
    <w:p w:rsidR="00AF5DEE" w:rsidRDefault="00AF5DEE" w:rsidP="00AF5DEE">
      <w:pPr>
        <w:spacing w:after="0" w:line="2" w:lineRule="auto"/>
      </w:pPr>
      <w:bookmarkStart w:id="32" w:name="PROJ:1:3:2:_RC_:6:3:1"/>
      <w:bookmarkEnd w:id="32"/>
    </w:p>
    <w:p w:rsidR="00AF5DEE" w:rsidRDefault="00AF5DEE" w:rsidP="00AF5DEE">
      <w:pPr>
        <w:pStyle w:val="CAP5"/>
        <w:keepNext/>
      </w:pPr>
      <w:r>
        <w:t>Suelo de primera (+3,9)</w:t>
      </w:r>
    </w:p>
    <w:p w:rsidR="00AF5DEE" w:rsidRDefault="00AF5DEE" w:rsidP="00AF5DEE">
      <w:pPr>
        <w:spacing w:after="0" w:line="2" w:lineRule="auto"/>
      </w:pPr>
      <w:bookmarkStart w:id="33" w:name="PROJ:1:3:2:_RC_:6:3:1:1"/>
      <w:bookmarkEnd w:id="33"/>
    </w:p>
    <w:p w:rsidR="00AF5DEE" w:rsidRDefault="00AF5DEE" w:rsidP="00AF5DEE">
      <w:pPr>
        <w:pStyle w:val="CAP6"/>
        <w:keepNext/>
      </w:pPr>
      <w:r>
        <w:t>Elementos de hormigón armado</w:t>
      </w:r>
    </w:p>
    <w:p w:rsidR="00AF5DEE" w:rsidRDefault="00AF5DEE" w:rsidP="00AF5DEE">
      <w:pPr>
        <w:pStyle w:val="CUERPOTEXTO"/>
      </w:pPr>
      <w:r>
        <w:t xml:space="preserve"> </w:t>
      </w:r>
    </w:p>
    <w:tbl>
      <w:tblPr>
        <w:tblW w:w="3750" w:type="pct"/>
        <w:tblCellMar>
          <w:top w:w="28" w:type="dxa"/>
          <w:left w:w="28" w:type="dxa"/>
          <w:bottom w:w="28" w:type="dxa"/>
          <w:right w:w="28" w:type="dxa"/>
        </w:tblCellMar>
        <w:tblLook w:val="0000"/>
      </w:tblPr>
      <w:tblGrid>
        <w:gridCol w:w="1221"/>
        <w:gridCol w:w="1377"/>
        <w:gridCol w:w="780"/>
        <w:gridCol w:w="780"/>
        <w:gridCol w:w="1847"/>
        <w:gridCol w:w="1266"/>
      </w:tblGrid>
      <w:tr w:rsidR="00AF5DEE" w:rsidTr="00AF5DEE">
        <w:trPr>
          <w:tblHeader/>
        </w:trPr>
        <w:tc>
          <w:tcPr>
            <w:tcW w:w="0" w:type="auto"/>
            <w:gridSpan w:val="6"/>
            <w:tcBorders>
              <w:top w:val="single" w:sz="2" w:space="0" w:color="000000"/>
              <w:left w:val="single" w:sz="2" w:space="0" w:color="000000"/>
              <w:bottom w:val="single" w:sz="2" w:space="0" w:color="000000"/>
              <w:right w:val="single" w:sz="2" w:space="0" w:color="000000"/>
            </w:tcBorders>
            <w:shd w:val="clear" w:color="auto" w:fill="DAD7D3"/>
            <w:noWrap/>
            <w:vAlign w:val="center"/>
          </w:tcPr>
          <w:p w:rsidR="00AF5DEE" w:rsidRDefault="00AF5DEE" w:rsidP="00AF5DEE">
            <w:pPr>
              <w:pStyle w:val="CUERPOTEXTOTABLA"/>
              <w:jc w:val="center"/>
              <w:rPr>
                <w:b/>
              </w:rPr>
            </w:pPr>
            <w:r>
              <w:rPr>
                <w:b/>
              </w:rPr>
              <w:t>Suelo de primera (+3,9) - Placas aligeradas - R 90</w:t>
            </w:r>
          </w:p>
        </w:tc>
      </w:tr>
      <w:tr w:rsidR="00AF5DEE" w:rsidTr="00AF5DEE">
        <w:trPr>
          <w:tblHead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Paño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Forjado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rPr>
                <w:sz w:val="14"/>
              </w:rPr>
              <w:t>a</w:t>
            </w:r>
            <w:r>
              <w:rPr>
                <w:sz w:val="14"/>
                <w:vertAlign w:val="subscript"/>
              </w:rPr>
              <w:t>m</w:t>
            </w:r>
          </w:p>
          <w:p w:rsidR="00AF5DEE" w:rsidRDefault="00AF5DEE" w:rsidP="00AF5DEE">
            <w:pPr>
              <w:pStyle w:val="CUERPOTEXTOTABLA"/>
              <w:jc w:val="center"/>
            </w:pPr>
            <w:r>
              <w:rPr>
                <w:sz w:val="14"/>
              </w:rPr>
              <w:t>(mm)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rPr>
                <w:sz w:val="14"/>
              </w:rPr>
              <w:t>a</w:t>
            </w:r>
            <w:r>
              <w:rPr>
                <w:sz w:val="14"/>
                <w:vertAlign w:val="subscript"/>
              </w:rPr>
              <w:t>mín</w:t>
            </w:r>
          </w:p>
          <w:p w:rsidR="00AF5DEE" w:rsidRDefault="00AF5DEE" w:rsidP="00AF5DEE">
            <w:pPr>
              <w:pStyle w:val="CUERPOTEXTOTABLA"/>
              <w:jc w:val="center"/>
            </w:pPr>
            <w:r>
              <w:rPr>
                <w:sz w:val="14"/>
              </w:rPr>
              <w:t>(mm)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rPr>
                <w:sz w:val="14"/>
              </w:rPr>
              <w:t>Rev. mín. nec.</w:t>
            </w:r>
          </w:p>
          <w:p w:rsidR="00AF5DEE" w:rsidRDefault="00AF5DEE" w:rsidP="00AF5DEE">
            <w:pPr>
              <w:pStyle w:val="CUERPOTEXTOTABLA"/>
              <w:jc w:val="center"/>
            </w:pPr>
            <w:r>
              <w:rPr>
                <w:sz w:val="14"/>
              </w:rPr>
              <w:t>M. Yeso</w:t>
            </w:r>
            <w:r>
              <w:rPr>
                <w:sz w:val="14"/>
                <w:vertAlign w:val="superscript"/>
              </w:rPr>
              <w:t>(1)</w:t>
            </w:r>
          </w:p>
          <w:p w:rsidR="00AF5DEE" w:rsidRDefault="00AF5DEE" w:rsidP="00AF5DEE">
            <w:pPr>
              <w:pStyle w:val="CUERPOTEXTOTABLA"/>
              <w:jc w:val="center"/>
            </w:pPr>
            <w:r>
              <w:rPr>
                <w:sz w:val="14"/>
              </w:rPr>
              <w:t>(mm)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AF5DEE" w:rsidRDefault="00AF5DEE" w:rsidP="00AF5DEE">
            <w:pPr>
              <w:pStyle w:val="CUERPOTEXTOTABLA"/>
              <w:jc w:val="center"/>
            </w:pPr>
            <w:r>
              <w:t>Estado</w:t>
            </w:r>
          </w:p>
        </w:tc>
      </w:tr>
      <w:tr w:rsidR="00AF5DEE" w:rsidTr="00AF5DEE">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AF5DEE" w:rsidRDefault="00AF5DEE" w:rsidP="00AF5DEE">
            <w:pPr>
              <w:pStyle w:val="CUERPOTEXTOTABLA"/>
            </w:pPr>
            <w:r>
              <w:t>TODOS</w:t>
            </w:r>
          </w:p>
        </w:tc>
        <w:tc>
          <w:tcPr>
            <w:tcW w:w="0" w:type="auto"/>
            <w:tcBorders>
              <w:top w:val="single" w:sz="2" w:space="0" w:color="000000"/>
              <w:left w:val="single" w:sz="2" w:space="0" w:color="000000"/>
              <w:bottom w:val="single" w:sz="2" w:space="0" w:color="000000"/>
              <w:right w:val="single" w:sz="2" w:space="0" w:color="000000"/>
            </w:tcBorders>
            <w:vAlign w:val="center"/>
          </w:tcPr>
          <w:p w:rsidR="00AF5DEE" w:rsidRDefault="00AF5DEE" w:rsidP="00AF5DEE">
            <w:pPr>
              <w:pStyle w:val="CUERPOTEXTOTABLA"/>
              <w:jc w:val="center"/>
            </w:pPr>
            <w:r>
              <w:t>ROD255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AF5DEE" w:rsidRDefault="00AF5DEE" w:rsidP="00AF5DEE">
            <w:pPr>
              <w:pStyle w:val="CUERPOTEXTOTABLA"/>
              <w:jc w:val="center"/>
            </w:pPr>
            <w:r>
              <w:t>35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AF5DEE" w:rsidRDefault="00AF5DEE" w:rsidP="00AF5DEE">
            <w:pPr>
              <w:pStyle w:val="CUERPOTEXTOTABLA"/>
              <w:jc w:val="center"/>
            </w:pPr>
            <w:r>
              <w:t>40</w:t>
            </w:r>
          </w:p>
        </w:tc>
        <w:tc>
          <w:tcPr>
            <w:tcW w:w="0" w:type="auto"/>
            <w:tcBorders>
              <w:top w:val="single" w:sz="2" w:space="0" w:color="000000"/>
              <w:left w:val="single" w:sz="2" w:space="0" w:color="000000"/>
              <w:bottom w:val="single" w:sz="2" w:space="0" w:color="000000"/>
              <w:right w:val="single" w:sz="2" w:space="0" w:color="000000"/>
            </w:tcBorders>
            <w:vAlign w:val="center"/>
          </w:tcPr>
          <w:p w:rsidR="00AF5DEE" w:rsidRDefault="00AF5DEE" w:rsidP="00AF5DEE">
            <w:pPr>
              <w:pStyle w:val="CUERPOTEXTOTABLA"/>
              <w:jc w:val="center"/>
            </w:pPr>
            <w: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AF5DEE" w:rsidRDefault="00AF5DEE" w:rsidP="00AF5DEE">
            <w:pPr>
              <w:pStyle w:val="CUERPOTEXTOTABLA"/>
              <w:jc w:val="center"/>
            </w:pPr>
            <w:r>
              <w:t>Cumple</w:t>
            </w:r>
          </w:p>
        </w:tc>
      </w:tr>
      <w:tr w:rsidR="00AF5DEE" w:rsidTr="00AF5DEE">
        <w:trPr>
          <w:cantSplit/>
        </w:trPr>
        <w:tc>
          <w:tcPr>
            <w:tcW w:w="0" w:type="auto"/>
            <w:gridSpan w:val="6"/>
            <w:tcBorders>
              <w:top w:val="single" w:sz="2" w:space="0" w:color="000000"/>
              <w:left w:val="single" w:sz="2" w:space="0" w:color="000000"/>
              <w:bottom w:val="single" w:sz="2" w:space="0" w:color="000000"/>
              <w:right w:val="single" w:sz="2" w:space="0" w:color="000000"/>
            </w:tcBorders>
            <w:tcMar>
              <w:left w:w="85" w:type="dxa"/>
              <w:right w:w="85" w:type="dxa"/>
            </w:tcMar>
            <w:vAlign w:val="center"/>
          </w:tcPr>
          <w:p w:rsidR="00AF5DEE" w:rsidRDefault="00AF5DEE" w:rsidP="00AF5DEE">
            <w:pPr>
              <w:pStyle w:val="CUERPOTEXTOTABLA"/>
              <w:rPr>
                <w:i/>
                <w:sz w:val="14"/>
              </w:rPr>
            </w:pPr>
            <w:r>
              <w:rPr>
                <w:i/>
                <w:sz w:val="14"/>
              </w:rPr>
              <w:t>Notas:</w:t>
            </w:r>
          </w:p>
          <w:p w:rsidR="00AF5DEE" w:rsidRDefault="00AF5DEE" w:rsidP="00AF5DEE">
            <w:pPr>
              <w:pStyle w:val="CUERPOTEXTOTABLA"/>
              <w:ind w:left="283"/>
              <w:jc w:val="both"/>
              <w:rPr>
                <w:i/>
                <w:sz w:val="14"/>
              </w:rPr>
            </w:pPr>
            <w:r>
              <w:rPr>
                <w:i/>
                <w:sz w:val="14"/>
                <w:vertAlign w:val="superscript"/>
              </w:rPr>
              <w:t>(1)</w:t>
            </w:r>
            <w:r>
              <w:rPr>
                <w:i/>
                <w:sz w:val="14"/>
              </w:rPr>
              <w:t xml:space="preserve"> Mortero de yeso. Se recomienda que su puesta en obra se realice por proyección (Artículo C.2.4-2 CTE DB SI).</w:t>
            </w:r>
          </w:p>
        </w:tc>
      </w:tr>
    </w:tbl>
    <w:p w:rsidR="00AF5DEE" w:rsidRDefault="00AF5DEE" w:rsidP="00AF5DEE">
      <w:pPr>
        <w:spacing w:after="0" w:line="2" w:lineRule="auto"/>
      </w:pPr>
    </w:p>
    <w:p w:rsidR="00AF5DEE" w:rsidRDefault="00AF5DEE" w:rsidP="00AF5DEE">
      <w:pPr>
        <w:pStyle w:val="CUERPOTEXTO"/>
      </w:pPr>
      <w:r>
        <w:t xml:space="preserve"> </w:t>
      </w:r>
    </w:p>
    <w:p w:rsidR="00AF5DEE" w:rsidRDefault="00AF5DEE" w:rsidP="00AF5DEE">
      <w:pPr>
        <w:spacing w:after="0" w:line="2" w:lineRule="auto"/>
      </w:pPr>
      <w:bookmarkStart w:id="34" w:name="PROJ:1:3:2:_RC_:6:3:1:2"/>
      <w:bookmarkEnd w:id="34"/>
    </w:p>
    <w:p w:rsidR="00AF5DEE" w:rsidRDefault="00AF5DEE" w:rsidP="00AF5DEE">
      <w:pPr>
        <w:pStyle w:val="CAP6"/>
        <w:keepNext/>
      </w:pPr>
      <w:r>
        <w:t>Elementos metálicos</w:t>
      </w:r>
    </w:p>
    <w:p w:rsidR="001530E1" w:rsidRDefault="001530E1" w:rsidP="001530E1">
      <w:pPr>
        <w:pStyle w:val="CUERPOTEXTO"/>
      </w:pPr>
    </w:p>
    <w:tbl>
      <w:tblPr>
        <w:tblW w:w="0" w:type="auto"/>
        <w:tblCellMar>
          <w:top w:w="28" w:type="dxa"/>
          <w:left w:w="28" w:type="dxa"/>
          <w:bottom w:w="28" w:type="dxa"/>
          <w:right w:w="28" w:type="dxa"/>
        </w:tblCellMar>
        <w:tblLook w:val="0000"/>
      </w:tblPr>
      <w:tblGrid>
        <w:gridCol w:w="685"/>
        <w:gridCol w:w="1204"/>
        <w:gridCol w:w="2586"/>
        <w:gridCol w:w="991"/>
      </w:tblGrid>
      <w:tr w:rsidR="001530E1" w:rsidTr="001530E1">
        <w:trPr>
          <w:tblHeader/>
        </w:trPr>
        <w:tc>
          <w:tcPr>
            <w:tcW w:w="0" w:type="auto"/>
            <w:gridSpan w:val="4"/>
            <w:tcBorders>
              <w:top w:val="single" w:sz="2" w:space="0" w:color="000000"/>
              <w:left w:val="single" w:sz="2" w:space="0" w:color="000000"/>
              <w:bottom w:val="single" w:sz="2" w:space="0" w:color="000000"/>
              <w:right w:val="single" w:sz="2" w:space="0" w:color="000000"/>
            </w:tcBorders>
            <w:shd w:val="clear" w:color="auto" w:fill="DAD7D3"/>
            <w:noWrap/>
            <w:vAlign w:val="center"/>
          </w:tcPr>
          <w:p w:rsidR="001530E1" w:rsidRDefault="001530E1" w:rsidP="001530E1">
            <w:pPr>
              <w:pStyle w:val="CUERPOTEXTOTABLA"/>
              <w:jc w:val="center"/>
              <w:rPr>
                <w:b/>
              </w:rPr>
            </w:pPr>
            <w:r>
              <w:rPr>
                <w:b/>
              </w:rPr>
              <w:t>Suelo de primera (+3,85) - Pilares - R 90</w:t>
            </w:r>
          </w:p>
        </w:tc>
      </w:tr>
      <w:tr w:rsidR="001530E1" w:rsidTr="001530E1">
        <w:trPr>
          <w:tblHead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1530E1" w:rsidRDefault="001530E1" w:rsidP="001530E1">
            <w:pPr>
              <w:pStyle w:val="CUERPOTEXTOTABLA"/>
              <w:jc w:val="center"/>
            </w:pPr>
            <w:r>
              <w:t>Refs.</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1530E1" w:rsidRDefault="001530E1" w:rsidP="001530E1">
            <w:pPr>
              <w:pStyle w:val="CUERPOTEXTOTABLA"/>
              <w:jc w:val="center"/>
            </w:pPr>
            <w:r>
              <w:t>Sección</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1530E1" w:rsidRDefault="001530E1" w:rsidP="001530E1">
            <w:pPr>
              <w:pStyle w:val="CUERPOTEXTOTABLA"/>
              <w:jc w:val="center"/>
            </w:pPr>
            <w:r>
              <w:t>Revestimiento</w:t>
            </w:r>
          </w:p>
          <w:p w:rsidR="001530E1" w:rsidRDefault="001530E1" w:rsidP="001530E1">
            <w:pPr>
              <w:pStyle w:val="CUERPOTEXTOTABLA"/>
              <w:jc w:val="center"/>
            </w:pPr>
            <w:r>
              <w:t>Pint. intumescente</w:t>
            </w:r>
            <w:r>
              <w:rPr>
                <w:vertAlign w:val="superscript"/>
              </w:rPr>
              <w:t>(1)</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1530E1" w:rsidRDefault="001530E1" w:rsidP="001530E1">
            <w:pPr>
              <w:pStyle w:val="CUERPOTEXTOTABLA"/>
              <w:jc w:val="center"/>
            </w:pPr>
            <w:r>
              <w:t>Estado</w:t>
            </w:r>
          </w:p>
        </w:tc>
      </w:tr>
      <w:tr w:rsidR="001530E1" w:rsidTr="001530E1">
        <w:trPr>
          <w:tblHead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1530E1" w:rsidRDefault="001530E1" w:rsidP="001530E1"/>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1530E1" w:rsidRDefault="001530E1" w:rsidP="001530E1"/>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1530E1" w:rsidRDefault="001530E1" w:rsidP="001530E1">
            <w:pPr>
              <w:pStyle w:val="CUERPOTEXTOTABLA"/>
              <w:jc w:val="center"/>
            </w:pPr>
            <w:r>
              <w:t>Espesor (mm)</w:t>
            </w:r>
          </w:p>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1530E1" w:rsidRDefault="001530E1" w:rsidP="001530E1"/>
        </w:tc>
      </w:tr>
      <w:tr w:rsidR="001530E1" w:rsidTr="001530E1">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P01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HE 220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Cumple</w:t>
            </w:r>
          </w:p>
        </w:tc>
      </w:tr>
      <w:tr w:rsidR="001530E1" w:rsidTr="001530E1">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P02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HE 180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2.2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Cumple</w:t>
            </w:r>
          </w:p>
        </w:tc>
      </w:tr>
      <w:tr w:rsidR="001530E1" w:rsidTr="001530E1">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P03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HE 220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Cumple</w:t>
            </w:r>
          </w:p>
        </w:tc>
      </w:tr>
      <w:tr w:rsidR="001530E1" w:rsidTr="001530E1">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P04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HE 340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Cumple</w:t>
            </w:r>
          </w:p>
        </w:tc>
      </w:tr>
      <w:tr w:rsidR="001530E1" w:rsidTr="001530E1">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P05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HE 220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Cumple</w:t>
            </w:r>
          </w:p>
        </w:tc>
      </w:tr>
      <w:tr w:rsidR="001530E1" w:rsidTr="001530E1">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P06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HE 220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Cumple</w:t>
            </w:r>
          </w:p>
        </w:tc>
      </w:tr>
      <w:tr w:rsidR="001530E1" w:rsidTr="001530E1">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P07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HE 300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Cumple</w:t>
            </w:r>
          </w:p>
        </w:tc>
      </w:tr>
      <w:tr w:rsidR="001530E1" w:rsidTr="001530E1">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P08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HE 220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Cumple</w:t>
            </w:r>
          </w:p>
        </w:tc>
      </w:tr>
      <w:tr w:rsidR="001530E1" w:rsidTr="001530E1">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P09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HE 180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2.2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Cumple</w:t>
            </w:r>
          </w:p>
        </w:tc>
      </w:tr>
      <w:tr w:rsidR="001530E1" w:rsidTr="001530E1">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P10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HE 220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Cumple</w:t>
            </w:r>
          </w:p>
        </w:tc>
      </w:tr>
      <w:tr w:rsidR="001530E1" w:rsidTr="001530E1">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P11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HE 280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Cumple</w:t>
            </w:r>
          </w:p>
        </w:tc>
      </w:tr>
      <w:tr w:rsidR="001530E1" w:rsidTr="001530E1">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P12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HE 220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Cumple</w:t>
            </w:r>
          </w:p>
        </w:tc>
      </w:tr>
      <w:tr w:rsidR="001530E1" w:rsidTr="001530E1">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P13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HE 240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Cumple</w:t>
            </w:r>
          </w:p>
        </w:tc>
      </w:tr>
      <w:tr w:rsidR="001530E1" w:rsidTr="001530E1">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lastRenderedPageBreak/>
              <w:t>P14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HE 280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Cumple</w:t>
            </w:r>
          </w:p>
        </w:tc>
      </w:tr>
      <w:tr w:rsidR="001530E1" w:rsidTr="001530E1">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P16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HE 180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Cumple</w:t>
            </w:r>
          </w:p>
        </w:tc>
      </w:tr>
      <w:tr w:rsidR="001530E1" w:rsidTr="001530E1">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P17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HE 120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2.4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Cumple</w:t>
            </w:r>
          </w:p>
        </w:tc>
      </w:tr>
      <w:tr w:rsidR="001530E1" w:rsidTr="001530E1">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P18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HE 220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Cumple</w:t>
            </w:r>
          </w:p>
        </w:tc>
      </w:tr>
      <w:tr w:rsidR="001530E1" w:rsidTr="001530E1">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P27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HE 220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Cumple</w:t>
            </w:r>
          </w:p>
        </w:tc>
      </w:tr>
      <w:tr w:rsidR="001530E1" w:rsidTr="001530E1">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P19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HE 180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2.2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Cumple</w:t>
            </w:r>
          </w:p>
        </w:tc>
      </w:tr>
      <w:tr w:rsidR="001530E1" w:rsidTr="001530E1">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P20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HE 180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Cumple</w:t>
            </w:r>
          </w:p>
        </w:tc>
      </w:tr>
      <w:tr w:rsidR="001530E1" w:rsidTr="001530E1">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P28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HE 180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2.2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Cumple</w:t>
            </w:r>
          </w:p>
        </w:tc>
      </w:tr>
      <w:tr w:rsidR="001530E1" w:rsidTr="001530E1">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P29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HE 180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Cumple</w:t>
            </w:r>
          </w:p>
        </w:tc>
      </w:tr>
      <w:tr w:rsidR="001530E1" w:rsidTr="001530E1">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P30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HE 220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Cumple</w:t>
            </w:r>
          </w:p>
        </w:tc>
      </w:tr>
      <w:tr w:rsidR="001530E1" w:rsidTr="001530E1">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P21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HE 240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Cumple</w:t>
            </w:r>
          </w:p>
        </w:tc>
      </w:tr>
      <w:tr w:rsidR="001530E1" w:rsidTr="001530E1">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P22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HE 220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Cumple</w:t>
            </w:r>
          </w:p>
        </w:tc>
      </w:tr>
      <w:tr w:rsidR="001530E1" w:rsidTr="001530E1">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P31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HE 220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Cumple</w:t>
            </w:r>
          </w:p>
        </w:tc>
      </w:tr>
      <w:tr w:rsidR="001530E1" w:rsidTr="001530E1">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P32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HE 220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Cumple</w:t>
            </w:r>
          </w:p>
        </w:tc>
      </w:tr>
      <w:tr w:rsidR="001530E1" w:rsidTr="001530E1">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P23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HE 220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Cumple</w:t>
            </w:r>
          </w:p>
        </w:tc>
      </w:tr>
      <w:tr w:rsidR="001530E1" w:rsidTr="001530E1">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P24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HE 240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Cumple</w:t>
            </w:r>
          </w:p>
        </w:tc>
      </w:tr>
      <w:tr w:rsidR="001530E1" w:rsidTr="001530E1">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P33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HE 220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Cumple</w:t>
            </w:r>
          </w:p>
        </w:tc>
      </w:tr>
      <w:tr w:rsidR="001530E1" w:rsidTr="001530E1">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P26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HE 280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Cumple</w:t>
            </w:r>
          </w:p>
        </w:tc>
      </w:tr>
      <w:tr w:rsidR="001530E1" w:rsidTr="001530E1">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P35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HE 320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Cumple</w:t>
            </w:r>
          </w:p>
        </w:tc>
      </w:tr>
      <w:tr w:rsidR="001530E1" w:rsidTr="001530E1">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P25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HE 220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Cumple</w:t>
            </w:r>
          </w:p>
        </w:tc>
      </w:tr>
      <w:tr w:rsidR="001530E1" w:rsidTr="001530E1">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P15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HE 160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2.2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Cumple</w:t>
            </w:r>
          </w:p>
        </w:tc>
      </w:tr>
      <w:tr w:rsidR="001530E1" w:rsidTr="001530E1">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P34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HE 240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Cumple</w:t>
            </w:r>
          </w:p>
        </w:tc>
      </w:tr>
      <w:tr w:rsidR="001530E1" w:rsidTr="001530E1">
        <w:trPr>
          <w:cantSplit/>
        </w:trPr>
        <w:tc>
          <w:tcPr>
            <w:tcW w:w="0" w:type="auto"/>
            <w:gridSpan w:val="4"/>
            <w:tcBorders>
              <w:top w:val="single" w:sz="2" w:space="0" w:color="000000"/>
              <w:left w:val="single" w:sz="2" w:space="0" w:color="000000"/>
              <w:bottom w:val="single" w:sz="2" w:space="0" w:color="000000"/>
              <w:right w:val="single" w:sz="2" w:space="0" w:color="000000"/>
            </w:tcBorders>
            <w:tcMar>
              <w:left w:w="85" w:type="dxa"/>
              <w:right w:w="85" w:type="dxa"/>
            </w:tcMar>
            <w:vAlign w:val="center"/>
          </w:tcPr>
          <w:p w:rsidR="001530E1" w:rsidRDefault="001530E1" w:rsidP="001530E1">
            <w:pPr>
              <w:pStyle w:val="CUERPOTEXTOTABLA"/>
              <w:rPr>
                <w:i/>
                <w:sz w:val="20"/>
              </w:rPr>
            </w:pPr>
            <w:r>
              <w:rPr>
                <w:i/>
                <w:sz w:val="20"/>
              </w:rPr>
              <w:t>Notas:</w:t>
            </w:r>
          </w:p>
          <w:p w:rsidR="001530E1" w:rsidRDefault="001530E1" w:rsidP="001530E1">
            <w:pPr>
              <w:pStyle w:val="CUERPOTEXTOTABLA"/>
              <w:ind w:left="283"/>
              <w:jc w:val="both"/>
              <w:rPr>
                <w:i/>
                <w:sz w:val="20"/>
              </w:rPr>
            </w:pPr>
            <w:r>
              <w:rPr>
                <w:i/>
                <w:sz w:val="20"/>
                <w:vertAlign w:val="superscript"/>
              </w:rPr>
              <w:t>(1)</w:t>
            </w:r>
            <w:r>
              <w:rPr>
                <w:i/>
                <w:sz w:val="20"/>
              </w:rPr>
              <w:t xml:space="preserve"> Pintura intumescente o vermiculita equivalente</w:t>
            </w:r>
          </w:p>
        </w:tc>
      </w:tr>
    </w:tbl>
    <w:p w:rsidR="001530E1" w:rsidRPr="001530E1" w:rsidRDefault="001530E1" w:rsidP="001530E1">
      <w:pPr>
        <w:pStyle w:val="CUERPOTEXTO"/>
      </w:pPr>
    </w:p>
    <w:p w:rsidR="001530E1" w:rsidRDefault="001530E1" w:rsidP="001530E1">
      <w:pPr>
        <w:pStyle w:val="CUERPOTEXTO"/>
      </w:pPr>
    </w:p>
    <w:tbl>
      <w:tblPr>
        <w:tblW w:w="3750" w:type="pct"/>
        <w:tblCellMar>
          <w:top w:w="28" w:type="dxa"/>
          <w:left w:w="28" w:type="dxa"/>
          <w:bottom w:w="28" w:type="dxa"/>
          <w:right w:w="28" w:type="dxa"/>
        </w:tblCellMar>
        <w:tblLook w:val="0000"/>
      </w:tblPr>
      <w:tblGrid>
        <w:gridCol w:w="759"/>
        <w:gridCol w:w="918"/>
        <w:gridCol w:w="1015"/>
        <w:gridCol w:w="1119"/>
        <w:gridCol w:w="873"/>
        <w:gridCol w:w="1752"/>
        <w:gridCol w:w="835"/>
      </w:tblGrid>
      <w:tr w:rsidR="001530E1" w:rsidTr="001530E1">
        <w:trPr>
          <w:tblHeader/>
        </w:trPr>
        <w:tc>
          <w:tcPr>
            <w:tcW w:w="0" w:type="auto"/>
            <w:gridSpan w:val="7"/>
            <w:tcBorders>
              <w:top w:val="single" w:sz="2" w:space="0" w:color="000000"/>
              <w:left w:val="single" w:sz="2" w:space="0" w:color="000000"/>
              <w:bottom w:val="single" w:sz="2" w:space="0" w:color="000000"/>
              <w:right w:val="single" w:sz="2" w:space="0" w:color="000000"/>
            </w:tcBorders>
            <w:shd w:val="clear" w:color="auto" w:fill="DAD7D3"/>
            <w:noWrap/>
            <w:vAlign w:val="center"/>
          </w:tcPr>
          <w:p w:rsidR="001530E1" w:rsidRDefault="001530E1" w:rsidP="001530E1">
            <w:pPr>
              <w:pStyle w:val="CUERPOTEXTOTABLA"/>
              <w:jc w:val="center"/>
              <w:rPr>
                <w:b/>
                <w:sz w:val="20"/>
              </w:rPr>
            </w:pPr>
            <w:r>
              <w:rPr>
                <w:b/>
                <w:sz w:val="20"/>
              </w:rPr>
              <w:t>Suelo de primera (+3,85) - Vigas - R 90</w:t>
            </w:r>
          </w:p>
        </w:tc>
      </w:tr>
      <w:tr w:rsidR="001530E1" w:rsidTr="001530E1">
        <w:trPr>
          <w:tblHead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1530E1" w:rsidRDefault="001530E1" w:rsidP="001530E1">
            <w:pPr>
              <w:pStyle w:val="CUERPOTEXTOTABLA"/>
              <w:jc w:val="center"/>
              <w:rPr>
                <w:sz w:val="20"/>
              </w:rPr>
            </w:pPr>
            <w:r>
              <w:rPr>
                <w:sz w:val="20"/>
              </w:rPr>
              <w:t>Pórtico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1530E1" w:rsidRDefault="001530E1" w:rsidP="001530E1">
            <w:pPr>
              <w:pStyle w:val="CUERPOTEXTOTABLA"/>
              <w:jc w:val="center"/>
              <w:rPr>
                <w:sz w:val="20"/>
              </w:rPr>
            </w:pPr>
            <w:r>
              <w:rPr>
                <w:sz w:val="20"/>
              </w:rPr>
              <w:t>Tramo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1530E1" w:rsidRDefault="001530E1" w:rsidP="001530E1">
            <w:pPr>
              <w:pStyle w:val="CUERPOTEXTOTABLA"/>
              <w:jc w:val="center"/>
              <w:rPr>
                <w:sz w:val="20"/>
              </w:rPr>
            </w:pPr>
            <w:r>
              <w:rPr>
                <w:sz w:val="20"/>
              </w:rPr>
              <w:t>Perfil</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1530E1" w:rsidRDefault="001530E1" w:rsidP="001530E1">
            <w:pPr>
              <w:pStyle w:val="CUERPOTEXTOTABLA"/>
              <w:jc w:val="center"/>
              <w:rPr>
                <w:sz w:val="20"/>
              </w:rPr>
            </w:pPr>
            <w:r>
              <w:rPr>
                <w:sz w:val="16"/>
              </w:rPr>
              <w:t xml:space="preserve">Temperatura </w:t>
            </w:r>
          </w:p>
          <w:p w:rsidR="001530E1" w:rsidRDefault="001530E1" w:rsidP="001530E1">
            <w:pPr>
              <w:pStyle w:val="CUERPOTEXTOTABLA"/>
              <w:jc w:val="center"/>
              <w:rPr>
                <w:sz w:val="20"/>
              </w:rPr>
            </w:pPr>
            <w:r>
              <w:rPr>
                <w:sz w:val="16"/>
              </w:rPr>
              <w:t>perfil</w:t>
            </w:r>
          </w:p>
          <w:p w:rsidR="001530E1" w:rsidRDefault="001530E1" w:rsidP="001530E1">
            <w:pPr>
              <w:pStyle w:val="CUERPOTEXTOTABLA"/>
              <w:jc w:val="center"/>
              <w:rPr>
                <w:sz w:val="20"/>
              </w:rPr>
            </w:pPr>
            <w:r>
              <w:rPr>
                <w:sz w:val="16"/>
              </w:rPr>
              <w:t>(°C)</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1530E1" w:rsidRDefault="001530E1" w:rsidP="001530E1">
            <w:pPr>
              <w:pStyle w:val="CUERPOTEXTOTABLA"/>
              <w:jc w:val="center"/>
              <w:rPr>
                <w:sz w:val="20"/>
              </w:rPr>
            </w:pPr>
            <w:r>
              <w:rPr>
                <w:sz w:val="20"/>
              </w:rPr>
              <w:t>Aprov.</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1530E1" w:rsidRDefault="001530E1" w:rsidP="001530E1">
            <w:pPr>
              <w:pStyle w:val="CUERPOTEXTOTABLA"/>
              <w:jc w:val="center"/>
              <w:rPr>
                <w:sz w:val="20"/>
              </w:rPr>
            </w:pPr>
            <w:r>
              <w:rPr>
                <w:sz w:val="16"/>
              </w:rPr>
              <w:t>Rev. mín. nec.</w:t>
            </w:r>
          </w:p>
          <w:p w:rsidR="001530E1" w:rsidRDefault="001530E1" w:rsidP="001530E1">
            <w:pPr>
              <w:pStyle w:val="CUERPOTEXTOTABLA"/>
              <w:jc w:val="center"/>
              <w:rPr>
                <w:sz w:val="20"/>
              </w:rPr>
            </w:pPr>
            <w:r>
              <w:rPr>
                <w:sz w:val="16"/>
              </w:rPr>
              <w:t>Pint. intumescente</w:t>
            </w:r>
            <w:r>
              <w:rPr>
                <w:sz w:val="16"/>
                <w:vertAlign w:val="superscript"/>
              </w:rPr>
              <w:t>(1)</w:t>
            </w:r>
          </w:p>
          <w:p w:rsidR="001530E1" w:rsidRDefault="001530E1" w:rsidP="001530E1">
            <w:pPr>
              <w:pStyle w:val="CUERPOTEXTOTABLA"/>
              <w:jc w:val="center"/>
              <w:rPr>
                <w:sz w:val="20"/>
              </w:rPr>
            </w:pPr>
            <w:r>
              <w:rPr>
                <w:sz w:val="16"/>
              </w:rPr>
              <w:t>(mm)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1530E1" w:rsidRDefault="001530E1" w:rsidP="001530E1">
            <w:pPr>
              <w:pStyle w:val="CUERPOTEXTOTABLA"/>
              <w:jc w:val="center"/>
              <w:rPr>
                <w:sz w:val="20"/>
              </w:rPr>
            </w:pPr>
            <w:r>
              <w:rPr>
                <w:sz w:val="20"/>
              </w:rPr>
              <w:t>Estado</w:t>
            </w:r>
          </w:p>
        </w:tc>
      </w:tr>
      <w:tr w:rsidR="001530E1" w:rsidTr="001530E1">
        <w:trPr>
          <w:cantSplit/>
        </w:trPr>
        <w:tc>
          <w:tcPr>
            <w:tcW w:w="0" w:type="auto"/>
            <w:vMerge w:val="restart"/>
            <w:tcBorders>
              <w:top w:val="single" w:sz="2" w:space="0" w:color="000000"/>
              <w:left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P27-P28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HE 360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613.5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58.69%</w:t>
            </w:r>
          </w:p>
        </w:tc>
        <w:tc>
          <w:tcPr>
            <w:tcW w:w="0" w:type="auto"/>
            <w:tcBorders>
              <w:top w:val="single" w:sz="2" w:space="0" w:color="000000"/>
              <w:left w:val="single" w:sz="2" w:space="0" w:color="000000"/>
              <w:bottom w:val="single" w:sz="2" w:space="0" w:color="000000"/>
              <w:right w:val="single" w:sz="2" w:space="0" w:color="000000"/>
            </w:tcBorders>
            <w:vAlign w:val="center"/>
          </w:tcPr>
          <w:p w:rsidR="001530E1" w:rsidRDefault="001530E1" w:rsidP="001530E1">
            <w:pPr>
              <w:pStyle w:val="CUERPOTEXTOTABLA"/>
              <w:jc w:val="center"/>
              <w:rPr>
                <w:sz w:val="20"/>
              </w:rPr>
            </w:pPr>
            <w:r>
              <w:rPr>
                <w:sz w:val="20"/>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Cumple</w:t>
            </w:r>
          </w:p>
        </w:tc>
      </w:tr>
      <w:tr w:rsidR="001530E1" w:rsidTr="001530E1">
        <w:trPr>
          <w:cantSplit/>
        </w:trPr>
        <w:tc>
          <w:tcPr>
            <w:tcW w:w="0" w:type="auto"/>
            <w:vMerge/>
            <w:tcBorders>
              <w:left w:val="single" w:sz="2" w:space="0" w:color="000000"/>
              <w:right w:val="single" w:sz="2" w:space="0" w:color="000000"/>
            </w:tcBorders>
          </w:tcPr>
          <w:p w:rsidR="001530E1" w:rsidRDefault="001530E1" w:rsidP="001530E1"/>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P28-P29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HE 360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689.5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88.31%</w:t>
            </w:r>
          </w:p>
        </w:tc>
        <w:tc>
          <w:tcPr>
            <w:tcW w:w="0" w:type="auto"/>
            <w:tcBorders>
              <w:top w:val="single" w:sz="2" w:space="0" w:color="000000"/>
              <w:left w:val="single" w:sz="2" w:space="0" w:color="000000"/>
              <w:bottom w:val="single" w:sz="2" w:space="0" w:color="000000"/>
              <w:right w:val="single" w:sz="2" w:space="0" w:color="000000"/>
            </w:tcBorders>
            <w:vAlign w:val="center"/>
          </w:tcPr>
          <w:p w:rsidR="001530E1" w:rsidRDefault="001530E1" w:rsidP="001530E1">
            <w:pPr>
              <w:pStyle w:val="CUERPOTEXTOTABLA"/>
              <w:jc w:val="center"/>
              <w:rPr>
                <w:sz w:val="20"/>
              </w:rPr>
            </w:pPr>
            <w:r>
              <w:rPr>
                <w:sz w:val="20"/>
              </w:rPr>
              <w:t>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Cumple</w:t>
            </w:r>
          </w:p>
        </w:tc>
      </w:tr>
      <w:tr w:rsidR="001530E1" w:rsidTr="001530E1">
        <w:trPr>
          <w:cantSplit/>
        </w:trPr>
        <w:tc>
          <w:tcPr>
            <w:tcW w:w="0" w:type="auto"/>
            <w:vMerge/>
            <w:tcBorders>
              <w:left w:val="single" w:sz="2" w:space="0" w:color="000000"/>
              <w:right w:val="single" w:sz="2" w:space="0" w:color="000000"/>
            </w:tcBorders>
          </w:tcPr>
          <w:p w:rsidR="001530E1" w:rsidRDefault="001530E1" w:rsidP="001530E1"/>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P29-P30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HE 360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613.5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66.38%</w:t>
            </w:r>
          </w:p>
        </w:tc>
        <w:tc>
          <w:tcPr>
            <w:tcW w:w="0" w:type="auto"/>
            <w:tcBorders>
              <w:top w:val="single" w:sz="2" w:space="0" w:color="000000"/>
              <w:left w:val="single" w:sz="2" w:space="0" w:color="000000"/>
              <w:bottom w:val="single" w:sz="2" w:space="0" w:color="000000"/>
              <w:right w:val="single" w:sz="2" w:space="0" w:color="000000"/>
            </w:tcBorders>
            <w:vAlign w:val="center"/>
          </w:tcPr>
          <w:p w:rsidR="001530E1" w:rsidRDefault="001530E1" w:rsidP="001530E1">
            <w:pPr>
              <w:pStyle w:val="CUERPOTEXTOTABLA"/>
              <w:jc w:val="center"/>
              <w:rPr>
                <w:sz w:val="20"/>
              </w:rPr>
            </w:pPr>
            <w:r>
              <w:rPr>
                <w:sz w:val="20"/>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Cumple</w:t>
            </w:r>
          </w:p>
        </w:tc>
      </w:tr>
      <w:tr w:rsidR="001530E1" w:rsidTr="001530E1">
        <w:trPr>
          <w:cantSplit/>
        </w:trPr>
        <w:tc>
          <w:tcPr>
            <w:tcW w:w="0" w:type="auto"/>
            <w:vMerge/>
            <w:tcBorders>
              <w:left w:val="single" w:sz="2" w:space="0" w:color="000000"/>
              <w:right w:val="single" w:sz="2" w:space="0" w:color="000000"/>
            </w:tcBorders>
          </w:tcPr>
          <w:p w:rsidR="001530E1" w:rsidRDefault="001530E1" w:rsidP="001530E1"/>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P30-P31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HE 360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499.5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93.06%</w:t>
            </w:r>
          </w:p>
        </w:tc>
        <w:tc>
          <w:tcPr>
            <w:tcW w:w="0" w:type="auto"/>
            <w:tcBorders>
              <w:top w:val="single" w:sz="2" w:space="0" w:color="000000"/>
              <w:left w:val="single" w:sz="2" w:space="0" w:color="000000"/>
              <w:bottom w:val="single" w:sz="2" w:space="0" w:color="000000"/>
              <w:right w:val="single" w:sz="2" w:space="0" w:color="000000"/>
            </w:tcBorders>
            <w:vAlign w:val="center"/>
          </w:tcPr>
          <w:p w:rsidR="001530E1" w:rsidRDefault="001530E1" w:rsidP="001530E1">
            <w:pPr>
              <w:pStyle w:val="CUERPOTEXTOTABLA"/>
              <w:jc w:val="center"/>
              <w:rPr>
                <w:sz w:val="20"/>
              </w:rPr>
            </w:pPr>
            <w:r>
              <w:rPr>
                <w:sz w:val="20"/>
              </w:rPr>
              <w:t>1.4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Cumple</w:t>
            </w:r>
          </w:p>
        </w:tc>
      </w:tr>
      <w:tr w:rsidR="001530E1" w:rsidTr="001530E1">
        <w:trPr>
          <w:cantSplit/>
        </w:trPr>
        <w:tc>
          <w:tcPr>
            <w:tcW w:w="0" w:type="auto"/>
            <w:vMerge/>
            <w:tcBorders>
              <w:left w:val="single" w:sz="2" w:space="0" w:color="000000"/>
              <w:right w:val="single" w:sz="2" w:space="0" w:color="000000"/>
            </w:tcBorders>
          </w:tcPr>
          <w:p w:rsidR="001530E1" w:rsidRDefault="001530E1" w:rsidP="001530E1"/>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P31-P32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HE 400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449.0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92.20%</w:t>
            </w:r>
          </w:p>
        </w:tc>
        <w:tc>
          <w:tcPr>
            <w:tcW w:w="0" w:type="auto"/>
            <w:tcBorders>
              <w:top w:val="single" w:sz="2" w:space="0" w:color="000000"/>
              <w:left w:val="single" w:sz="2" w:space="0" w:color="000000"/>
              <w:bottom w:val="single" w:sz="2" w:space="0" w:color="000000"/>
              <w:right w:val="single" w:sz="2" w:space="0" w:color="000000"/>
            </w:tcBorders>
            <w:vAlign w:val="center"/>
          </w:tcPr>
          <w:p w:rsidR="001530E1" w:rsidRDefault="001530E1" w:rsidP="001530E1">
            <w:pPr>
              <w:pStyle w:val="CUERPOTEXTOTABLA"/>
              <w:jc w:val="center"/>
              <w:rPr>
                <w:sz w:val="20"/>
              </w:rPr>
            </w:pPr>
            <w:r>
              <w:rPr>
                <w:sz w:val="20"/>
              </w:rPr>
              <w:t>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Cumple</w:t>
            </w:r>
          </w:p>
        </w:tc>
      </w:tr>
      <w:tr w:rsidR="001530E1" w:rsidTr="001530E1">
        <w:trPr>
          <w:cantSplit/>
        </w:trPr>
        <w:tc>
          <w:tcPr>
            <w:tcW w:w="0" w:type="auto"/>
            <w:vMerge/>
            <w:tcBorders>
              <w:left w:val="single" w:sz="2" w:space="0" w:color="000000"/>
              <w:right w:val="single" w:sz="2" w:space="0" w:color="000000"/>
            </w:tcBorders>
          </w:tcPr>
          <w:p w:rsidR="001530E1" w:rsidRDefault="001530E1" w:rsidP="001530E1"/>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P32-P33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HE 400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449.0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95.27%</w:t>
            </w:r>
          </w:p>
        </w:tc>
        <w:tc>
          <w:tcPr>
            <w:tcW w:w="0" w:type="auto"/>
            <w:tcBorders>
              <w:top w:val="single" w:sz="2" w:space="0" w:color="000000"/>
              <w:left w:val="single" w:sz="2" w:space="0" w:color="000000"/>
              <w:bottom w:val="single" w:sz="2" w:space="0" w:color="000000"/>
              <w:right w:val="single" w:sz="2" w:space="0" w:color="000000"/>
            </w:tcBorders>
            <w:vAlign w:val="center"/>
          </w:tcPr>
          <w:p w:rsidR="001530E1" w:rsidRDefault="001530E1" w:rsidP="001530E1">
            <w:pPr>
              <w:pStyle w:val="CUERPOTEXTOTABLA"/>
              <w:jc w:val="center"/>
              <w:rPr>
                <w:sz w:val="20"/>
              </w:rPr>
            </w:pPr>
            <w:r>
              <w:rPr>
                <w:sz w:val="20"/>
              </w:rPr>
              <w:t>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Cumple</w:t>
            </w:r>
          </w:p>
        </w:tc>
      </w:tr>
      <w:tr w:rsidR="001530E1" w:rsidTr="001530E1">
        <w:trPr>
          <w:cantSplit/>
        </w:trPr>
        <w:tc>
          <w:tcPr>
            <w:tcW w:w="0" w:type="auto"/>
            <w:vMerge/>
            <w:tcBorders>
              <w:left w:val="single" w:sz="2" w:space="0" w:color="000000"/>
              <w:right w:val="single" w:sz="2" w:space="0" w:color="000000"/>
            </w:tcBorders>
          </w:tcPr>
          <w:p w:rsidR="001530E1" w:rsidRDefault="001530E1" w:rsidP="001530E1"/>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P33-P34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HE 360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613.5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80.61%</w:t>
            </w:r>
          </w:p>
        </w:tc>
        <w:tc>
          <w:tcPr>
            <w:tcW w:w="0" w:type="auto"/>
            <w:tcBorders>
              <w:top w:val="single" w:sz="2" w:space="0" w:color="000000"/>
              <w:left w:val="single" w:sz="2" w:space="0" w:color="000000"/>
              <w:bottom w:val="single" w:sz="2" w:space="0" w:color="000000"/>
              <w:right w:val="single" w:sz="2" w:space="0" w:color="000000"/>
            </w:tcBorders>
            <w:vAlign w:val="center"/>
          </w:tcPr>
          <w:p w:rsidR="001530E1" w:rsidRDefault="001530E1" w:rsidP="001530E1">
            <w:pPr>
              <w:pStyle w:val="CUERPOTEXTOTABLA"/>
              <w:jc w:val="center"/>
              <w:rPr>
                <w:sz w:val="20"/>
              </w:rPr>
            </w:pPr>
            <w:r>
              <w:rPr>
                <w:sz w:val="20"/>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Cumple</w:t>
            </w:r>
          </w:p>
        </w:tc>
      </w:tr>
      <w:tr w:rsidR="001530E1" w:rsidTr="001530E1">
        <w:trPr>
          <w:cantSplit/>
        </w:trPr>
        <w:tc>
          <w:tcPr>
            <w:tcW w:w="0" w:type="auto"/>
            <w:vMerge/>
            <w:tcBorders>
              <w:left w:val="single" w:sz="2" w:space="0" w:color="000000"/>
              <w:bottom w:val="single" w:sz="2" w:space="0" w:color="000000"/>
              <w:right w:val="single" w:sz="2" w:space="0" w:color="000000"/>
            </w:tcBorders>
          </w:tcPr>
          <w:p w:rsidR="001530E1" w:rsidRDefault="001530E1" w:rsidP="001530E1"/>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P34-P35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HE 360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456.5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94.98%</w:t>
            </w:r>
          </w:p>
        </w:tc>
        <w:tc>
          <w:tcPr>
            <w:tcW w:w="0" w:type="auto"/>
            <w:tcBorders>
              <w:top w:val="single" w:sz="2" w:space="0" w:color="000000"/>
              <w:left w:val="single" w:sz="2" w:space="0" w:color="000000"/>
              <w:bottom w:val="single" w:sz="2" w:space="0" w:color="000000"/>
              <w:right w:val="single" w:sz="2" w:space="0" w:color="000000"/>
            </w:tcBorders>
            <w:vAlign w:val="center"/>
          </w:tcPr>
          <w:p w:rsidR="001530E1" w:rsidRDefault="001530E1" w:rsidP="001530E1">
            <w:pPr>
              <w:pStyle w:val="CUERPOTEXTOTABLA"/>
              <w:jc w:val="center"/>
              <w:rPr>
                <w:sz w:val="20"/>
              </w:rPr>
            </w:pPr>
            <w:r>
              <w:rPr>
                <w:sz w:val="20"/>
              </w:rPr>
              <w:t>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Cumple</w:t>
            </w:r>
          </w:p>
        </w:tc>
      </w:tr>
      <w:tr w:rsidR="001530E1" w:rsidTr="001530E1">
        <w:trPr>
          <w:cantSplit/>
        </w:trPr>
        <w:tc>
          <w:tcPr>
            <w:tcW w:w="0" w:type="auto"/>
            <w:vMerge w:val="restart"/>
            <w:tcBorders>
              <w:top w:val="single" w:sz="2" w:space="0" w:color="000000"/>
              <w:left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P18-P19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HE 360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613.5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63.36%</w:t>
            </w:r>
          </w:p>
        </w:tc>
        <w:tc>
          <w:tcPr>
            <w:tcW w:w="0" w:type="auto"/>
            <w:tcBorders>
              <w:top w:val="single" w:sz="2" w:space="0" w:color="000000"/>
              <w:left w:val="single" w:sz="2" w:space="0" w:color="000000"/>
              <w:bottom w:val="single" w:sz="2" w:space="0" w:color="000000"/>
              <w:right w:val="single" w:sz="2" w:space="0" w:color="000000"/>
            </w:tcBorders>
            <w:vAlign w:val="center"/>
          </w:tcPr>
          <w:p w:rsidR="001530E1" w:rsidRDefault="001530E1" w:rsidP="001530E1">
            <w:pPr>
              <w:pStyle w:val="CUERPOTEXTOTABLA"/>
              <w:jc w:val="center"/>
              <w:rPr>
                <w:sz w:val="20"/>
              </w:rPr>
            </w:pPr>
            <w:r>
              <w:rPr>
                <w:sz w:val="20"/>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Cumple</w:t>
            </w:r>
          </w:p>
        </w:tc>
      </w:tr>
      <w:tr w:rsidR="001530E1" w:rsidTr="001530E1">
        <w:trPr>
          <w:cantSplit/>
        </w:trPr>
        <w:tc>
          <w:tcPr>
            <w:tcW w:w="0" w:type="auto"/>
            <w:vMerge/>
            <w:tcBorders>
              <w:left w:val="single" w:sz="2" w:space="0" w:color="000000"/>
              <w:right w:val="single" w:sz="2" w:space="0" w:color="000000"/>
            </w:tcBorders>
          </w:tcPr>
          <w:p w:rsidR="001530E1" w:rsidRDefault="001530E1" w:rsidP="001530E1"/>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P19-P20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HE 360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689.5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94.62%</w:t>
            </w:r>
          </w:p>
        </w:tc>
        <w:tc>
          <w:tcPr>
            <w:tcW w:w="0" w:type="auto"/>
            <w:tcBorders>
              <w:top w:val="single" w:sz="2" w:space="0" w:color="000000"/>
              <w:left w:val="single" w:sz="2" w:space="0" w:color="000000"/>
              <w:bottom w:val="single" w:sz="2" w:space="0" w:color="000000"/>
              <w:right w:val="single" w:sz="2" w:space="0" w:color="000000"/>
            </w:tcBorders>
            <w:vAlign w:val="center"/>
          </w:tcPr>
          <w:p w:rsidR="001530E1" w:rsidRDefault="001530E1" w:rsidP="001530E1">
            <w:pPr>
              <w:pStyle w:val="CUERPOTEXTOTABLA"/>
              <w:jc w:val="center"/>
              <w:rPr>
                <w:sz w:val="20"/>
              </w:rPr>
            </w:pPr>
            <w:r>
              <w:rPr>
                <w:sz w:val="20"/>
              </w:rPr>
              <w:t>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Cumple</w:t>
            </w:r>
          </w:p>
        </w:tc>
      </w:tr>
      <w:tr w:rsidR="001530E1" w:rsidTr="001530E1">
        <w:trPr>
          <w:cantSplit/>
        </w:trPr>
        <w:tc>
          <w:tcPr>
            <w:tcW w:w="0" w:type="auto"/>
            <w:vMerge/>
            <w:tcBorders>
              <w:left w:val="single" w:sz="2" w:space="0" w:color="000000"/>
              <w:right w:val="single" w:sz="2" w:space="0" w:color="000000"/>
            </w:tcBorders>
          </w:tcPr>
          <w:p w:rsidR="001530E1" w:rsidRDefault="001530E1" w:rsidP="001530E1"/>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P20-P21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HE 360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613.5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87.83%</w:t>
            </w:r>
          </w:p>
        </w:tc>
        <w:tc>
          <w:tcPr>
            <w:tcW w:w="0" w:type="auto"/>
            <w:tcBorders>
              <w:top w:val="single" w:sz="2" w:space="0" w:color="000000"/>
              <w:left w:val="single" w:sz="2" w:space="0" w:color="000000"/>
              <w:bottom w:val="single" w:sz="2" w:space="0" w:color="000000"/>
              <w:right w:val="single" w:sz="2" w:space="0" w:color="000000"/>
            </w:tcBorders>
            <w:vAlign w:val="center"/>
          </w:tcPr>
          <w:p w:rsidR="001530E1" w:rsidRDefault="001530E1" w:rsidP="001530E1">
            <w:pPr>
              <w:pStyle w:val="CUERPOTEXTOTABLA"/>
              <w:jc w:val="center"/>
              <w:rPr>
                <w:sz w:val="20"/>
              </w:rPr>
            </w:pPr>
            <w:r>
              <w:rPr>
                <w:sz w:val="20"/>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Cumple</w:t>
            </w:r>
          </w:p>
        </w:tc>
      </w:tr>
      <w:tr w:rsidR="001530E1" w:rsidTr="001530E1">
        <w:trPr>
          <w:cantSplit/>
        </w:trPr>
        <w:tc>
          <w:tcPr>
            <w:tcW w:w="0" w:type="auto"/>
            <w:vMerge/>
            <w:tcBorders>
              <w:left w:val="single" w:sz="2" w:space="0" w:color="000000"/>
              <w:right w:val="single" w:sz="2" w:space="0" w:color="000000"/>
            </w:tcBorders>
          </w:tcPr>
          <w:p w:rsidR="001530E1" w:rsidRDefault="001530E1" w:rsidP="001530E1"/>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P21-P22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HE 400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449.0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94.24%</w:t>
            </w:r>
          </w:p>
        </w:tc>
        <w:tc>
          <w:tcPr>
            <w:tcW w:w="0" w:type="auto"/>
            <w:tcBorders>
              <w:top w:val="single" w:sz="2" w:space="0" w:color="000000"/>
              <w:left w:val="single" w:sz="2" w:space="0" w:color="000000"/>
              <w:bottom w:val="single" w:sz="2" w:space="0" w:color="000000"/>
              <w:right w:val="single" w:sz="2" w:space="0" w:color="000000"/>
            </w:tcBorders>
            <w:vAlign w:val="center"/>
          </w:tcPr>
          <w:p w:rsidR="001530E1" w:rsidRDefault="001530E1" w:rsidP="001530E1">
            <w:pPr>
              <w:pStyle w:val="CUERPOTEXTOTABLA"/>
              <w:jc w:val="center"/>
              <w:rPr>
                <w:sz w:val="20"/>
              </w:rPr>
            </w:pPr>
            <w:r>
              <w:rPr>
                <w:sz w:val="20"/>
              </w:rPr>
              <w:t>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Cumple</w:t>
            </w:r>
          </w:p>
        </w:tc>
      </w:tr>
      <w:tr w:rsidR="001530E1" w:rsidTr="001530E1">
        <w:trPr>
          <w:cantSplit/>
        </w:trPr>
        <w:tc>
          <w:tcPr>
            <w:tcW w:w="0" w:type="auto"/>
            <w:vMerge/>
            <w:tcBorders>
              <w:left w:val="single" w:sz="2" w:space="0" w:color="000000"/>
              <w:right w:val="single" w:sz="2" w:space="0" w:color="000000"/>
            </w:tcBorders>
          </w:tcPr>
          <w:p w:rsidR="001530E1" w:rsidRDefault="001530E1" w:rsidP="001530E1"/>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P22-P23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HE 400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449.0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93.74%</w:t>
            </w:r>
          </w:p>
        </w:tc>
        <w:tc>
          <w:tcPr>
            <w:tcW w:w="0" w:type="auto"/>
            <w:tcBorders>
              <w:top w:val="single" w:sz="2" w:space="0" w:color="000000"/>
              <w:left w:val="single" w:sz="2" w:space="0" w:color="000000"/>
              <w:bottom w:val="single" w:sz="2" w:space="0" w:color="000000"/>
              <w:right w:val="single" w:sz="2" w:space="0" w:color="000000"/>
            </w:tcBorders>
            <w:vAlign w:val="center"/>
          </w:tcPr>
          <w:p w:rsidR="001530E1" w:rsidRDefault="001530E1" w:rsidP="001530E1">
            <w:pPr>
              <w:pStyle w:val="CUERPOTEXTOTABLA"/>
              <w:jc w:val="center"/>
              <w:rPr>
                <w:sz w:val="20"/>
              </w:rPr>
            </w:pPr>
            <w:r>
              <w:rPr>
                <w:sz w:val="20"/>
              </w:rPr>
              <w:t>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Cumple</w:t>
            </w:r>
          </w:p>
        </w:tc>
      </w:tr>
      <w:tr w:rsidR="001530E1" w:rsidTr="001530E1">
        <w:trPr>
          <w:cantSplit/>
        </w:trPr>
        <w:tc>
          <w:tcPr>
            <w:tcW w:w="0" w:type="auto"/>
            <w:vMerge/>
            <w:tcBorders>
              <w:left w:val="single" w:sz="2" w:space="0" w:color="000000"/>
              <w:right w:val="single" w:sz="2" w:space="0" w:color="000000"/>
            </w:tcBorders>
          </w:tcPr>
          <w:p w:rsidR="001530E1" w:rsidRDefault="001530E1" w:rsidP="001530E1"/>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P23-P24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HE 400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449.0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97.06%</w:t>
            </w:r>
          </w:p>
        </w:tc>
        <w:tc>
          <w:tcPr>
            <w:tcW w:w="0" w:type="auto"/>
            <w:tcBorders>
              <w:top w:val="single" w:sz="2" w:space="0" w:color="000000"/>
              <w:left w:val="single" w:sz="2" w:space="0" w:color="000000"/>
              <w:bottom w:val="single" w:sz="2" w:space="0" w:color="000000"/>
              <w:right w:val="single" w:sz="2" w:space="0" w:color="000000"/>
            </w:tcBorders>
            <w:vAlign w:val="center"/>
          </w:tcPr>
          <w:p w:rsidR="001530E1" w:rsidRDefault="001530E1" w:rsidP="001530E1">
            <w:pPr>
              <w:pStyle w:val="CUERPOTEXTOTABLA"/>
              <w:jc w:val="center"/>
              <w:rPr>
                <w:sz w:val="20"/>
              </w:rPr>
            </w:pPr>
            <w:r>
              <w:rPr>
                <w:sz w:val="20"/>
              </w:rPr>
              <w:t>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Cumple</w:t>
            </w:r>
          </w:p>
        </w:tc>
      </w:tr>
      <w:tr w:rsidR="001530E1" w:rsidTr="001530E1">
        <w:trPr>
          <w:cantSplit/>
        </w:trPr>
        <w:tc>
          <w:tcPr>
            <w:tcW w:w="0" w:type="auto"/>
            <w:vMerge/>
            <w:tcBorders>
              <w:left w:val="single" w:sz="2" w:space="0" w:color="000000"/>
              <w:right w:val="single" w:sz="2" w:space="0" w:color="000000"/>
            </w:tcBorders>
          </w:tcPr>
          <w:p w:rsidR="001530E1" w:rsidRDefault="001530E1" w:rsidP="001530E1"/>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P24-P25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HE 360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613.5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76.28%</w:t>
            </w:r>
          </w:p>
        </w:tc>
        <w:tc>
          <w:tcPr>
            <w:tcW w:w="0" w:type="auto"/>
            <w:tcBorders>
              <w:top w:val="single" w:sz="2" w:space="0" w:color="000000"/>
              <w:left w:val="single" w:sz="2" w:space="0" w:color="000000"/>
              <w:bottom w:val="single" w:sz="2" w:space="0" w:color="000000"/>
              <w:right w:val="single" w:sz="2" w:space="0" w:color="000000"/>
            </w:tcBorders>
            <w:vAlign w:val="center"/>
          </w:tcPr>
          <w:p w:rsidR="001530E1" w:rsidRDefault="001530E1" w:rsidP="001530E1">
            <w:pPr>
              <w:pStyle w:val="CUERPOTEXTOTABLA"/>
              <w:jc w:val="center"/>
              <w:rPr>
                <w:sz w:val="20"/>
              </w:rPr>
            </w:pPr>
            <w:r>
              <w:rPr>
                <w:sz w:val="20"/>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Cumple</w:t>
            </w:r>
          </w:p>
        </w:tc>
      </w:tr>
      <w:tr w:rsidR="001530E1" w:rsidTr="001530E1">
        <w:trPr>
          <w:cantSplit/>
        </w:trPr>
        <w:tc>
          <w:tcPr>
            <w:tcW w:w="0" w:type="auto"/>
            <w:vMerge/>
            <w:tcBorders>
              <w:left w:val="single" w:sz="2" w:space="0" w:color="000000"/>
              <w:bottom w:val="single" w:sz="2" w:space="0" w:color="000000"/>
              <w:right w:val="single" w:sz="2" w:space="0" w:color="000000"/>
            </w:tcBorders>
          </w:tcPr>
          <w:p w:rsidR="001530E1" w:rsidRDefault="001530E1" w:rsidP="001530E1"/>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P25-P26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HE 360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499.5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87.04%</w:t>
            </w:r>
          </w:p>
        </w:tc>
        <w:tc>
          <w:tcPr>
            <w:tcW w:w="0" w:type="auto"/>
            <w:tcBorders>
              <w:top w:val="single" w:sz="2" w:space="0" w:color="000000"/>
              <w:left w:val="single" w:sz="2" w:space="0" w:color="000000"/>
              <w:bottom w:val="single" w:sz="2" w:space="0" w:color="000000"/>
              <w:right w:val="single" w:sz="2" w:space="0" w:color="000000"/>
            </w:tcBorders>
            <w:vAlign w:val="center"/>
          </w:tcPr>
          <w:p w:rsidR="001530E1" w:rsidRDefault="001530E1" w:rsidP="001530E1">
            <w:pPr>
              <w:pStyle w:val="CUERPOTEXTOTABLA"/>
              <w:jc w:val="center"/>
              <w:rPr>
                <w:sz w:val="20"/>
              </w:rPr>
            </w:pPr>
            <w:r>
              <w:rPr>
                <w:sz w:val="20"/>
              </w:rPr>
              <w:t>1.4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Cumple</w:t>
            </w:r>
          </w:p>
        </w:tc>
      </w:tr>
      <w:tr w:rsidR="001530E1" w:rsidTr="001530E1">
        <w:trPr>
          <w:cantSplit/>
        </w:trPr>
        <w:tc>
          <w:tcPr>
            <w:tcW w:w="0" w:type="auto"/>
            <w:vMerge w:val="restart"/>
            <w:tcBorders>
              <w:top w:val="single" w:sz="2" w:space="0" w:color="000000"/>
              <w:left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lastRenderedPageBreak/>
              <w:t>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P08-P09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HE 360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613.5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64.86%</w:t>
            </w:r>
          </w:p>
        </w:tc>
        <w:tc>
          <w:tcPr>
            <w:tcW w:w="0" w:type="auto"/>
            <w:tcBorders>
              <w:top w:val="single" w:sz="2" w:space="0" w:color="000000"/>
              <w:left w:val="single" w:sz="2" w:space="0" w:color="000000"/>
              <w:bottom w:val="single" w:sz="2" w:space="0" w:color="000000"/>
              <w:right w:val="single" w:sz="2" w:space="0" w:color="000000"/>
            </w:tcBorders>
            <w:vAlign w:val="center"/>
          </w:tcPr>
          <w:p w:rsidR="001530E1" w:rsidRDefault="001530E1" w:rsidP="001530E1">
            <w:pPr>
              <w:pStyle w:val="CUERPOTEXTOTABLA"/>
              <w:jc w:val="center"/>
              <w:rPr>
                <w:sz w:val="20"/>
              </w:rPr>
            </w:pPr>
            <w:r>
              <w:rPr>
                <w:sz w:val="20"/>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Cumple</w:t>
            </w:r>
          </w:p>
        </w:tc>
      </w:tr>
      <w:tr w:rsidR="001530E1" w:rsidTr="001530E1">
        <w:trPr>
          <w:cantSplit/>
        </w:trPr>
        <w:tc>
          <w:tcPr>
            <w:tcW w:w="0" w:type="auto"/>
            <w:vMerge/>
            <w:tcBorders>
              <w:left w:val="single" w:sz="2" w:space="0" w:color="000000"/>
              <w:right w:val="single" w:sz="2" w:space="0" w:color="000000"/>
            </w:tcBorders>
          </w:tcPr>
          <w:p w:rsidR="001530E1" w:rsidRDefault="001530E1" w:rsidP="001530E1"/>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P09-P10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HE 360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689.5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96.93%</w:t>
            </w:r>
          </w:p>
        </w:tc>
        <w:tc>
          <w:tcPr>
            <w:tcW w:w="0" w:type="auto"/>
            <w:tcBorders>
              <w:top w:val="single" w:sz="2" w:space="0" w:color="000000"/>
              <w:left w:val="single" w:sz="2" w:space="0" w:color="000000"/>
              <w:bottom w:val="single" w:sz="2" w:space="0" w:color="000000"/>
              <w:right w:val="single" w:sz="2" w:space="0" w:color="000000"/>
            </w:tcBorders>
            <w:vAlign w:val="center"/>
          </w:tcPr>
          <w:p w:rsidR="001530E1" w:rsidRDefault="001530E1" w:rsidP="001530E1">
            <w:pPr>
              <w:pStyle w:val="CUERPOTEXTOTABLA"/>
              <w:jc w:val="center"/>
              <w:rPr>
                <w:sz w:val="20"/>
              </w:rPr>
            </w:pPr>
            <w:r>
              <w:rPr>
                <w:sz w:val="20"/>
              </w:rPr>
              <w:t>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Cumple</w:t>
            </w:r>
          </w:p>
        </w:tc>
      </w:tr>
      <w:tr w:rsidR="001530E1" w:rsidTr="001530E1">
        <w:trPr>
          <w:cantSplit/>
        </w:trPr>
        <w:tc>
          <w:tcPr>
            <w:tcW w:w="0" w:type="auto"/>
            <w:vMerge/>
            <w:tcBorders>
              <w:left w:val="single" w:sz="2" w:space="0" w:color="000000"/>
              <w:right w:val="single" w:sz="2" w:space="0" w:color="000000"/>
            </w:tcBorders>
          </w:tcPr>
          <w:p w:rsidR="001530E1" w:rsidRDefault="001530E1" w:rsidP="001530E1"/>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P10-P11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HE 360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613.5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71.55%</w:t>
            </w:r>
          </w:p>
        </w:tc>
        <w:tc>
          <w:tcPr>
            <w:tcW w:w="0" w:type="auto"/>
            <w:tcBorders>
              <w:top w:val="single" w:sz="2" w:space="0" w:color="000000"/>
              <w:left w:val="single" w:sz="2" w:space="0" w:color="000000"/>
              <w:bottom w:val="single" w:sz="2" w:space="0" w:color="000000"/>
              <w:right w:val="single" w:sz="2" w:space="0" w:color="000000"/>
            </w:tcBorders>
            <w:vAlign w:val="center"/>
          </w:tcPr>
          <w:p w:rsidR="001530E1" w:rsidRDefault="001530E1" w:rsidP="001530E1">
            <w:pPr>
              <w:pStyle w:val="CUERPOTEXTOTABLA"/>
              <w:jc w:val="center"/>
              <w:rPr>
                <w:sz w:val="20"/>
              </w:rPr>
            </w:pPr>
            <w:r>
              <w:rPr>
                <w:sz w:val="20"/>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Cumple</w:t>
            </w:r>
          </w:p>
        </w:tc>
      </w:tr>
      <w:tr w:rsidR="001530E1" w:rsidTr="001530E1">
        <w:trPr>
          <w:cantSplit/>
        </w:trPr>
        <w:tc>
          <w:tcPr>
            <w:tcW w:w="0" w:type="auto"/>
            <w:vMerge/>
            <w:tcBorders>
              <w:left w:val="single" w:sz="2" w:space="0" w:color="000000"/>
              <w:right w:val="single" w:sz="2" w:space="0" w:color="000000"/>
            </w:tcBorders>
          </w:tcPr>
          <w:p w:rsidR="001530E1" w:rsidRDefault="001530E1" w:rsidP="001530E1"/>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P11-P12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HE 400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449.0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96.95%</w:t>
            </w:r>
          </w:p>
        </w:tc>
        <w:tc>
          <w:tcPr>
            <w:tcW w:w="0" w:type="auto"/>
            <w:tcBorders>
              <w:top w:val="single" w:sz="2" w:space="0" w:color="000000"/>
              <w:left w:val="single" w:sz="2" w:space="0" w:color="000000"/>
              <w:bottom w:val="single" w:sz="2" w:space="0" w:color="000000"/>
              <w:right w:val="single" w:sz="2" w:space="0" w:color="000000"/>
            </w:tcBorders>
            <w:vAlign w:val="center"/>
          </w:tcPr>
          <w:p w:rsidR="001530E1" w:rsidRDefault="001530E1" w:rsidP="001530E1">
            <w:pPr>
              <w:pStyle w:val="CUERPOTEXTOTABLA"/>
              <w:jc w:val="center"/>
              <w:rPr>
                <w:sz w:val="20"/>
              </w:rPr>
            </w:pPr>
            <w:r>
              <w:rPr>
                <w:sz w:val="20"/>
              </w:rPr>
              <w:t>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Cumple</w:t>
            </w:r>
          </w:p>
        </w:tc>
      </w:tr>
      <w:tr w:rsidR="001530E1" w:rsidTr="001530E1">
        <w:trPr>
          <w:cantSplit/>
        </w:trPr>
        <w:tc>
          <w:tcPr>
            <w:tcW w:w="0" w:type="auto"/>
            <w:vMerge/>
            <w:tcBorders>
              <w:left w:val="single" w:sz="2" w:space="0" w:color="000000"/>
              <w:right w:val="single" w:sz="2" w:space="0" w:color="000000"/>
            </w:tcBorders>
          </w:tcPr>
          <w:p w:rsidR="001530E1" w:rsidRDefault="001530E1" w:rsidP="001530E1"/>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P12-P13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HE 400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449.0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94.06%</w:t>
            </w:r>
          </w:p>
        </w:tc>
        <w:tc>
          <w:tcPr>
            <w:tcW w:w="0" w:type="auto"/>
            <w:tcBorders>
              <w:top w:val="single" w:sz="2" w:space="0" w:color="000000"/>
              <w:left w:val="single" w:sz="2" w:space="0" w:color="000000"/>
              <w:bottom w:val="single" w:sz="2" w:space="0" w:color="000000"/>
              <w:right w:val="single" w:sz="2" w:space="0" w:color="000000"/>
            </w:tcBorders>
            <w:vAlign w:val="center"/>
          </w:tcPr>
          <w:p w:rsidR="001530E1" w:rsidRDefault="001530E1" w:rsidP="001530E1">
            <w:pPr>
              <w:pStyle w:val="CUERPOTEXTOTABLA"/>
              <w:jc w:val="center"/>
              <w:rPr>
                <w:sz w:val="20"/>
              </w:rPr>
            </w:pPr>
            <w:r>
              <w:rPr>
                <w:sz w:val="20"/>
              </w:rPr>
              <w:t>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Cumple</w:t>
            </w:r>
          </w:p>
        </w:tc>
      </w:tr>
      <w:tr w:rsidR="001530E1" w:rsidTr="001530E1">
        <w:trPr>
          <w:cantSplit/>
        </w:trPr>
        <w:tc>
          <w:tcPr>
            <w:tcW w:w="0" w:type="auto"/>
            <w:vMerge/>
            <w:tcBorders>
              <w:left w:val="single" w:sz="2" w:space="0" w:color="000000"/>
              <w:right w:val="single" w:sz="2" w:space="0" w:color="000000"/>
            </w:tcBorders>
          </w:tcPr>
          <w:p w:rsidR="001530E1" w:rsidRDefault="001530E1" w:rsidP="001530E1"/>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P13-P14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HE 400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449.0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97.73%</w:t>
            </w:r>
          </w:p>
        </w:tc>
        <w:tc>
          <w:tcPr>
            <w:tcW w:w="0" w:type="auto"/>
            <w:tcBorders>
              <w:top w:val="single" w:sz="2" w:space="0" w:color="000000"/>
              <w:left w:val="single" w:sz="2" w:space="0" w:color="000000"/>
              <w:bottom w:val="single" w:sz="2" w:space="0" w:color="000000"/>
              <w:right w:val="single" w:sz="2" w:space="0" w:color="000000"/>
            </w:tcBorders>
            <w:vAlign w:val="center"/>
          </w:tcPr>
          <w:p w:rsidR="001530E1" w:rsidRDefault="001530E1" w:rsidP="001530E1">
            <w:pPr>
              <w:pStyle w:val="CUERPOTEXTOTABLA"/>
              <w:jc w:val="center"/>
              <w:rPr>
                <w:sz w:val="20"/>
              </w:rPr>
            </w:pPr>
            <w:r>
              <w:rPr>
                <w:sz w:val="20"/>
              </w:rPr>
              <w:t>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Cumple</w:t>
            </w:r>
          </w:p>
        </w:tc>
      </w:tr>
      <w:tr w:rsidR="001530E1" w:rsidTr="001530E1">
        <w:trPr>
          <w:cantSplit/>
        </w:trPr>
        <w:tc>
          <w:tcPr>
            <w:tcW w:w="0" w:type="auto"/>
            <w:vMerge/>
            <w:tcBorders>
              <w:left w:val="single" w:sz="2" w:space="0" w:color="000000"/>
              <w:right w:val="single" w:sz="2" w:space="0" w:color="000000"/>
            </w:tcBorders>
          </w:tcPr>
          <w:p w:rsidR="001530E1" w:rsidRDefault="001530E1" w:rsidP="001530E1"/>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P14-P15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HE 360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613.5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71.57%</w:t>
            </w:r>
          </w:p>
        </w:tc>
        <w:tc>
          <w:tcPr>
            <w:tcW w:w="0" w:type="auto"/>
            <w:tcBorders>
              <w:top w:val="single" w:sz="2" w:space="0" w:color="000000"/>
              <w:left w:val="single" w:sz="2" w:space="0" w:color="000000"/>
              <w:bottom w:val="single" w:sz="2" w:space="0" w:color="000000"/>
              <w:right w:val="single" w:sz="2" w:space="0" w:color="000000"/>
            </w:tcBorders>
            <w:vAlign w:val="center"/>
          </w:tcPr>
          <w:p w:rsidR="001530E1" w:rsidRDefault="001530E1" w:rsidP="001530E1">
            <w:pPr>
              <w:pStyle w:val="CUERPOTEXTOTABLA"/>
              <w:jc w:val="center"/>
              <w:rPr>
                <w:sz w:val="20"/>
              </w:rPr>
            </w:pPr>
            <w:r>
              <w:rPr>
                <w:sz w:val="20"/>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Cumple</w:t>
            </w:r>
          </w:p>
        </w:tc>
      </w:tr>
      <w:tr w:rsidR="001530E1" w:rsidTr="001530E1">
        <w:trPr>
          <w:cantSplit/>
        </w:trPr>
        <w:tc>
          <w:tcPr>
            <w:tcW w:w="0" w:type="auto"/>
            <w:vMerge/>
            <w:tcBorders>
              <w:left w:val="single" w:sz="2" w:space="0" w:color="000000"/>
              <w:right w:val="single" w:sz="2" w:space="0" w:color="000000"/>
            </w:tcBorders>
          </w:tcPr>
          <w:p w:rsidR="001530E1" w:rsidRDefault="001530E1" w:rsidP="001530E1"/>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P15-P16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HE 360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689.5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90.83%</w:t>
            </w:r>
          </w:p>
        </w:tc>
        <w:tc>
          <w:tcPr>
            <w:tcW w:w="0" w:type="auto"/>
            <w:tcBorders>
              <w:top w:val="single" w:sz="2" w:space="0" w:color="000000"/>
              <w:left w:val="single" w:sz="2" w:space="0" w:color="000000"/>
              <w:bottom w:val="single" w:sz="2" w:space="0" w:color="000000"/>
              <w:right w:val="single" w:sz="2" w:space="0" w:color="000000"/>
            </w:tcBorders>
            <w:vAlign w:val="center"/>
          </w:tcPr>
          <w:p w:rsidR="001530E1" w:rsidRDefault="001530E1" w:rsidP="001530E1">
            <w:pPr>
              <w:pStyle w:val="CUERPOTEXTOTABLA"/>
              <w:jc w:val="center"/>
              <w:rPr>
                <w:sz w:val="20"/>
              </w:rPr>
            </w:pPr>
            <w:r>
              <w:rPr>
                <w:sz w:val="20"/>
              </w:rPr>
              <w:t>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Cumple</w:t>
            </w:r>
          </w:p>
        </w:tc>
      </w:tr>
      <w:tr w:rsidR="001530E1" w:rsidTr="001530E1">
        <w:trPr>
          <w:cantSplit/>
        </w:trPr>
        <w:tc>
          <w:tcPr>
            <w:tcW w:w="0" w:type="auto"/>
            <w:vMerge/>
            <w:tcBorders>
              <w:left w:val="single" w:sz="2" w:space="0" w:color="000000"/>
              <w:bottom w:val="single" w:sz="2" w:space="0" w:color="000000"/>
              <w:right w:val="single" w:sz="2" w:space="0" w:color="000000"/>
            </w:tcBorders>
          </w:tcPr>
          <w:p w:rsidR="001530E1" w:rsidRDefault="001530E1" w:rsidP="001530E1"/>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P16-P17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HE 360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689.5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67.73%</w:t>
            </w:r>
          </w:p>
        </w:tc>
        <w:tc>
          <w:tcPr>
            <w:tcW w:w="0" w:type="auto"/>
            <w:tcBorders>
              <w:top w:val="single" w:sz="2" w:space="0" w:color="000000"/>
              <w:left w:val="single" w:sz="2" w:space="0" w:color="000000"/>
              <w:bottom w:val="single" w:sz="2" w:space="0" w:color="000000"/>
              <w:right w:val="single" w:sz="2" w:space="0" w:color="000000"/>
            </w:tcBorders>
            <w:vAlign w:val="center"/>
          </w:tcPr>
          <w:p w:rsidR="001530E1" w:rsidRDefault="001530E1" w:rsidP="001530E1">
            <w:pPr>
              <w:pStyle w:val="CUERPOTEXTOTABLA"/>
              <w:jc w:val="center"/>
              <w:rPr>
                <w:sz w:val="20"/>
              </w:rPr>
            </w:pPr>
            <w:r>
              <w:rPr>
                <w:sz w:val="20"/>
              </w:rPr>
              <w:t>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Cumple</w:t>
            </w:r>
          </w:p>
        </w:tc>
      </w:tr>
      <w:tr w:rsidR="001530E1" w:rsidTr="001530E1">
        <w:trPr>
          <w:cantSplit/>
        </w:trPr>
        <w:tc>
          <w:tcPr>
            <w:tcW w:w="0" w:type="auto"/>
            <w:vMerge w:val="restart"/>
            <w:tcBorders>
              <w:top w:val="single" w:sz="2" w:space="0" w:color="000000"/>
              <w:left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P01-P02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HE 360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613.5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61.88%</w:t>
            </w:r>
          </w:p>
        </w:tc>
        <w:tc>
          <w:tcPr>
            <w:tcW w:w="0" w:type="auto"/>
            <w:tcBorders>
              <w:top w:val="single" w:sz="2" w:space="0" w:color="000000"/>
              <w:left w:val="single" w:sz="2" w:space="0" w:color="000000"/>
              <w:bottom w:val="single" w:sz="2" w:space="0" w:color="000000"/>
              <w:right w:val="single" w:sz="2" w:space="0" w:color="000000"/>
            </w:tcBorders>
            <w:vAlign w:val="center"/>
          </w:tcPr>
          <w:p w:rsidR="001530E1" w:rsidRDefault="001530E1" w:rsidP="001530E1">
            <w:pPr>
              <w:pStyle w:val="CUERPOTEXTOTABLA"/>
              <w:jc w:val="center"/>
              <w:rPr>
                <w:sz w:val="20"/>
              </w:rPr>
            </w:pPr>
            <w:r>
              <w:rPr>
                <w:sz w:val="20"/>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Cumple</w:t>
            </w:r>
          </w:p>
        </w:tc>
      </w:tr>
      <w:tr w:rsidR="001530E1" w:rsidTr="001530E1">
        <w:trPr>
          <w:cantSplit/>
        </w:trPr>
        <w:tc>
          <w:tcPr>
            <w:tcW w:w="0" w:type="auto"/>
            <w:vMerge/>
            <w:tcBorders>
              <w:left w:val="single" w:sz="2" w:space="0" w:color="000000"/>
              <w:bottom w:val="single" w:sz="2" w:space="0" w:color="000000"/>
              <w:right w:val="single" w:sz="2" w:space="0" w:color="000000"/>
            </w:tcBorders>
          </w:tcPr>
          <w:p w:rsidR="001530E1" w:rsidRDefault="001530E1" w:rsidP="001530E1"/>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P02-P03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HE 360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689.5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92.55%</w:t>
            </w:r>
          </w:p>
        </w:tc>
        <w:tc>
          <w:tcPr>
            <w:tcW w:w="0" w:type="auto"/>
            <w:tcBorders>
              <w:top w:val="single" w:sz="2" w:space="0" w:color="000000"/>
              <w:left w:val="single" w:sz="2" w:space="0" w:color="000000"/>
              <w:bottom w:val="single" w:sz="2" w:space="0" w:color="000000"/>
              <w:right w:val="single" w:sz="2" w:space="0" w:color="000000"/>
            </w:tcBorders>
            <w:vAlign w:val="center"/>
          </w:tcPr>
          <w:p w:rsidR="001530E1" w:rsidRDefault="001530E1" w:rsidP="001530E1">
            <w:pPr>
              <w:pStyle w:val="CUERPOTEXTOTABLA"/>
              <w:jc w:val="center"/>
              <w:rPr>
                <w:sz w:val="20"/>
              </w:rPr>
            </w:pPr>
            <w:r>
              <w:rPr>
                <w:sz w:val="20"/>
              </w:rPr>
              <w:t>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Cumple</w:t>
            </w:r>
          </w:p>
        </w:tc>
      </w:tr>
      <w:tr w:rsidR="001530E1" w:rsidTr="001530E1">
        <w:trPr>
          <w:cantSplit/>
        </w:trPr>
        <w:tc>
          <w:tcPr>
            <w:tcW w:w="0" w:type="auto"/>
            <w:vMerge w:val="restart"/>
            <w:tcBorders>
              <w:top w:val="single" w:sz="2" w:space="0" w:color="000000"/>
              <w:left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P04-P05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HE 400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449.0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92.39%</w:t>
            </w:r>
          </w:p>
        </w:tc>
        <w:tc>
          <w:tcPr>
            <w:tcW w:w="0" w:type="auto"/>
            <w:tcBorders>
              <w:top w:val="single" w:sz="2" w:space="0" w:color="000000"/>
              <w:left w:val="single" w:sz="2" w:space="0" w:color="000000"/>
              <w:bottom w:val="single" w:sz="2" w:space="0" w:color="000000"/>
              <w:right w:val="single" w:sz="2" w:space="0" w:color="000000"/>
            </w:tcBorders>
            <w:vAlign w:val="center"/>
          </w:tcPr>
          <w:p w:rsidR="001530E1" w:rsidRDefault="001530E1" w:rsidP="001530E1">
            <w:pPr>
              <w:pStyle w:val="CUERPOTEXTOTABLA"/>
              <w:jc w:val="center"/>
              <w:rPr>
                <w:sz w:val="20"/>
              </w:rPr>
            </w:pPr>
            <w:r>
              <w:rPr>
                <w:sz w:val="20"/>
              </w:rPr>
              <w:t>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Cumple</w:t>
            </w:r>
          </w:p>
        </w:tc>
      </w:tr>
      <w:tr w:rsidR="001530E1" w:rsidTr="001530E1">
        <w:trPr>
          <w:cantSplit/>
        </w:trPr>
        <w:tc>
          <w:tcPr>
            <w:tcW w:w="0" w:type="auto"/>
            <w:vMerge/>
            <w:tcBorders>
              <w:left w:val="single" w:sz="2" w:space="0" w:color="000000"/>
              <w:right w:val="single" w:sz="2" w:space="0" w:color="000000"/>
            </w:tcBorders>
          </w:tcPr>
          <w:p w:rsidR="001530E1" w:rsidRDefault="001530E1" w:rsidP="001530E1"/>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P05-P06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HE 400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491.5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96.92%</w:t>
            </w:r>
          </w:p>
        </w:tc>
        <w:tc>
          <w:tcPr>
            <w:tcW w:w="0" w:type="auto"/>
            <w:tcBorders>
              <w:top w:val="single" w:sz="2" w:space="0" w:color="000000"/>
              <w:left w:val="single" w:sz="2" w:space="0" w:color="000000"/>
              <w:bottom w:val="single" w:sz="2" w:space="0" w:color="000000"/>
              <w:right w:val="single" w:sz="2" w:space="0" w:color="000000"/>
            </w:tcBorders>
            <w:vAlign w:val="center"/>
          </w:tcPr>
          <w:p w:rsidR="001530E1" w:rsidRDefault="001530E1" w:rsidP="001530E1">
            <w:pPr>
              <w:pStyle w:val="CUERPOTEXTOTABLA"/>
              <w:jc w:val="center"/>
              <w:rPr>
                <w:sz w:val="20"/>
              </w:rPr>
            </w:pPr>
            <w:r>
              <w:rPr>
                <w:sz w:val="20"/>
              </w:rPr>
              <w:t>1.4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Cumple</w:t>
            </w:r>
          </w:p>
        </w:tc>
      </w:tr>
      <w:tr w:rsidR="001530E1" w:rsidTr="001530E1">
        <w:trPr>
          <w:cantSplit/>
        </w:trPr>
        <w:tc>
          <w:tcPr>
            <w:tcW w:w="0" w:type="auto"/>
            <w:vMerge/>
            <w:tcBorders>
              <w:left w:val="single" w:sz="2" w:space="0" w:color="000000"/>
              <w:bottom w:val="single" w:sz="2" w:space="0" w:color="000000"/>
              <w:right w:val="single" w:sz="2" w:space="0" w:color="000000"/>
            </w:tcBorders>
          </w:tcPr>
          <w:p w:rsidR="001530E1" w:rsidRDefault="001530E1" w:rsidP="001530E1"/>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P06-P07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HE 400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449.0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93.04%</w:t>
            </w:r>
          </w:p>
        </w:tc>
        <w:tc>
          <w:tcPr>
            <w:tcW w:w="0" w:type="auto"/>
            <w:tcBorders>
              <w:top w:val="single" w:sz="2" w:space="0" w:color="000000"/>
              <w:left w:val="single" w:sz="2" w:space="0" w:color="000000"/>
              <w:bottom w:val="single" w:sz="2" w:space="0" w:color="000000"/>
              <w:right w:val="single" w:sz="2" w:space="0" w:color="000000"/>
            </w:tcBorders>
            <w:vAlign w:val="center"/>
          </w:tcPr>
          <w:p w:rsidR="001530E1" w:rsidRDefault="001530E1" w:rsidP="001530E1">
            <w:pPr>
              <w:pStyle w:val="CUERPOTEXTOTABLA"/>
              <w:jc w:val="center"/>
              <w:rPr>
                <w:sz w:val="20"/>
              </w:rPr>
            </w:pPr>
            <w:r>
              <w:rPr>
                <w:sz w:val="20"/>
              </w:rPr>
              <w:t>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Cumple</w:t>
            </w:r>
          </w:p>
        </w:tc>
      </w:tr>
      <w:tr w:rsidR="001530E1" w:rsidTr="001530E1">
        <w:trPr>
          <w:cantSplit/>
        </w:trPr>
        <w:tc>
          <w:tcPr>
            <w:tcW w:w="0" w:type="auto"/>
            <w:vMerge w:val="restart"/>
            <w:tcBorders>
              <w:top w:val="single" w:sz="2" w:space="0" w:color="000000"/>
              <w:left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P27-P18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HE 200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470.0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81.08%</w:t>
            </w:r>
          </w:p>
        </w:tc>
        <w:tc>
          <w:tcPr>
            <w:tcW w:w="0" w:type="auto"/>
            <w:tcBorders>
              <w:top w:val="single" w:sz="2" w:space="0" w:color="000000"/>
              <w:left w:val="single" w:sz="2" w:space="0" w:color="000000"/>
              <w:bottom w:val="single" w:sz="2" w:space="0" w:color="000000"/>
              <w:right w:val="single" w:sz="2" w:space="0" w:color="000000"/>
            </w:tcBorders>
            <w:vAlign w:val="center"/>
          </w:tcPr>
          <w:p w:rsidR="001530E1" w:rsidRDefault="001530E1" w:rsidP="001530E1">
            <w:pPr>
              <w:pStyle w:val="CUERPOTEXTOTABLA"/>
              <w:jc w:val="center"/>
              <w:rPr>
                <w:sz w:val="20"/>
              </w:rPr>
            </w:pPr>
            <w:r>
              <w:rPr>
                <w:sz w:val="20"/>
              </w:rPr>
              <w:t>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Cumple</w:t>
            </w:r>
          </w:p>
        </w:tc>
      </w:tr>
      <w:tr w:rsidR="001530E1" w:rsidTr="001530E1">
        <w:trPr>
          <w:cantSplit/>
        </w:trPr>
        <w:tc>
          <w:tcPr>
            <w:tcW w:w="0" w:type="auto"/>
            <w:vMerge/>
            <w:tcBorders>
              <w:left w:val="single" w:sz="2" w:space="0" w:color="000000"/>
              <w:right w:val="single" w:sz="2" w:space="0" w:color="000000"/>
            </w:tcBorders>
          </w:tcPr>
          <w:p w:rsidR="001530E1" w:rsidRDefault="001530E1" w:rsidP="001530E1"/>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P18-P08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HE 200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605.5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66.48%</w:t>
            </w:r>
          </w:p>
        </w:tc>
        <w:tc>
          <w:tcPr>
            <w:tcW w:w="0" w:type="auto"/>
            <w:tcBorders>
              <w:top w:val="single" w:sz="2" w:space="0" w:color="000000"/>
              <w:left w:val="single" w:sz="2" w:space="0" w:color="000000"/>
              <w:bottom w:val="single" w:sz="2" w:space="0" w:color="000000"/>
              <w:right w:val="single" w:sz="2" w:space="0" w:color="000000"/>
            </w:tcBorders>
            <w:vAlign w:val="center"/>
          </w:tcPr>
          <w:p w:rsidR="001530E1" w:rsidRDefault="001530E1" w:rsidP="001530E1">
            <w:pPr>
              <w:pStyle w:val="CUERPOTEXTOTABLA"/>
              <w:jc w:val="center"/>
              <w:rPr>
                <w:sz w:val="20"/>
              </w:rPr>
            </w:pPr>
            <w:r>
              <w:rPr>
                <w:sz w:val="20"/>
              </w:rPr>
              <w:t>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Cumple</w:t>
            </w:r>
          </w:p>
        </w:tc>
      </w:tr>
      <w:tr w:rsidR="001530E1" w:rsidTr="001530E1">
        <w:trPr>
          <w:cantSplit/>
        </w:trPr>
        <w:tc>
          <w:tcPr>
            <w:tcW w:w="0" w:type="auto"/>
            <w:vMerge/>
            <w:tcBorders>
              <w:left w:val="single" w:sz="2" w:space="0" w:color="000000"/>
              <w:bottom w:val="single" w:sz="2" w:space="0" w:color="000000"/>
              <w:right w:val="single" w:sz="2" w:space="0" w:color="000000"/>
            </w:tcBorders>
          </w:tcPr>
          <w:p w:rsidR="001530E1" w:rsidRDefault="001530E1" w:rsidP="001530E1"/>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P08-P01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HE 200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529.5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98.87%</w:t>
            </w:r>
          </w:p>
        </w:tc>
        <w:tc>
          <w:tcPr>
            <w:tcW w:w="0" w:type="auto"/>
            <w:tcBorders>
              <w:top w:val="single" w:sz="2" w:space="0" w:color="000000"/>
              <w:left w:val="single" w:sz="2" w:space="0" w:color="000000"/>
              <w:bottom w:val="single" w:sz="2" w:space="0" w:color="000000"/>
              <w:right w:val="single" w:sz="2" w:space="0" w:color="000000"/>
            </w:tcBorders>
            <w:vAlign w:val="center"/>
          </w:tcPr>
          <w:p w:rsidR="001530E1" w:rsidRDefault="001530E1" w:rsidP="001530E1">
            <w:pPr>
              <w:pStyle w:val="CUERPOTEXTOTABLA"/>
              <w:jc w:val="center"/>
              <w:rPr>
                <w:sz w:val="20"/>
              </w:rPr>
            </w:pPr>
            <w:r>
              <w:rPr>
                <w:sz w:val="20"/>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Cumple</w:t>
            </w:r>
          </w:p>
        </w:tc>
      </w:tr>
      <w:tr w:rsidR="001530E1" w:rsidTr="001530E1">
        <w:trPr>
          <w:cantSplit/>
        </w:trPr>
        <w:tc>
          <w:tcPr>
            <w:tcW w:w="0" w:type="auto"/>
            <w:vMerge w:val="restart"/>
            <w:tcBorders>
              <w:top w:val="single" w:sz="2" w:space="0" w:color="000000"/>
              <w:left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P29-P20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HE 200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605.5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20.77%</w:t>
            </w:r>
          </w:p>
        </w:tc>
        <w:tc>
          <w:tcPr>
            <w:tcW w:w="0" w:type="auto"/>
            <w:tcBorders>
              <w:top w:val="single" w:sz="2" w:space="0" w:color="000000"/>
              <w:left w:val="single" w:sz="2" w:space="0" w:color="000000"/>
              <w:bottom w:val="single" w:sz="2" w:space="0" w:color="000000"/>
              <w:right w:val="single" w:sz="2" w:space="0" w:color="000000"/>
            </w:tcBorders>
            <w:vAlign w:val="center"/>
          </w:tcPr>
          <w:p w:rsidR="001530E1" w:rsidRDefault="001530E1" w:rsidP="001530E1">
            <w:pPr>
              <w:pStyle w:val="CUERPOTEXTOTABLA"/>
              <w:jc w:val="center"/>
              <w:rPr>
                <w:sz w:val="20"/>
              </w:rPr>
            </w:pPr>
            <w:r>
              <w:rPr>
                <w:sz w:val="20"/>
              </w:rPr>
              <w:t>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Cumple</w:t>
            </w:r>
          </w:p>
        </w:tc>
      </w:tr>
      <w:tr w:rsidR="001530E1" w:rsidTr="001530E1">
        <w:trPr>
          <w:cantSplit/>
        </w:trPr>
        <w:tc>
          <w:tcPr>
            <w:tcW w:w="0" w:type="auto"/>
            <w:vMerge/>
            <w:tcBorders>
              <w:left w:val="single" w:sz="2" w:space="0" w:color="000000"/>
              <w:right w:val="single" w:sz="2" w:space="0" w:color="000000"/>
            </w:tcBorders>
          </w:tcPr>
          <w:p w:rsidR="001530E1" w:rsidRDefault="001530E1" w:rsidP="001530E1"/>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P20-P10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HE 200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605.5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44.26%</w:t>
            </w:r>
          </w:p>
        </w:tc>
        <w:tc>
          <w:tcPr>
            <w:tcW w:w="0" w:type="auto"/>
            <w:tcBorders>
              <w:top w:val="single" w:sz="2" w:space="0" w:color="000000"/>
              <w:left w:val="single" w:sz="2" w:space="0" w:color="000000"/>
              <w:bottom w:val="single" w:sz="2" w:space="0" w:color="000000"/>
              <w:right w:val="single" w:sz="2" w:space="0" w:color="000000"/>
            </w:tcBorders>
            <w:vAlign w:val="center"/>
          </w:tcPr>
          <w:p w:rsidR="001530E1" w:rsidRDefault="001530E1" w:rsidP="001530E1">
            <w:pPr>
              <w:pStyle w:val="CUERPOTEXTOTABLA"/>
              <w:jc w:val="center"/>
              <w:rPr>
                <w:sz w:val="20"/>
              </w:rPr>
            </w:pPr>
            <w:r>
              <w:rPr>
                <w:sz w:val="20"/>
              </w:rPr>
              <w:t>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Cumple</w:t>
            </w:r>
          </w:p>
        </w:tc>
      </w:tr>
      <w:tr w:rsidR="001530E1" w:rsidTr="001530E1">
        <w:trPr>
          <w:cantSplit/>
        </w:trPr>
        <w:tc>
          <w:tcPr>
            <w:tcW w:w="0" w:type="auto"/>
            <w:vMerge/>
            <w:tcBorders>
              <w:left w:val="single" w:sz="2" w:space="0" w:color="000000"/>
              <w:bottom w:val="single" w:sz="2" w:space="0" w:color="000000"/>
              <w:right w:val="single" w:sz="2" w:space="0" w:color="000000"/>
            </w:tcBorders>
          </w:tcPr>
          <w:p w:rsidR="001530E1" w:rsidRDefault="001530E1" w:rsidP="001530E1"/>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P10-P03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HE 200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529.5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96.00%</w:t>
            </w:r>
          </w:p>
        </w:tc>
        <w:tc>
          <w:tcPr>
            <w:tcW w:w="0" w:type="auto"/>
            <w:tcBorders>
              <w:top w:val="single" w:sz="2" w:space="0" w:color="000000"/>
              <w:left w:val="single" w:sz="2" w:space="0" w:color="000000"/>
              <w:bottom w:val="single" w:sz="2" w:space="0" w:color="000000"/>
              <w:right w:val="single" w:sz="2" w:space="0" w:color="000000"/>
            </w:tcBorders>
            <w:vAlign w:val="center"/>
          </w:tcPr>
          <w:p w:rsidR="001530E1" w:rsidRDefault="001530E1" w:rsidP="001530E1">
            <w:pPr>
              <w:pStyle w:val="CUERPOTEXTOTABLA"/>
              <w:jc w:val="center"/>
              <w:rPr>
                <w:sz w:val="20"/>
              </w:rPr>
            </w:pPr>
            <w:r>
              <w:rPr>
                <w:sz w:val="20"/>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Cumple</w:t>
            </w:r>
          </w:p>
        </w:tc>
      </w:tr>
      <w:tr w:rsidR="001530E1" w:rsidTr="001530E1">
        <w:trPr>
          <w:cantSplit/>
        </w:trPr>
        <w:tc>
          <w:tcPr>
            <w:tcW w:w="0" w:type="auto"/>
            <w:vMerge w:val="restart"/>
            <w:tcBorders>
              <w:top w:val="single" w:sz="2" w:space="0" w:color="000000"/>
              <w:left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P30-P21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HE 200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605.5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20.70%</w:t>
            </w:r>
          </w:p>
        </w:tc>
        <w:tc>
          <w:tcPr>
            <w:tcW w:w="0" w:type="auto"/>
            <w:tcBorders>
              <w:top w:val="single" w:sz="2" w:space="0" w:color="000000"/>
              <w:left w:val="single" w:sz="2" w:space="0" w:color="000000"/>
              <w:bottom w:val="single" w:sz="2" w:space="0" w:color="000000"/>
              <w:right w:val="single" w:sz="2" w:space="0" w:color="000000"/>
            </w:tcBorders>
            <w:vAlign w:val="center"/>
          </w:tcPr>
          <w:p w:rsidR="001530E1" w:rsidRDefault="001530E1" w:rsidP="001530E1">
            <w:pPr>
              <w:pStyle w:val="CUERPOTEXTOTABLA"/>
              <w:jc w:val="center"/>
              <w:rPr>
                <w:sz w:val="20"/>
              </w:rPr>
            </w:pPr>
            <w:r>
              <w:rPr>
                <w:sz w:val="20"/>
              </w:rPr>
              <w:t>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Cumple</w:t>
            </w:r>
          </w:p>
        </w:tc>
      </w:tr>
      <w:tr w:rsidR="001530E1" w:rsidTr="001530E1">
        <w:trPr>
          <w:cantSplit/>
        </w:trPr>
        <w:tc>
          <w:tcPr>
            <w:tcW w:w="0" w:type="auto"/>
            <w:vMerge/>
            <w:tcBorders>
              <w:left w:val="single" w:sz="2" w:space="0" w:color="000000"/>
              <w:right w:val="single" w:sz="2" w:space="0" w:color="000000"/>
            </w:tcBorders>
          </w:tcPr>
          <w:p w:rsidR="001530E1" w:rsidRDefault="001530E1" w:rsidP="001530E1"/>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P21-P11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HE 200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605.5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29.75%</w:t>
            </w:r>
          </w:p>
        </w:tc>
        <w:tc>
          <w:tcPr>
            <w:tcW w:w="0" w:type="auto"/>
            <w:tcBorders>
              <w:top w:val="single" w:sz="2" w:space="0" w:color="000000"/>
              <w:left w:val="single" w:sz="2" w:space="0" w:color="000000"/>
              <w:bottom w:val="single" w:sz="2" w:space="0" w:color="000000"/>
              <w:right w:val="single" w:sz="2" w:space="0" w:color="000000"/>
            </w:tcBorders>
            <w:vAlign w:val="center"/>
          </w:tcPr>
          <w:p w:rsidR="001530E1" w:rsidRDefault="001530E1" w:rsidP="001530E1">
            <w:pPr>
              <w:pStyle w:val="CUERPOTEXTOTABLA"/>
              <w:jc w:val="center"/>
              <w:rPr>
                <w:sz w:val="20"/>
              </w:rPr>
            </w:pPr>
            <w:r>
              <w:rPr>
                <w:sz w:val="20"/>
              </w:rPr>
              <w:t>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Cumple</w:t>
            </w:r>
          </w:p>
        </w:tc>
      </w:tr>
      <w:tr w:rsidR="001530E1" w:rsidTr="001530E1">
        <w:trPr>
          <w:cantSplit/>
        </w:trPr>
        <w:tc>
          <w:tcPr>
            <w:tcW w:w="0" w:type="auto"/>
            <w:vMerge/>
            <w:tcBorders>
              <w:left w:val="single" w:sz="2" w:space="0" w:color="000000"/>
              <w:bottom w:val="single" w:sz="2" w:space="0" w:color="000000"/>
              <w:right w:val="single" w:sz="2" w:space="0" w:color="000000"/>
            </w:tcBorders>
          </w:tcPr>
          <w:p w:rsidR="001530E1" w:rsidRDefault="001530E1" w:rsidP="001530E1"/>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P11-P04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HE 200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529.5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92.15%</w:t>
            </w:r>
          </w:p>
        </w:tc>
        <w:tc>
          <w:tcPr>
            <w:tcW w:w="0" w:type="auto"/>
            <w:tcBorders>
              <w:top w:val="single" w:sz="2" w:space="0" w:color="000000"/>
              <w:left w:val="single" w:sz="2" w:space="0" w:color="000000"/>
              <w:bottom w:val="single" w:sz="2" w:space="0" w:color="000000"/>
              <w:right w:val="single" w:sz="2" w:space="0" w:color="000000"/>
            </w:tcBorders>
            <w:vAlign w:val="center"/>
          </w:tcPr>
          <w:p w:rsidR="001530E1" w:rsidRDefault="001530E1" w:rsidP="001530E1">
            <w:pPr>
              <w:pStyle w:val="CUERPOTEXTOTABLA"/>
              <w:jc w:val="center"/>
              <w:rPr>
                <w:sz w:val="20"/>
              </w:rPr>
            </w:pPr>
            <w:r>
              <w:rPr>
                <w:sz w:val="20"/>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Cumple</w:t>
            </w:r>
          </w:p>
        </w:tc>
      </w:tr>
      <w:tr w:rsidR="001530E1" w:rsidTr="001530E1">
        <w:trPr>
          <w:cantSplit/>
        </w:trPr>
        <w:tc>
          <w:tcPr>
            <w:tcW w:w="0" w:type="auto"/>
            <w:vMerge w:val="restart"/>
            <w:tcBorders>
              <w:top w:val="single" w:sz="2" w:space="0" w:color="000000"/>
              <w:left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P31-P22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HE 200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605.5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22.34%</w:t>
            </w:r>
          </w:p>
        </w:tc>
        <w:tc>
          <w:tcPr>
            <w:tcW w:w="0" w:type="auto"/>
            <w:tcBorders>
              <w:top w:val="single" w:sz="2" w:space="0" w:color="000000"/>
              <w:left w:val="single" w:sz="2" w:space="0" w:color="000000"/>
              <w:bottom w:val="single" w:sz="2" w:space="0" w:color="000000"/>
              <w:right w:val="single" w:sz="2" w:space="0" w:color="000000"/>
            </w:tcBorders>
            <w:vAlign w:val="center"/>
          </w:tcPr>
          <w:p w:rsidR="001530E1" w:rsidRDefault="001530E1" w:rsidP="001530E1">
            <w:pPr>
              <w:pStyle w:val="CUERPOTEXTOTABLA"/>
              <w:jc w:val="center"/>
              <w:rPr>
                <w:sz w:val="20"/>
              </w:rPr>
            </w:pPr>
            <w:r>
              <w:rPr>
                <w:sz w:val="20"/>
              </w:rPr>
              <w:t>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Cumple</w:t>
            </w:r>
          </w:p>
        </w:tc>
      </w:tr>
      <w:tr w:rsidR="001530E1" w:rsidTr="001530E1">
        <w:trPr>
          <w:cantSplit/>
        </w:trPr>
        <w:tc>
          <w:tcPr>
            <w:tcW w:w="0" w:type="auto"/>
            <w:vMerge/>
            <w:tcBorders>
              <w:left w:val="single" w:sz="2" w:space="0" w:color="000000"/>
              <w:right w:val="single" w:sz="2" w:space="0" w:color="000000"/>
            </w:tcBorders>
          </w:tcPr>
          <w:p w:rsidR="001530E1" w:rsidRDefault="001530E1" w:rsidP="001530E1"/>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P22-P12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HE 200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605.5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10.55%</w:t>
            </w:r>
          </w:p>
        </w:tc>
        <w:tc>
          <w:tcPr>
            <w:tcW w:w="0" w:type="auto"/>
            <w:tcBorders>
              <w:top w:val="single" w:sz="2" w:space="0" w:color="000000"/>
              <w:left w:val="single" w:sz="2" w:space="0" w:color="000000"/>
              <w:bottom w:val="single" w:sz="2" w:space="0" w:color="000000"/>
              <w:right w:val="single" w:sz="2" w:space="0" w:color="000000"/>
            </w:tcBorders>
            <w:vAlign w:val="center"/>
          </w:tcPr>
          <w:p w:rsidR="001530E1" w:rsidRDefault="001530E1" w:rsidP="001530E1">
            <w:pPr>
              <w:pStyle w:val="CUERPOTEXTOTABLA"/>
              <w:jc w:val="center"/>
              <w:rPr>
                <w:sz w:val="20"/>
              </w:rPr>
            </w:pPr>
            <w:r>
              <w:rPr>
                <w:sz w:val="20"/>
              </w:rPr>
              <w:t>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Cumple</w:t>
            </w:r>
          </w:p>
        </w:tc>
      </w:tr>
      <w:tr w:rsidR="001530E1" w:rsidTr="001530E1">
        <w:trPr>
          <w:cantSplit/>
        </w:trPr>
        <w:tc>
          <w:tcPr>
            <w:tcW w:w="0" w:type="auto"/>
            <w:vMerge/>
            <w:tcBorders>
              <w:left w:val="single" w:sz="2" w:space="0" w:color="000000"/>
              <w:bottom w:val="single" w:sz="2" w:space="0" w:color="000000"/>
              <w:right w:val="single" w:sz="2" w:space="0" w:color="000000"/>
            </w:tcBorders>
          </w:tcPr>
          <w:p w:rsidR="001530E1" w:rsidRDefault="001530E1" w:rsidP="001530E1"/>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P12-P05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HE 200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605.5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22.66%</w:t>
            </w:r>
          </w:p>
        </w:tc>
        <w:tc>
          <w:tcPr>
            <w:tcW w:w="0" w:type="auto"/>
            <w:tcBorders>
              <w:top w:val="single" w:sz="2" w:space="0" w:color="000000"/>
              <w:left w:val="single" w:sz="2" w:space="0" w:color="000000"/>
              <w:bottom w:val="single" w:sz="2" w:space="0" w:color="000000"/>
              <w:right w:val="single" w:sz="2" w:space="0" w:color="000000"/>
            </w:tcBorders>
            <w:vAlign w:val="center"/>
          </w:tcPr>
          <w:p w:rsidR="001530E1" w:rsidRDefault="001530E1" w:rsidP="001530E1">
            <w:pPr>
              <w:pStyle w:val="CUERPOTEXTOTABLA"/>
              <w:jc w:val="center"/>
              <w:rPr>
                <w:sz w:val="20"/>
              </w:rPr>
            </w:pPr>
            <w:r>
              <w:rPr>
                <w:sz w:val="20"/>
              </w:rPr>
              <w:t>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Cumple</w:t>
            </w:r>
          </w:p>
        </w:tc>
      </w:tr>
      <w:tr w:rsidR="001530E1" w:rsidTr="001530E1">
        <w:trPr>
          <w:cantSplit/>
        </w:trPr>
        <w:tc>
          <w:tcPr>
            <w:tcW w:w="0" w:type="auto"/>
            <w:vMerge w:val="restart"/>
            <w:tcBorders>
              <w:top w:val="single" w:sz="2" w:space="0" w:color="000000"/>
              <w:left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P32-P23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HE 200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605.5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22.35%</w:t>
            </w:r>
          </w:p>
        </w:tc>
        <w:tc>
          <w:tcPr>
            <w:tcW w:w="0" w:type="auto"/>
            <w:tcBorders>
              <w:top w:val="single" w:sz="2" w:space="0" w:color="000000"/>
              <w:left w:val="single" w:sz="2" w:space="0" w:color="000000"/>
              <w:bottom w:val="single" w:sz="2" w:space="0" w:color="000000"/>
              <w:right w:val="single" w:sz="2" w:space="0" w:color="000000"/>
            </w:tcBorders>
            <w:vAlign w:val="center"/>
          </w:tcPr>
          <w:p w:rsidR="001530E1" w:rsidRDefault="001530E1" w:rsidP="001530E1">
            <w:pPr>
              <w:pStyle w:val="CUERPOTEXTOTABLA"/>
              <w:jc w:val="center"/>
              <w:rPr>
                <w:sz w:val="20"/>
              </w:rPr>
            </w:pPr>
            <w:r>
              <w:rPr>
                <w:sz w:val="20"/>
              </w:rPr>
              <w:t>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Cumple</w:t>
            </w:r>
          </w:p>
        </w:tc>
      </w:tr>
      <w:tr w:rsidR="001530E1" w:rsidTr="001530E1">
        <w:trPr>
          <w:cantSplit/>
        </w:trPr>
        <w:tc>
          <w:tcPr>
            <w:tcW w:w="0" w:type="auto"/>
            <w:vMerge/>
            <w:tcBorders>
              <w:left w:val="single" w:sz="2" w:space="0" w:color="000000"/>
              <w:right w:val="single" w:sz="2" w:space="0" w:color="000000"/>
            </w:tcBorders>
          </w:tcPr>
          <w:p w:rsidR="001530E1" w:rsidRDefault="001530E1" w:rsidP="001530E1"/>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P23-P13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HE 200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605.5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11.07%</w:t>
            </w:r>
          </w:p>
        </w:tc>
        <w:tc>
          <w:tcPr>
            <w:tcW w:w="0" w:type="auto"/>
            <w:tcBorders>
              <w:top w:val="single" w:sz="2" w:space="0" w:color="000000"/>
              <w:left w:val="single" w:sz="2" w:space="0" w:color="000000"/>
              <w:bottom w:val="single" w:sz="2" w:space="0" w:color="000000"/>
              <w:right w:val="single" w:sz="2" w:space="0" w:color="000000"/>
            </w:tcBorders>
            <w:vAlign w:val="center"/>
          </w:tcPr>
          <w:p w:rsidR="001530E1" w:rsidRDefault="001530E1" w:rsidP="001530E1">
            <w:pPr>
              <w:pStyle w:val="CUERPOTEXTOTABLA"/>
              <w:jc w:val="center"/>
              <w:rPr>
                <w:sz w:val="20"/>
              </w:rPr>
            </w:pPr>
            <w:r>
              <w:rPr>
                <w:sz w:val="20"/>
              </w:rPr>
              <w:t>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Cumple</w:t>
            </w:r>
          </w:p>
        </w:tc>
      </w:tr>
      <w:tr w:rsidR="001530E1" w:rsidTr="001530E1">
        <w:trPr>
          <w:cantSplit/>
        </w:trPr>
        <w:tc>
          <w:tcPr>
            <w:tcW w:w="0" w:type="auto"/>
            <w:vMerge/>
            <w:tcBorders>
              <w:left w:val="single" w:sz="2" w:space="0" w:color="000000"/>
              <w:bottom w:val="single" w:sz="2" w:space="0" w:color="000000"/>
              <w:right w:val="single" w:sz="2" w:space="0" w:color="000000"/>
            </w:tcBorders>
          </w:tcPr>
          <w:p w:rsidR="001530E1" w:rsidRDefault="001530E1" w:rsidP="001530E1"/>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P13-P06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HE 200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605.5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24.24%</w:t>
            </w:r>
          </w:p>
        </w:tc>
        <w:tc>
          <w:tcPr>
            <w:tcW w:w="0" w:type="auto"/>
            <w:tcBorders>
              <w:top w:val="single" w:sz="2" w:space="0" w:color="000000"/>
              <w:left w:val="single" w:sz="2" w:space="0" w:color="000000"/>
              <w:bottom w:val="single" w:sz="2" w:space="0" w:color="000000"/>
              <w:right w:val="single" w:sz="2" w:space="0" w:color="000000"/>
            </w:tcBorders>
            <w:vAlign w:val="center"/>
          </w:tcPr>
          <w:p w:rsidR="001530E1" w:rsidRDefault="001530E1" w:rsidP="001530E1">
            <w:pPr>
              <w:pStyle w:val="CUERPOTEXTOTABLA"/>
              <w:jc w:val="center"/>
              <w:rPr>
                <w:sz w:val="20"/>
              </w:rPr>
            </w:pPr>
            <w:r>
              <w:rPr>
                <w:sz w:val="20"/>
              </w:rPr>
              <w:t>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Cumple</w:t>
            </w:r>
          </w:p>
        </w:tc>
      </w:tr>
      <w:tr w:rsidR="001530E1" w:rsidTr="001530E1">
        <w:trPr>
          <w:cantSplit/>
        </w:trPr>
        <w:tc>
          <w:tcPr>
            <w:tcW w:w="0" w:type="auto"/>
            <w:vMerge w:val="restart"/>
            <w:tcBorders>
              <w:top w:val="single" w:sz="2" w:space="0" w:color="000000"/>
              <w:left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11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P33-P24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HE 200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605.5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20.81%</w:t>
            </w:r>
          </w:p>
        </w:tc>
        <w:tc>
          <w:tcPr>
            <w:tcW w:w="0" w:type="auto"/>
            <w:tcBorders>
              <w:top w:val="single" w:sz="2" w:space="0" w:color="000000"/>
              <w:left w:val="single" w:sz="2" w:space="0" w:color="000000"/>
              <w:bottom w:val="single" w:sz="2" w:space="0" w:color="000000"/>
              <w:right w:val="single" w:sz="2" w:space="0" w:color="000000"/>
            </w:tcBorders>
            <w:vAlign w:val="center"/>
          </w:tcPr>
          <w:p w:rsidR="001530E1" w:rsidRDefault="001530E1" w:rsidP="001530E1">
            <w:pPr>
              <w:pStyle w:val="CUERPOTEXTOTABLA"/>
              <w:jc w:val="center"/>
              <w:rPr>
                <w:sz w:val="20"/>
              </w:rPr>
            </w:pPr>
            <w:r>
              <w:rPr>
                <w:sz w:val="20"/>
              </w:rPr>
              <w:t>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Cumple</w:t>
            </w:r>
          </w:p>
        </w:tc>
      </w:tr>
      <w:tr w:rsidR="001530E1" w:rsidTr="001530E1">
        <w:trPr>
          <w:cantSplit/>
        </w:trPr>
        <w:tc>
          <w:tcPr>
            <w:tcW w:w="0" w:type="auto"/>
            <w:vMerge/>
            <w:tcBorders>
              <w:left w:val="single" w:sz="2" w:space="0" w:color="000000"/>
              <w:right w:val="single" w:sz="2" w:space="0" w:color="000000"/>
            </w:tcBorders>
          </w:tcPr>
          <w:p w:rsidR="001530E1" w:rsidRDefault="001530E1" w:rsidP="001530E1"/>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P24-P14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HE 200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605.5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27.24%</w:t>
            </w:r>
          </w:p>
        </w:tc>
        <w:tc>
          <w:tcPr>
            <w:tcW w:w="0" w:type="auto"/>
            <w:tcBorders>
              <w:top w:val="single" w:sz="2" w:space="0" w:color="000000"/>
              <w:left w:val="single" w:sz="2" w:space="0" w:color="000000"/>
              <w:bottom w:val="single" w:sz="2" w:space="0" w:color="000000"/>
              <w:right w:val="single" w:sz="2" w:space="0" w:color="000000"/>
            </w:tcBorders>
            <w:vAlign w:val="center"/>
          </w:tcPr>
          <w:p w:rsidR="001530E1" w:rsidRDefault="001530E1" w:rsidP="001530E1">
            <w:pPr>
              <w:pStyle w:val="CUERPOTEXTOTABLA"/>
              <w:jc w:val="center"/>
              <w:rPr>
                <w:sz w:val="20"/>
              </w:rPr>
            </w:pPr>
            <w:r>
              <w:rPr>
                <w:sz w:val="20"/>
              </w:rPr>
              <w:t>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Cumple</w:t>
            </w:r>
          </w:p>
        </w:tc>
      </w:tr>
      <w:tr w:rsidR="001530E1" w:rsidTr="001530E1">
        <w:trPr>
          <w:cantSplit/>
        </w:trPr>
        <w:tc>
          <w:tcPr>
            <w:tcW w:w="0" w:type="auto"/>
            <w:vMerge/>
            <w:tcBorders>
              <w:left w:val="single" w:sz="2" w:space="0" w:color="000000"/>
              <w:bottom w:val="single" w:sz="2" w:space="0" w:color="000000"/>
              <w:right w:val="single" w:sz="2" w:space="0" w:color="000000"/>
            </w:tcBorders>
          </w:tcPr>
          <w:p w:rsidR="001530E1" w:rsidRDefault="001530E1" w:rsidP="001530E1"/>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P14-P07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HE 200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529.5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96.97%</w:t>
            </w:r>
          </w:p>
        </w:tc>
        <w:tc>
          <w:tcPr>
            <w:tcW w:w="0" w:type="auto"/>
            <w:tcBorders>
              <w:top w:val="single" w:sz="2" w:space="0" w:color="000000"/>
              <w:left w:val="single" w:sz="2" w:space="0" w:color="000000"/>
              <w:bottom w:val="single" w:sz="2" w:space="0" w:color="000000"/>
              <w:right w:val="single" w:sz="2" w:space="0" w:color="000000"/>
            </w:tcBorders>
            <w:vAlign w:val="center"/>
          </w:tcPr>
          <w:p w:rsidR="001530E1" w:rsidRDefault="001530E1" w:rsidP="001530E1">
            <w:pPr>
              <w:pStyle w:val="CUERPOTEXTOTABLA"/>
              <w:jc w:val="center"/>
              <w:rPr>
                <w:sz w:val="20"/>
              </w:rPr>
            </w:pPr>
            <w:r>
              <w:rPr>
                <w:sz w:val="20"/>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Cumple</w:t>
            </w:r>
          </w:p>
        </w:tc>
      </w:tr>
      <w:tr w:rsidR="001530E1" w:rsidTr="001530E1">
        <w:trPr>
          <w:cantSplit/>
        </w:trPr>
        <w:tc>
          <w:tcPr>
            <w:tcW w:w="0" w:type="auto"/>
            <w:vMerge w:val="restart"/>
            <w:tcBorders>
              <w:top w:val="single" w:sz="2" w:space="0" w:color="000000"/>
              <w:left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P35-P26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HE 200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529.5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98.05%</w:t>
            </w:r>
          </w:p>
        </w:tc>
        <w:tc>
          <w:tcPr>
            <w:tcW w:w="0" w:type="auto"/>
            <w:tcBorders>
              <w:top w:val="single" w:sz="2" w:space="0" w:color="000000"/>
              <w:left w:val="single" w:sz="2" w:space="0" w:color="000000"/>
              <w:bottom w:val="single" w:sz="2" w:space="0" w:color="000000"/>
              <w:right w:val="single" w:sz="2" w:space="0" w:color="000000"/>
            </w:tcBorders>
            <w:vAlign w:val="center"/>
          </w:tcPr>
          <w:p w:rsidR="001530E1" w:rsidRDefault="001530E1" w:rsidP="001530E1">
            <w:pPr>
              <w:pStyle w:val="CUERPOTEXTOTABLA"/>
              <w:jc w:val="center"/>
              <w:rPr>
                <w:sz w:val="20"/>
              </w:rPr>
            </w:pPr>
            <w:r>
              <w:rPr>
                <w:sz w:val="20"/>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Cumple</w:t>
            </w:r>
          </w:p>
        </w:tc>
      </w:tr>
      <w:tr w:rsidR="001530E1" w:rsidTr="001530E1">
        <w:trPr>
          <w:cantSplit/>
        </w:trPr>
        <w:tc>
          <w:tcPr>
            <w:tcW w:w="0" w:type="auto"/>
            <w:vMerge/>
            <w:tcBorders>
              <w:left w:val="single" w:sz="2" w:space="0" w:color="000000"/>
              <w:bottom w:val="single" w:sz="2" w:space="0" w:color="000000"/>
              <w:right w:val="single" w:sz="2" w:space="0" w:color="000000"/>
            </w:tcBorders>
          </w:tcPr>
          <w:p w:rsidR="001530E1" w:rsidRDefault="001530E1" w:rsidP="001530E1"/>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P26-P17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HE 200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605.5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73.14%</w:t>
            </w:r>
          </w:p>
        </w:tc>
        <w:tc>
          <w:tcPr>
            <w:tcW w:w="0" w:type="auto"/>
            <w:tcBorders>
              <w:top w:val="single" w:sz="2" w:space="0" w:color="000000"/>
              <w:left w:val="single" w:sz="2" w:space="0" w:color="000000"/>
              <w:bottom w:val="single" w:sz="2" w:space="0" w:color="000000"/>
              <w:right w:val="single" w:sz="2" w:space="0" w:color="000000"/>
            </w:tcBorders>
            <w:vAlign w:val="center"/>
          </w:tcPr>
          <w:p w:rsidR="001530E1" w:rsidRDefault="001530E1" w:rsidP="001530E1">
            <w:pPr>
              <w:pStyle w:val="CUERPOTEXTOTABLA"/>
              <w:jc w:val="center"/>
              <w:rPr>
                <w:sz w:val="20"/>
              </w:rPr>
            </w:pPr>
            <w:r>
              <w:rPr>
                <w:sz w:val="20"/>
              </w:rPr>
              <w:t>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Cumple</w:t>
            </w:r>
          </w:p>
        </w:tc>
      </w:tr>
      <w:tr w:rsidR="001530E1" w:rsidTr="001530E1">
        <w:trPr>
          <w:cantSplit/>
        </w:trPr>
        <w:tc>
          <w:tcPr>
            <w:tcW w:w="0" w:type="auto"/>
            <w:gridSpan w:val="7"/>
            <w:tcBorders>
              <w:top w:val="single" w:sz="2" w:space="0" w:color="000000"/>
              <w:left w:val="single" w:sz="2" w:space="0" w:color="000000"/>
              <w:bottom w:val="single" w:sz="2" w:space="0" w:color="000000"/>
              <w:right w:val="single" w:sz="2" w:space="0" w:color="000000"/>
            </w:tcBorders>
            <w:tcMar>
              <w:left w:w="85" w:type="dxa"/>
              <w:right w:w="85" w:type="dxa"/>
            </w:tcMar>
            <w:vAlign w:val="center"/>
          </w:tcPr>
          <w:p w:rsidR="001530E1" w:rsidRDefault="001530E1" w:rsidP="001530E1">
            <w:pPr>
              <w:pStyle w:val="CUERPOTEXTOTABLA"/>
              <w:rPr>
                <w:i/>
                <w:sz w:val="16"/>
              </w:rPr>
            </w:pPr>
            <w:r>
              <w:rPr>
                <w:i/>
                <w:sz w:val="16"/>
              </w:rPr>
              <w:t>Notas:</w:t>
            </w:r>
          </w:p>
          <w:p w:rsidR="001530E1" w:rsidRDefault="001530E1" w:rsidP="001530E1">
            <w:pPr>
              <w:pStyle w:val="CUERPOTEXTOTABLA"/>
              <w:ind w:left="283"/>
              <w:jc w:val="both"/>
              <w:rPr>
                <w:i/>
                <w:sz w:val="16"/>
              </w:rPr>
            </w:pPr>
            <w:r>
              <w:rPr>
                <w:i/>
                <w:sz w:val="16"/>
                <w:vertAlign w:val="superscript"/>
              </w:rPr>
              <w:t>(1)</w:t>
            </w:r>
            <w:r>
              <w:rPr>
                <w:i/>
                <w:sz w:val="16"/>
              </w:rPr>
              <w:t xml:space="preserve"> Pintura intumescente</w:t>
            </w:r>
          </w:p>
        </w:tc>
      </w:tr>
    </w:tbl>
    <w:p w:rsidR="001530E1" w:rsidRDefault="001530E1" w:rsidP="001530E1">
      <w:pPr>
        <w:spacing w:after="0" w:line="2" w:lineRule="auto"/>
      </w:pPr>
    </w:p>
    <w:p w:rsidR="001530E1" w:rsidRDefault="001530E1" w:rsidP="001530E1">
      <w:pPr>
        <w:pStyle w:val="CUERPOTEXTO"/>
      </w:pPr>
      <w:r>
        <w:t xml:space="preserve"> </w:t>
      </w:r>
    </w:p>
    <w:p w:rsidR="001530E1" w:rsidRDefault="001530E1" w:rsidP="001530E1">
      <w:pPr>
        <w:spacing w:after="0" w:line="2" w:lineRule="auto"/>
      </w:pPr>
      <w:bookmarkStart w:id="35" w:name="PROJ:1:3:2:_RC_:6:3:2"/>
      <w:bookmarkEnd w:id="35"/>
    </w:p>
    <w:p w:rsidR="001530E1" w:rsidRDefault="001530E1" w:rsidP="001530E1">
      <w:pPr>
        <w:pStyle w:val="CAP5"/>
        <w:keepNext/>
      </w:pPr>
      <w:r>
        <w:t>3.2.6.3.2. Cubierta (+7,8)</w:t>
      </w:r>
    </w:p>
    <w:p w:rsidR="001530E1" w:rsidRDefault="001530E1" w:rsidP="001530E1">
      <w:pPr>
        <w:spacing w:after="0" w:line="2" w:lineRule="auto"/>
      </w:pPr>
      <w:bookmarkStart w:id="36" w:name="PROJ:1:3:2:_RC_:6:3:2:1"/>
      <w:bookmarkEnd w:id="36"/>
    </w:p>
    <w:p w:rsidR="001530E1" w:rsidRDefault="001530E1" w:rsidP="001530E1">
      <w:pPr>
        <w:pStyle w:val="CAP6"/>
        <w:keepNext/>
      </w:pPr>
      <w:r>
        <w:t>3.2.6.3.2.1. Elementos de hormigón armado</w:t>
      </w:r>
    </w:p>
    <w:p w:rsidR="001530E1" w:rsidRDefault="001530E1" w:rsidP="001530E1">
      <w:pPr>
        <w:pStyle w:val="CUERPOTEXTO"/>
      </w:pPr>
      <w:r>
        <w:t xml:space="preserve"> </w:t>
      </w:r>
    </w:p>
    <w:tbl>
      <w:tblPr>
        <w:tblW w:w="3750" w:type="pct"/>
        <w:tblCellMar>
          <w:top w:w="28" w:type="dxa"/>
          <w:left w:w="28" w:type="dxa"/>
          <w:bottom w:w="28" w:type="dxa"/>
          <w:right w:w="28" w:type="dxa"/>
        </w:tblCellMar>
        <w:tblLook w:val="0000"/>
      </w:tblPr>
      <w:tblGrid>
        <w:gridCol w:w="1031"/>
        <w:gridCol w:w="1164"/>
        <w:gridCol w:w="906"/>
        <w:gridCol w:w="906"/>
        <w:gridCol w:w="2194"/>
        <w:gridCol w:w="1070"/>
      </w:tblGrid>
      <w:tr w:rsidR="001530E1" w:rsidTr="001530E1">
        <w:trPr>
          <w:tblHeader/>
        </w:trPr>
        <w:tc>
          <w:tcPr>
            <w:tcW w:w="0" w:type="auto"/>
            <w:gridSpan w:val="6"/>
            <w:tcBorders>
              <w:top w:val="single" w:sz="2" w:space="0" w:color="000000"/>
              <w:left w:val="single" w:sz="2" w:space="0" w:color="000000"/>
              <w:bottom w:val="single" w:sz="2" w:space="0" w:color="000000"/>
              <w:right w:val="single" w:sz="2" w:space="0" w:color="000000"/>
            </w:tcBorders>
            <w:shd w:val="clear" w:color="auto" w:fill="DAD7D3"/>
            <w:noWrap/>
            <w:vAlign w:val="center"/>
          </w:tcPr>
          <w:p w:rsidR="001530E1" w:rsidRDefault="001530E1" w:rsidP="001530E1">
            <w:pPr>
              <w:pStyle w:val="CUERPOTEXTOTABLA"/>
              <w:jc w:val="center"/>
              <w:rPr>
                <w:b/>
              </w:rPr>
            </w:pPr>
            <w:r>
              <w:rPr>
                <w:b/>
              </w:rPr>
              <w:t>Cubierta (+7,8) - Placas aligeradas - R 90</w:t>
            </w:r>
          </w:p>
        </w:tc>
      </w:tr>
      <w:tr w:rsidR="001530E1" w:rsidTr="001530E1">
        <w:trPr>
          <w:tblHead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1530E1" w:rsidRDefault="001530E1" w:rsidP="001530E1">
            <w:pPr>
              <w:pStyle w:val="CUERPOTEXTOTABLA"/>
              <w:jc w:val="center"/>
            </w:pPr>
            <w:r>
              <w:lastRenderedPageBreak/>
              <w:t>Paño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1530E1" w:rsidRDefault="001530E1" w:rsidP="001530E1">
            <w:pPr>
              <w:pStyle w:val="CUERPOTEXTOTABLA"/>
              <w:jc w:val="center"/>
            </w:pPr>
            <w:r>
              <w:t>Forjado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1530E1" w:rsidRDefault="001530E1" w:rsidP="001530E1">
            <w:pPr>
              <w:pStyle w:val="CUERPOTEXTOTABLA"/>
              <w:jc w:val="center"/>
            </w:pPr>
            <w:r>
              <w:rPr>
                <w:sz w:val="20"/>
              </w:rPr>
              <w:t>a</w:t>
            </w:r>
            <w:r>
              <w:rPr>
                <w:sz w:val="20"/>
                <w:vertAlign w:val="subscript"/>
              </w:rPr>
              <w:t>m</w:t>
            </w:r>
          </w:p>
          <w:p w:rsidR="001530E1" w:rsidRDefault="001530E1" w:rsidP="001530E1">
            <w:pPr>
              <w:pStyle w:val="CUERPOTEXTOTABLA"/>
              <w:jc w:val="center"/>
            </w:pPr>
            <w:r>
              <w:rPr>
                <w:sz w:val="20"/>
              </w:rPr>
              <w:t>(mm)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1530E1" w:rsidRDefault="001530E1" w:rsidP="001530E1">
            <w:pPr>
              <w:pStyle w:val="CUERPOTEXTOTABLA"/>
              <w:jc w:val="center"/>
            </w:pPr>
            <w:r>
              <w:rPr>
                <w:sz w:val="20"/>
              </w:rPr>
              <w:t>a</w:t>
            </w:r>
            <w:r>
              <w:rPr>
                <w:sz w:val="20"/>
                <w:vertAlign w:val="subscript"/>
              </w:rPr>
              <w:t>mín</w:t>
            </w:r>
          </w:p>
          <w:p w:rsidR="001530E1" w:rsidRDefault="001530E1" w:rsidP="001530E1">
            <w:pPr>
              <w:pStyle w:val="CUERPOTEXTOTABLA"/>
              <w:jc w:val="center"/>
            </w:pPr>
            <w:r>
              <w:rPr>
                <w:sz w:val="20"/>
              </w:rPr>
              <w:t>(mm)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1530E1" w:rsidRDefault="001530E1" w:rsidP="001530E1">
            <w:pPr>
              <w:pStyle w:val="CUERPOTEXTOTABLA"/>
              <w:jc w:val="center"/>
            </w:pPr>
            <w:r>
              <w:rPr>
                <w:sz w:val="20"/>
              </w:rPr>
              <w:t>Rev. mín. nec.</w:t>
            </w:r>
          </w:p>
          <w:p w:rsidR="001530E1" w:rsidRDefault="001530E1" w:rsidP="001530E1">
            <w:pPr>
              <w:pStyle w:val="CUERPOTEXTOTABLA"/>
              <w:jc w:val="center"/>
            </w:pPr>
            <w:r>
              <w:rPr>
                <w:sz w:val="20"/>
              </w:rPr>
              <w:t>M. Yeso</w:t>
            </w:r>
            <w:r>
              <w:rPr>
                <w:sz w:val="20"/>
                <w:vertAlign w:val="superscript"/>
              </w:rPr>
              <w:t>(1)</w:t>
            </w:r>
          </w:p>
          <w:p w:rsidR="001530E1" w:rsidRDefault="001530E1" w:rsidP="001530E1">
            <w:pPr>
              <w:pStyle w:val="CUERPOTEXTOTABLA"/>
              <w:jc w:val="center"/>
            </w:pPr>
            <w:r>
              <w:rPr>
                <w:sz w:val="20"/>
              </w:rPr>
              <w:t>(mm)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1530E1" w:rsidRDefault="001530E1" w:rsidP="001530E1">
            <w:pPr>
              <w:pStyle w:val="CUERPOTEXTOTABLA"/>
              <w:jc w:val="center"/>
            </w:pPr>
            <w:r>
              <w:t>Estado</w:t>
            </w:r>
          </w:p>
        </w:tc>
      </w:tr>
      <w:tr w:rsidR="001530E1" w:rsidTr="001530E1">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pPr>
            <w:r>
              <w:t>TODOS</w:t>
            </w:r>
          </w:p>
        </w:tc>
        <w:tc>
          <w:tcPr>
            <w:tcW w:w="0" w:type="auto"/>
            <w:tcBorders>
              <w:top w:val="single" w:sz="2" w:space="0" w:color="000000"/>
              <w:left w:val="single" w:sz="2" w:space="0" w:color="000000"/>
              <w:bottom w:val="single" w:sz="2" w:space="0" w:color="000000"/>
              <w:right w:val="single" w:sz="2" w:space="0" w:color="000000"/>
            </w:tcBorders>
            <w:vAlign w:val="center"/>
          </w:tcPr>
          <w:p w:rsidR="001530E1" w:rsidRDefault="001530E1" w:rsidP="001530E1">
            <w:pPr>
              <w:pStyle w:val="CUERPOTEXTOTABLA"/>
              <w:jc w:val="center"/>
            </w:pPr>
            <w:r>
              <w:t>ROD255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35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40</w:t>
            </w:r>
          </w:p>
        </w:tc>
        <w:tc>
          <w:tcPr>
            <w:tcW w:w="0" w:type="auto"/>
            <w:tcBorders>
              <w:top w:val="single" w:sz="2" w:space="0" w:color="000000"/>
              <w:left w:val="single" w:sz="2" w:space="0" w:color="000000"/>
              <w:bottom w:val="single" w:sz="2" w:space="0" w:color="000000"/>
              <w:right w:val="single" w:sz="2" w:space="0" w:color="000000"/>
            </w:tcBorders>
            <w:vAlign w:val="center"/>
          </w:tcPr>
          <w:p w:rsidR="001530E1" w:rsidRDefault="001530E1" w:rsidP="001530E1">
            <w:pPr>
              <w:pStyle w:val="CUERPOTEXTOTABLA"/>
              <w:jc w:val="center"/>
            </w:pPr>
            <w: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Cumple</w:t>
            </w:r>
          </w:p>
        </w:tc>
      </w:tr>
      <w:tr w:rsidR="001530E1" w:rsidTr="001530E1">
        <w:trPr>
          <w:cantSplit/>
        </w:trPr>
        <w:tc>
          <w:tcPr>
            <w:tcW w:w="0" w:type="auto"/>
            <w:gridSpan w:val="6"/>
            <w:tcBorders>
              <w:top w:val="single" w:sz="2" w:space="0" w:color="000000"/>
              <w:left w:val="single" w:sz="2" w:space="0" w:color="000000"/>
              <w:bottom w:val="single" w:sz="2" w:space="0" w:color="000000"/>
              <w:right w:val="single" w:sz="2" w:space="0" w:color="000000"/>
            </w:tcBorders>
            <w:tcMar>
              <w:left w:w="85" w:type="dxa"/>
              <w:right w:w="85" w:type="dxa"/>
            </w:tcMar>
            <w:vAlign w:val="center"/>
          </w:tcPr>
          <w:p w:rsidR="001530E1" w:rsidRDefault="001530E1" w:rsidP="001530E1">
            <w:pPr>
              <w:pStyle w:val="CUERPOTEXTOTABLA"/>
              <w:rPr>
                <w:i/>
                <w:sz w:val="20"/>
              </w:rPr>
            </w:pPr>
            <w:r>
              <w:rPr>
                <w:i/>
                <w:sz w:val="20"/>
              </w:rPr>
              <w:t>Notas:</w:t>
            </w:r>
          </w:p>
          <w:p w:rsidR="001530E1" w:rsidRDefault="001530E1" w:rsidP="001530E1">
            <w:pPr>
              <w:pStyle w:val="CUERPOTEXTOTABLA"/>
              <w:ind w:left="283"/>
              <w:jc w:val="both"/>
              <w:rPr>
                <w:i/>
                <w:sz w:val="20"/>
              </w:rPr>
            </w:pPr>
            <w:r>
              <w:rPr>
                <w:i/>
                <w:sz w:val="20"/>
                <w:vertAlign w:val="superscript"/>
              </w:rPr>
              <w:t>(1)</w:t>
            </w:r>
            <w:r>
              <w:rPr>
                <w:i/>
                <w:sz w:val="20"/>
              </w:rPr>
              <w:t xml:space="preserve"> Mortero de yeso. Se recomienda que su puesta en obra se realice por proyección (Artículo C.2.4-2 CTE DB SI).</w:t>
            </w:r>
          </w:p>
        </w:tc>
      </w:tr>
    </w:tbl>
    <w:p w:rsidR="001530E1" w:rsidRDefault="001530E1" w:rsidP="001530E1">
      <w:pPr>
        <w:spacing w:after="0" w:line="2" w:lineRule="auto"/>
      </w:pPr>
    </w:p>
    <w:p w:rsidR="001530E1" w:rsidRDefault="001530E1" w:rsidP="001530E1">
      <w:pPr>
        <w:pStyle w:val="CUERPOTEXTO"/>
      </w:pPr>
      <w:r>
        <w:t xml:space="preserve"> </w:t>
      </w:r>
    </w:p>
    <w:p w:rsidR="001530E1" w:rsidRDefault="001530E1" w:rsidP="001530E1">
      <w:pPr>
        <w:spacing w:after="0" w:line="2" w:lineRule="auto"/>
      </w:pPr>
      <w:bookmarkStart w:id="37" w:name="PROJ:1:3:2:_RC_:6:3:2:2"/>
      <w:bookmarkEnd w:id="37"/>
    </w:p>
    <w:p w:rsidR="001530E1" w:rsidRDefault="001530E1" w:rsidP="001530E1">
      <w:pPr>
        <w:pStyle w:val="CAP6"/>
        <w:keepNext/>
      </w:pPr>
      <w:r>
        <w:t>3.2.6.3.2.2. Elementos metálicos</w:t>
      </w:r>
    </w:p>
    <w:tbl>
      <w:tblPr>
        <w:tblW w:w="0" w:type="auto"/>
        <w:tblCellMar>
          <w:top w:w="28" w:type="dxa"/>
          <w:left w:w="28" w:type="dxa"/>
          <w:bottom w:w="28" w:type="dxa"/>
          <w:right w:w="28" w:type="dxa"/>
        </w:tblCellMar>
        <w:tblLook w:val="0000"/>
      </w:tblPr>
      <w:tblGrid>
        <w:gridCol w:w="685"/>
        <w:gridCol w:w="1204"/>
        <w:gridCol w:w="2586"/>
        <w:gridCol w:w="991"/>
      </w:tblGrid>
      <w:tr w:rsidR="001530E1" w:rsidTr="001530E1">
        <w:trPr>
          <w:tblHeader/>
        </w:trPr>
        <w:tc>
          <w:tcPr>
            <w:tcW w:w="0" w:type="auto"/>
            <w:gridSpan w:val="4"/>
            <w:tcBorders>
              <w:top w:val="single" w:sz="2" w:space="0" w:color="000000"/>
              <w:left w:val="single" w:sz="2" w:space="0" w:color="000000"/>
              <w:bottom w:val="single" w:sz="2" w:space="0" w:color="000000"/>
              <w:right w:val="single" w:sz="2" w:space="0" w:color="000000"/>
            </w:tcBorders>
            <w:shd w:val="clear" w:color="auto" w:fill="DAD7D3"/>
            <w:noWrap/>
            <w:vAlign w:val="center"/>
          </w:tcPr>
          <w:p w:rsidR="001530E1" w:rsidRDefault="001530E1" w:rsidP="001530E1">
            <w:pPr>
              <w:pStyle w:val="CUERPOTEXTOTABLA"/>
              <w:jc w:val="center"/>
              <w:rPr>
                <w:b/>
              </w:rPr>
            </w:pPr>
            <w:r>
              <w:rPr>
                <w:b/>
              </w:rPr>
              <w:t>Cubierta (+7,8) - Pilares - R 90</w:t>
            </w:r>
          </w:p>
        </w:tc>
      </w:tr>
      <w:tr w:rsidR="001530E1" w:rsidTr="001530E1">
        <w:trPr>
          <w:tblHead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1530E1" w:rsidRDefault="001530E1" w:rsidP="001530E1">
            <w:pPr>
              <w:pStyle w:val="CUERPOTEXTOTABLA"/>
              <w:jc w:val="center"/>
            </w:pPr>
            <w:r>
              <w:t>Refs.</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1530E1" w:rsidRDefault="001530E1" w:rsidP="001530E1">
            <w:pPr>
              <w:pStyle w:val="CUERPOTEXTOTABLA"/>
              <w:jc w:val="center"/>
            </w:pPr>
            <w:r>
              <w:t>Sección</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1530E1" w:rsidRDefault="001530E1" w:rsidP="001530E1">
            <w:pPr>
              <w:pStyle w:val="CUERPOTEXTOTABLA"/>
              <w:jc w:val="center"/>
            </w:pPr>
            <w:r>
              <w:t>Revestimiento</w:t>
            </w:r>
          </w:p>
          <w:p w:rsidR="001530E1" w:rsidRDefault="001530E1" w:rsidP="001530E1">
            <w:pPr>
              <w:pStyle w:val="CUERPOTEXTOTABLA"/>
              <w:jc w:val="center"/>
            </w:pPr>
            <w:r>
              <w:t>Pint. intumescente</w:t>
            </w:r>
            <w:r>
              <w:rPr>
                <w:vertAlign w:val="superscript"/>
              </w:rPr>
              <w:t>(1)</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1530E1" w:rsidRDefault="001530E1" w:rsidP="001530E1">
            <w:pPr>
              <w:pStyle w:val="CUERPOTEXTOTABLA"/>
              <w:jc w:val="center"/>
            </w:pPr>
            <w:r>
              <w:t>Estado</w:t>
            </w:r>
          </w:p>
        </w:tc>
      </w:tr>
      <w:tr w:rsidR="001530E1" w:rsidTr="001530E1">
        <w:trPr>
          <w:tblHead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1530E1" w:rsidRDefault="001530E1" w:rsidP="001530E1"/>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1530E1" w:rsidRDefault="001530E1" w:rsidP="001530E1"/>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1530E1" w:rsidRDefault="001530E1" w:rsidP="001530E1">
            <w:pPr>
              <w:pStyle w:val="CUERPOTEXTOTABLA"/>
              <w:jc w:val="center"/>
            </w:pPr>
            <w:r>
              <w:t>Espesor (mm)</w:t>
            </w:r>
          </w:p>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1530E1" w:rsidRDefault="001530E1" w:rsidP="001530E1"/>
        </w:tc>
      </w:tr>
      <w:tr w:rsidR="001530E1" w:rsidTr="001530E1">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P01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HE 200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Cumple</w:t>
            </w:r>
          </w:p>
        </w:tc>
      </w:tr>
      <w:tr w:rsidR="001530E1" w:rsidTr="001530E1">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P02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HE 140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2.2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Cumple</w:t>
            </w:r>
          </w:p>
        </w:tc>
      </w:tr>
      <w:tr w:rsidR="001530E1" w:rsidTr="001530E1">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P03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HE 160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Cumple</w:t>
            </w:r>
          </w:p>
        </w:tc>
      </w:tr>
      <w:tr w:rsidR="001530E1" w:rsidTr="001530E1">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P04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HE 220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Cumple</w:t>
            </w:r>
          </w:p>
        </w:tc>
      </w:tr>
      <w:tr w:rsidR="001530E1" w:rsidTr="001530E1">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P05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HE 160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2.2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Cumple</w:t>
            </w:r>
          </w:p>
        </w:tc>
      </w:tr>
      <w:tr w:rsidR="001530E1" w:rsidTr="001530E1">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P06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HE 160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2.2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Cumple</w:t>
            </w:r>
          </w:p>
        </w:tc>
      </w:tr>
      <w:tr w:rsidR="001530E1" w:rsidTr="001530E1">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P07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HE 240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Cumple</w:t>
            </w:r>
          </w:p>
        </w:tc>
      </w:tr>
      <w:tr w:rsidR="001530E1" w:rsidTr="001530E1">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P08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HE 200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Cumple</w:t>
            </w:r>
          </w:p>
        </w:tc>
      </w:tr>
      <w:tr w:rsidR="001530E1" w:rsidTr="001530E1">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P09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HE 140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2.4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Cumple</w:t>
            </w:r>
          </w:p>
        </w:tc>
      </w:tr>
      <w:tr w:rsidR="001530E1" w:rsidTr="001530E1">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P10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HE 160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Cumple</w:t>
            </w:r>
          </w:p>
        </w:tc>
      </w:tr>
      <w:tr w:rsidR="001530E1" w:rsidTr="001530E1">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P11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HE 200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Cumple</w:t>
            </w:r>
          </w:p>
        </w:tc>
      </w:tr>
      <w:tr w:rsidR="001530E1" w:rsidTr="001530E1">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P12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HE 160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2.4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Cumple</w:t>
            </w:r>
          </w:p>
        </w:tc>
      </w:tr>
      <w:tr w:rsidR="001530E1" w:rsidTr="001530E1">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P13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HE 180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Cumple</w:t>
            </w:r>
          </w:p>
        </w:tc>
      </w:tr>
      <w:tr w:rsidR="001530E1" w:rsidTr="001530E1">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P14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HE 220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Cumple</w:t>
            </w:r>
          </w:p>
        </w:tc>
      </w:tr>
      <w:tr w:rsidR="001530E1" w:rsidTr="001530E1">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P16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HE 140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2.2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Cumple</w:t>
            </w:r>
          </w:p>
        </w:tc>
      </w:tr>
      <w:tr w:rsidR="001530E1" w:rsidTr="001530E1">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P17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HE 100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Cumple</w:t>
            </w:r>
          </w:p>
        </w:tc>
      </w:tr>
      <w:tr w:rsidR="001530E1" w:rsidTr="001530E1">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P18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HE 200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Cumple</w:t>
            </w:r>
          </w:p>
        </w:tc>
      </w:tr>
      <w:tr w:rsidR="001530E1" w:rsidTr="001530E1">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P27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HE 200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Cumple</w:t>
            </w:r>
          </w:p>
        </w:tc>
      </w:tr>
      <w:tr w:rsidR="001530E1" w:rsidTr="001530E1">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P19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HE 140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2.4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Cumple</w:t>
            </w:r>
          </w:p>
        </w:tc>
      </w:tr>
      <w:tr w:rsidR="001530E1" w:rsidTr="001530E1">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P20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HE 120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2.6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Cumple</w:t>
            </w:r>
          </w:p>
        </w:tc>
      </w:tr>
      <w:tr w:rsidR="001530E1" w:rsidTr="001530E1">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P28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HE 140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2.2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Cumple</w:t>
            </w:r>
          </w:p>
        </w:tc>
      </w:tr>
      <w:tr w:rsidR="001530E1" w:rsidTr="001530E1">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P29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HE 120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2.4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Cumple</w:t>
            </w:r>
          </w:p>
        </w:tc>
      </w:tr>
      <w:tr w:rsidR="001530E1" w:rsidTr="001530E1">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P30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HE 180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Cumple</w:t>
            </w:r>
          </w:p>
        </w:tc>
      </w:tr>
      <w:tr w:rsidR="001530E1" w:rsidTr="001530E1">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P21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HE 180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2.2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Cumple</w:t>
            </w:r>
          </w:p>
        </w:tc>
      </w:tr>
      <w:tr w:rsidR="001530E1" w:rsidTr="001530E1">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P22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HE 160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2.4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Cumple</w:t>
            </w:r>
          </w:p>
        </w:tc>
      </w:tr>
      <w:tr w:rsidR="001530E1" w:rsidTr="001530E1">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P31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HE 160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2.2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Cumple</w:t>
            </w:r>
          </w:p>
        </w:tc>
      </w:tr>
      <w:tr w:rsidR="001530E1" w:rsidTr="001530E1">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P32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HE 160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2.4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Cumple</w:t>
            </w:r>
          </w:p>
        </w:tc>
      </w:tr>
      <w:tr w:rsidR="001530E1" w:rsidTr="001530E1">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P23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HE 160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2.4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Cumple</w:t>
            </w:r>
          </w:p>
        </w:tc>
      </w:tr>
      <w:tr w:rsidR="001530E1" w:rsidTr="001530E1">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P24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HE 200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Cumple</w:t>
            </w:r>
          </w:p>
        </w:tc>
      </w:tr>
      <w:tr w:rsidR="001530E1" w:rsidTr="001530E1">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P33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HE 180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Cumple</w:t>
            </w:r>
          </w:p>
        </w:tc>
      </w:tr>
      <w:tr w:rsidR="001530E1" w:rsidTr="001530E1">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P26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HE 240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Cumple</w:t>
            </w:r>
          </w:p>
        </w:tc>
      </w:tr>
      <w:tr w:rsidR="001530E1" w:rsidTr="001530E1">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P35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HE 280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Cumple</w:t>
            </w:r>
          </w:p>
        </w:tc>
      </w:tr>
      <w:tr w:rsidR="001530E1" w:rsidTr="001530E1">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P25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HE 200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Cumple</w:t>
            </w:r>
          </w:p>
        </w:tc>
      </w:tr>
      <w:tr w:rsidR="001530E1" w:rsidTr="001530E1">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P15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HE 120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2.4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Cumple</w:t>
            </w:r>
          </w:p>
        </w:tc>
      </w:tr>
      <w:tr w:rsidR="001530E1" w:rsidTr="001530E1">
        <w:trPr>
          <w:cantSplit/>
        </w:trPr>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P34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HE 200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pPr>
            <w:r>
              <w:t>Cumple</w:t>
            </w:r>
          </w:p>
        </w:tc>
      </w:tr>
      <w:tr w:rsidR="001530E1" w:rsidTr="001530E1">
        <w:trPr>
          <w:cantSplit/>
        </w:trPr>
        <w:tc>
          <w:tcPr>
            <w:tcW w:w="0" w:type="auto"/>
            <w:gridSpan w:val="4"/>
            <w:tcBorders>
              <w:top w:val="single" w:sz="2" w:space="0" w:color="000000"/>
              <w:left w:val="single" w:sz="2" w:space="0" w:color="000000"/>
              <w:bottom w:val="single" w:sz="2" w:space="0" w:color="000000"/>
              <w:right w:val="single" w:sz="2" w:space="0" w:color="000000"/>
            </w:tcBorders>
            <w:tcMar>
              <w:left w:w="85" w:type="dxa"/>
              <w:right w:w="85" w:type="dxa"/>
            </w:tcMar>
            <w:vAlign w:val="center"/>
          </w:tcPr>
          <w:p w:rsidR="001530E1" w:rsidRDefault="001530E1" w:rsidP="001530E1">
            <w:pPr>
              <w:pStyle w:val="CUERPOTEXTOTABLA"/>
              <w:rPr>
                <w:i/>
                <w:sz w:val="20"/>
              </w:rPr>
            </w:pPr>
            <w:r>
              <w:rPr>
                <w:i/>
                <w:sz w:val="20"/>
              </w:rPr>
              <w:t>Notas:</w:t>
            </w:r>
          </w:p>
          <w:p w:rsidR="001530E1" w:rsidRDefault="001530E1" w:rsidP="001530E1">
            <w:pPr>
              <w:pStyle w:val="CUERPOTEXTOTABLA"/>
              <w:ind w:left="283"/>
              <w:jc w:val="both"/>
              <w:rPr>
                <w:i/>
                <w:sz w:val="20"/>
              </w:rPr>
            </w:pPr>
            <w:r>
              <w:rPr>
                <w:i/>
                <w:sz w:val="20"/>
                <w:vertAlign w:val="superscript"/>
              </w:rPr>
              <w:t>(1)</w:t>
            </w:r>
            <w:r>
              <w:rPr>
                <w:i/>
                <w:sz w:val="20"/>
              </w:rPr>
              <w:t xml:space="preserve"> Pintura intumescente o vermiculita equivalente</w:t>
            </w:r>
          </w:p>
        </w:tc>
      </w:tr>
    </w:tbl>
    <w:p w:rsidR="001530E1" w:rsidRDefault="001530E1" w:rsidP="001530E1">
      <w:pPr>
        <w:spacing w:after="0" w:line="2" w:lineRule="auto"/>
      </w:pPr>
    </w:p>
    <w:p w:rsidR="001530E1" w:rsidRDefault="001530E1" w:rsidP="001530E1">
      <w:pPr>
        <w:pStyle w:val="CUERPOTEXTO"/>
      </w:pPr>
      <w:r>
        <w:lastRenderedPageBreak/>
        <w:t xml:space="preserve"> </w:t>
      </w:r>
    </w:p>
    <w:tbl>
      <w:tblPr>
        <w:tblW w:w="3750" w:type="pct"/>
        <w:tblCellMar>
          <w:top w:w="28" w:type="dxa"/>
          <w:left w:w="28" w:type="dxa"/>
          <w:bottom w:w="28" w:type="dxa"/>
          <w:right w:w="28" w:type="dxa"/>
        </w:tblCellMar>
        <w:tblLook w:val="0000"/>
      </w:tblPr>
      <w:tblGrid>
        <w:gridCol w:w="759"/>
        <w:gridCol w:w="918"/>
        <w:gridCol w:w="1015"/>
        <w:gridCol w:w="1119"/>
        <w:gridCol w:w="873"/>
        <w:gridCol w:w="1752"/>
        <w:gridCol w:w="835"/>
      </w:tblGrid>
      <w:tr w:rsidR="001530E1" w:rsidTr="001530E1">
        <w:trPr>
          <w:tblHeader/>
        </w:trPr>
        <w:tc>
          <w:tcPr>
            <w:tcW w:w="0" w:type="auto"/>
            <w:gridSpan w:val="7"/>
            <w:tcBorders>
              <w:top w:val="single" w:sz="2" w:space="0" w:color="000000"/>
              <w:left w:val="single" w:sz="2" w:space="0" w:color="000000"/>
              <w:bottom w:val="single" w:sz="2" w:space="0" w:color="000000"/>
              <w:right w:val="single" w:sz="2" w:space="0" w:color="000000"/>
            </w:tcBorders>
            <w:shd w:val="clear" w:color="auto" w:fill="DAD7D3"/>
            <w:noWrap/>
            <w:vAlign w:val="center"/>
          </w:tcPr>
          <w:p w:rsidR="001530E1" w:rsidRDefault="001530E1" w:rsidP="001530E1">
            <w:pPr>
              <w:pStyle w:val="CUERPOTEXTOTABLA"/>
              <w:jc w:val="center"/>
              <w:rPr>
                <w:b/>
                <w:sz w:val="20"/>
              </w:rPr>
            </w:pPr>
            <w:r>
              <w:rPr>
                <w:b/>
                <w:sz w:val="20"/>
              </w:rPr>
              <w:t>Cubierta (+7,8) - Vigas - R 90</w:t>
            </w:r>
          </w:p>
        </w:tc>
      </w:tr>
      <w:tr w:rsidR="001530E1" w:rsidTr="001530E1">
        <w:trPr>
          <w:tblHead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1530E1" w:rsidRDefault="001530E1" w:rsidP="001530E1">
            <w:pPr>
              <w:pStyle w:val="CUERPOTEXTOTABLA"/>
              <w:jc w:val="center"/>
              <w:rPr>
                <w:sz w:val="20"/>
              </w:rPr>
            </w:pPr>
            <w:r>
              <w:rPr>
                <w:sz w:val="20"/>
              </w:rPr>
              <w:t>Pórtico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1530E1" w:rsidRDefault="001530E1" w:rsidP="001530E1">
            <w:pPr>
              <w:pStyle w:val="CUERPOTEXTOTABLA"/>
              <w:jc w:val="center"/>
              <w:rPr>
                <w:sz w:val="20"/>
              </w:rPr>
            </w:pPr>
            <w:r>
              <w:rPr>
                <w:sz w:val="20"/>
              </w:rPr>
              <w:t>Tramo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1530E1" w:rsidRDefault="001530E1" w:rsidP="001530E1">
            <w:pPr>
              <w:pStyle w:val="CUERPOTEXTOTABLA"/>
              <w:jc w:val="center"/>
              <w:rPr>
                <w:sz w:val="20"/>
              </w:rPr>
            </w:pPr>
            <w:r>
              <w:rPr>
                <w:sz w:val="20"/>
              </w:rPr>
              <w:t>Perfil</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1530E1" w:rsidRDefault="001530E1" w:rsidP="001530E1">
            <w:pPr>
              <w:pStyle w:val="CUERPOTEXTOTABLA"/>
              <w:jc w:val="center"/>
              <w:rPr>
                <w:sz w:val="20"/>
              </w:rPr>
            </w:pPr>
            <w:r>
              <w:rPr>
                <w:sz w:val="16"/>
              </w:rPr>
              <w:t xml:space="preserve">Temperatura </w:t>
            </w:r>
          </w:p>
          <w:p w:rsidR="001530E1" w:rsidRDefault="001530E1" w:rsidP="001530E1">
            <w:pPr>
              <w:pStyle w:val="CUERPOTEXTOTABLA"/>
              <w:jc w:val="center"/>
              <w:rPr>
                <w:sz w:val="20"/>
              </w:rPr>
            </w:pPr>
            <w:r>
              <w:rPr>
                <w:sz w:val="16"/>
              </w:rPr>
              <w:t>perfil</w:t>
            </w:r>
          </w:p>
          <w:p w:rsidR="001530E1" w:rsidRDefault="001530E1" w:rsidP="001530E1">
            <w:pPr>
              <w:pStyle w:val="CUERPOTEXTOTABLA"/>
              <w:jc w:val="center"/>
              <w:rPr>
                <w:sz w:val="20"/>
              </w:rPr>
            </w:pPr>
            <w:r>
              <w:rPr>
                <w:sz w:val="16"/>
              </w:rPr>
              <w:t>(°C)</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1530E1" w:rsidRDefault="001530E1" w:rsidP="001530E1">
            <w:pPr>
              <w:pStyle w:val="CUERPOTEXTOTABLA"/>
              <w:jc w:val="center"/>
              <w:rPr>
                <w:sz w:val="20"/>
              </w:rPr>
            </w:pPr>
            <w:r>
              <w:rPr>
                <w:sz w:val="20"/>
              </w:rPr>
              <w:t>Aprov.</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1530E1" w:rsidRDefault="001530E1" w:rsidP="001530E1">
            <w:pPr>
              <w:pStyle w:val="CUERPOTEXTOTABLA"/>
              <w:jc w:val="center"/>
              <w:rPr>
                <w:sz w:val="20"/>
              </w:rPr>
            </w:pPr>
            <w:r>
              <w:rPr>
                <w:sz w:val="16"/>
              </w:rPr>
              <w:t>Rev. mín. nec.</w:t>
            </w:r>
          </w:p>
          <w:p w:rsidR="001530E1" w:rsidRDefault="001530E1" w:rsidP="001530E1">
            <w:pPr>
              <w:pStyle w:val="CUERPOTEXTOTABLA"/>
              <w:jc w:val="center"/>
              <w:rPr>
                <w:sz w:val="20"/>
              </w:rPr>
            </w:pPr>
            <w:r>
              <w:rPr>
                <w:sz w:val="16"/>
              </w:rPr>
              <w:t>Pint. intumescente</w:t>
            </w:r>
            <w:r>
              <w:rPr>
                <w:sz w:val="16"/>
                <w:vertAlign w:val="superscript"/>
              </w:rPr>
              <w:t>(1)</w:t>
            </w:r>
          </w:p>
          <w:p w:rsidR="001530E1" w:rsidRDefault="001530E1" w:rsidP="001530E1">
            <w:pPr>
              <w:pStyle w:val="CUERPOTEXTOTABLA"/>
              <w:jc w:val="center"/>
              <w:rPr>
                <w:sz w:val="20"/>
              </w:rPr>
            </w:pPr>
            <w:r>
              <w:rPr>
                <w:sz w:val="16"/>
              </w:rPr>
              <w:t>(mm)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1530E1" w:rsidRDefault="001530E1" w:rsidP="001530E1">
            <w:pPr>
              <w:pStyle w:val="CUERPOTEXTOTABLA"/>
              <w:jc w:val="center"/>
              <w:rPr>
                <w:sz w:val="20"/>
              </w:rPr>
            </w:pPr>
            <w:r>
              <w:rPr>
                <w:sz w:val="20"/>
              </w:rPr>
              <w:t>Estado</w:t>
            </w:r>
          </w:p>
        </w:tc>
      </w:tr>
      <w:tr w:rsidR="001530E1" w:rsidTr="001530E1">
        <w:trPr>
          <w:cantSplit/>
        </w:trPr>
        <w:tc>
          <w:tcPr>
            <w:tcW w:w="0" w:type="auto"/>
            <w:vMerge w:val="restart"/>
            <w:tcBorders>
              <w:top w:val="single" w:sz="2" w:space="0" w:color="000000"/>
              <w:left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P27-P28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HE 320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445.0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92.76%</w:t>
            </w:r>
          </w:p>
        </w:tc>
        <w:tc>
          <w:tcPr>
            <w:tcW w:w="0" w:type="auto"/>
            <w:tcBorders>
              <w:top w:val="single" w:sz="2" w:space="0" w:color="000000"/>
              <w:left w:val="single" w:sz="2" w:space="0" w:color="000000"/>
              <w:bottom w:val="single" w:sz="2" w:space="0" w:color="000000"/>
              <w:right w:val="single" w:sz="2" w:space="0" w:color="000000"/>
            </w:tcBorders>
            <w:vAlign w:val="center"/>
          </w:tcPr>
          <w:p w:rsidR="001530E1" w:rsidRDefault="001530E1" w:rsidP="001530E1">
            <w:pPr>
              <w:pStyle w:val="CUERPOTEXTOTABLA"/>
              <w:jc w:val="center"/>
              <w:rPr>
                <w:sz w:val="20"/>
              </w:rPr>
            </w:pPr>
            <w:r>
              <w:rPr>
                <w:sz w:val="20"/>
              </w:rPr>
              <w:t>1.4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Cumple</w:t>
            </w:r>
          </w:p>
        </w:tc>
      </w:tr>
      <w:tr w:rsidR="001530E1" w:rsidTr="001530E1">
        <w:trPr>
          <w:cantSplit/>
        </w:trPr>
        <w:tc>
          <w:tcPr>
            <w:tcW w:w="0" w:type="auto"/>
            <w:vMerge/>
            <w:tcBorders>
              <w:left w:val="single" w:sz="2" w:space="0" w:color="000000"/>
              <w:right w:val="single" w:sz="2" w:space="0" w:color="000000"/>
            </w:tcBorders>
          </w:tcPr>
          <w:p w:rsidR="001530E1" w:rsidRDefault="001530E1" w:rsidP="001530E1"/>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P28-P29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HE 320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493.5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78.88%</w:t>
            </w:r>
          </w:p>
        </w:tc>
        <w:tc>
          <w:tcPr>
            <w:tcW w:w="0" w:type="auto"/>
            <w:tcBorders>
              <w:top w:val="single" w:sz="2" w:space="0" w:color="000000"/>
              <w:left w:val="single" w:sz="2" w:space="0" w:color="000000"/>
              <w:bottom w:val="single" w:sz="2" w:space="0" w:color="000000"/>
              <w:right w:val="single" w:sz="2" w:space="0" w:color="000000"/>
            </w:tcBorders>
            <w:vAlign w:val="center"/>
          </w:tcPr>
          <w:p w:rsidR="001530E1" w:rsidRDefault="001530E1" w:rsidP="001530E1">
            <w:pPr>
              <w:pStyle w:val="CUERPOTEXTOTABLA"/>
              <w:jc w:val="center"/>
              <w:rPr>
                <w:sz w:val="20"/>
              </w:rPr>
            </w:pPr>
            <w:r>
              <w:rPr>
                <w:sz w:val="20"/>
              </w:rPr>
              <w:t>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Cumple</w:t>
            </w:r>
          </w:p>
        </w:tc>
      </w:tr>
      <w:tr w:rsidR="001530E1" w:rsidTr="001530E1">
        <w:trPr>
          <w:cantSplit/>
        </w:trPr>
        <w:tc>
          <w:tcPr>
            <w:tcW w:w="0" w:type="auto"/>
            <w:vMerge/>
            <w:tcBorders>
              <w:left w:val="single" w:sz="2" w:space="0" w:color="000000"/>
              <w:right w:val="single" w:sz="2" w:space="0" w:color="000000"/>
            </w:tcBorders>
          </w:tcPr>
          <w:p w:rsidR="001530E1" w:rsidRDefault="001530E1" w:rsidP="001530E1"/>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P29-P30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HE 320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470.0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80.95%</w:t>
            </w:r>
          </w:p>
        </w:tc>
        <w:tc>
          <w:tcPr>
            <w:tcW w:w="0" w:type="auto"/>
            <w:tcBorders>
              <w:top w:val="single" w:sz="2" w:space="0" w:color="000000"/>
              <w:left w:val="single" w:sz="2" w:space="0" w:color="000000"/>
              <w:bottom w:val="single" w:sz="2" w:space="0" w:color="000000"/>
              <w:right w:val="single" w:sz="2" w:space="0" w:color="000000"/>
            </w:tcBorders>
            <w:vAlign w:val="center"/>
          </w:tcPr>
          <w:p w:rsidR="001530E1" w:rsidRDefault="001530E1" w:rsidP="001530E1">
            <w:pPr>
              <w:pStyle w:val="CUERPOTEXTOTABLA"/>
              <w:jc w:val="center"/>
              <w:rPr>
                <w:sz w:val="20"/>
              </w:rPr>
            </w:pPr>
            <w:r>
              <w:rPr>
                <w:sz w:val="20"/>
              </w:rPr>
              <w:t>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Cumple</w:t>
            </w:r>
          </w:p>
        </w:tc>
      </w:tr>
      <w:tr w:rsidR="001530E1" w:rsidTr="001530E1">
        <w:trPr>
          <w:cantSplit/>
        </w:trPr>
        <w:tc>
          <w:tcPr>
            <w:tcW w:w="0" w:type="auto"/>
            <w:vMerge/>
            <w:tcBorders>
              <w:left w:val="single" w:sz="2" w:space="0" w:color="000000"/>
              <w:right w:val="single" w:sz="2" w:space="0" w:color="000000"/>
            </w:tcBorders>
          </w:tcPr>
          <w:p w:rsidR="001530E1" w:rsidRDefault="001530E1" w:rsidP="001530E1"/>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P30-P31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HE 320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446.5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82.39%</w:t>
            </w:r>
          </w:p>
        </w:tc>
        <w:tc>
          <w:tcPr>
            <w:tcW w:w="0" w:type="auto"/>
            <w:tcBorders>
              <w:top w:val="single" w:sz="2" w:space="0" w:color="000000"/>
              <w:left w:val="single" w:sz="2" w:space="0" w:color="000000"/>
              <w:bottom w:val="single" w:sz="2" w:space="0" w:color="000000"/>
              <w:right w:val="single" w:sz="2" w:space="0" w:color="000000"/>
            </w:tcBorders>
            <w:vAlign w:val="center"/>
          </w:tcPr>
          <w:p w:rsidR="001530E1" w:rsidRDefault="001530E1" w:rsidP="001530E1">
            <w:pPr>
              <w:pStyle w:val="CUERPOTEXTOTABLA"/>
              <w:jc w:val="center"/>
              <w:rPr>
                <w:sz w:val="20"/>
              </w:rPr>
            </w:pPr>
            <w:r>
              <w:rPr>
                <w:sz w:val="20"/>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Cumple</w:t>
            </w:r>
          </w:p>
        </w:tc>
      </w:tr>
      <w:tr w:rsidR="001530E1" w:rsidTr="001530E1">
        <w:trPr>
          <w:cantSplit/>
        </w:trPr>
        <w:tc>
          <w:tcPr>
            <w:tcW w:w="0" w:type="auto"/>
            <w:vMerge/>
            <w:tcBorders>
              <w:left w:val="single" w:sz="2" w:space="0" w:color="000000"/>
              <w:right w:val="single" w:sz="2" w:space="0" w:color="000000"/>
            </w:tcBorders>
          </w:tcPr>
          <w:p w:rsidR="001530E1" w:rsidRDefault="001530E1" w:rsidP="001530E1"/>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P31-P32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HE 320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446.5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81.57%</w:t>
            </w:r>
          </w:p>
        </w:tc>
        <w:tc>
          <w:tcPr>
            <w:tcW w:w="0" w:type="auto"/>
            <w:tcBorders>
              <w:top w:val="single" w:sz="2" w:space="0" w:color="000000"/>
              <w:left w:val="single" w:sz="2" w:space="0" w:color="000000"/>
              <w:bottom w:val="single" w:sz="2" w:space="0" w:color="000000"/>
              <w:right w:val="single" w:sz="2" w:space="0" w:color="000000"/>
            </w:tcBorders>
            <w:vAlign w:val="center"/>
          </w:tcPr>
          <w:p w:rsidR="001530E1" w:rsidRDefault="001530E1" w:rsidP="001530E1">
            <w:pPr>
              <w:pStyle w:val="CUERPOTEXTOTABLA"/>
              <w:jc w:val="center"/>
              <w:rPr>
                <w:sz w:val="20"/>
              </w:rPr>
            </w:pPr>
            <w:r>
              <w:rPr>
                <w:sz w:val="20"/>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Cumple</w:t>
            </w:r>
          </w:p>
        </w:tc>
      </w:tr>
      <w:tr w:rsidR="001530E1" w:rsidTr="001530E1">
        <w:trPr>
          <w:cantSplit/>
        </w:trPr>
        <w:tc>
          <w:tcPr>
            <w:tcW w:w="0" w:type="auto"/>
            <w:vMerge/>
            <w:tcBorders>
              <w:left w:val="single" w:sz="2" w:space="0" w:color="000000"/>
              <w:right w:val="single" w:sz="2" w:space="0" w:color="000000"/>
            </w:tcBorders>
          </w:tcPr>
          <w:p w:rsidR="001530E1" w:rsidRDefault="001530E1" w:rsidP="001530E1"/>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P32-P33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HE 320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446.5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84.11%</w:t>
            </w:r>
          </w:p>
        </w:tc>
        <w:tc>
          <w:tcPr>
            <w:tcW w:w="0" w:type="auto"/>
            <w:tcBorders>
              <w:top w:val="single" w:sz="2" w:space="0" w:color="000000"/>
              <w:left w:val="single" w:sz="2" w:space="0" w:color="000000"/>
              <w:bottom w:val="single" w:sz="2" w:space="0" w:color="000000"/>
              <w:right w:val="single" w:sz="2" w:space="0" w:color="000000"/>
            </w:tcBorders>
            <w:vAlign w:val="center"/>
          </w:tcPr>
          <w:p w:rsidR="001530E1" w:rsidRDefault="001530E1" w:rsidP="001530E1">
            <w:pPr>
              <w:pStyle w:val="CUERPOTEXTOTABLA"/>
              <w:jc w:val="center"/>
              <w:rPr>
                <w:sz w:val="20"/>
              </w:rPr>
            </w:pPr>
            <w:r>
              <w:rPr>
                <w:sz w:val="20"/>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Cumple</w:t>
            </w:r>
          </w:p>
        </w:tc>
      </w:tr>
      <w:tr w:rsidR="001530E1" w:rsidTr="001530E1">
        <w:trPr>
          <w:cantSplit/>
        </w:trPr>
        <w:tc>
          <w:tcPr>
            <w:tcW w:w="0" w:type="auto"/>
            <w:vMerge/>
            <w:tcBorders>
              <w:left w:val="single" w:sz="2" w:space="0" w:color="000000"/>
              <w:right w:val="single" w:sz="2" w:space="0" w:color="000000"/>
            </w:tcBorders>
          </w:tcPr>
          <w:p w:rsidR="001530E1" w:rsidRDefault="001530E1" w:rsidP="001530E1"/>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P33-P34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HE 320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470.0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88.08%</w:t>
            </w:r>
          </w:p>
        </w:tc>
        <w:tc>
          <w:tcPr>
            <w:tcW w:w="0" w:type="auto"/>
            <w:tcBorders>
              <w:top w:val="single" w:sz="2" w:space="0" w:color="000000"/>
              <w:left w:val="single" w:sz="2" w:space="0" w:color="000000"/>
              <w:bottom w:val="single" w:sz="2" w:space="0" w:color="000000"/>
              <w:right w:val="single" w:sz="2" w:space="0" w:color="000000"/>
            </w:tcBorders>
            <w:vAlign w:val="center"/>
          </w:tcPr>
          <w:p w:rsidR="001530E1" w:rsidRDefault="001530E1" w:rsidP="001530E1">
            <w:pPr>
              <w:pStyle w:val="CUERPOTEXTOTABLA"/>
              <w:jc w:val="center"/>
              <w:rPr>
                <w:sz w:val="20"/>
              </w:rPr>
            </w:pPr>
            <w:r>
              <w:rPr>
                <w:sz w:val="20"/>
              </w:rPr>
              <w:t>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Cumple</w:t>
            </w:r>
          </w:p>
        </w:tc>
      </w:tr>
      <w:tr w:rsidR="001530E1" w:rsidTr="001530E1">
        <w:trPr>
          <w:cantSplit/>
        </w:trPr>
        <w:tc>
          <w:tcPr>
            <w:tcW w:w="0" w:type="auto"/>
            <w:vMerge/>
            <w:tcBorders>
              <w:left w:val="single" w:sz="2" w:space="0" w:color="000000"/>
              <w:bottom w:val="single" w:sz="2" w:space="0" w:color="000000"/>
              <w:right w:val="single" w:sz="2" w:space="0" w:color="000000"/>
            </w:tcBorders>
          </w:tcPr>
          <w:p w:rsidR="001530E1" w:rsidRDefault="001530E1" w:rsidP="001530E1"/>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P34-P35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HE 320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464.0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94.69%</w:t>
            </w:r>
          </w:p>
        </w:tc>
        <w:tc>
          <w:tcPr>
            <w:tcW w:w="0" w:type="auto"/>
            <w:tcBorders>
              <w:top w:val="single" w:sz="2" w:space="0" w:color="000000"/>
              <w:left w:val="single" w:sz="2" w:space="0" w:color="000000"/>
              <w:bottom w:val="single" w:sz="2" w:space="0" w:color="000000"/>
              <w:right w:val="single" w:sz="2" w:space="0" w:color="000000"/>
            </w:tcBorders>
            <w:vAlign w:val="center"/>
          </w:tcPr>
          <w:p w:rsidR="001530E1" w:rsidRDefault="001530E1" w:rsidP="001530E1">
            <w:pPr>
              <w:pStyle w:val="CUERPOTEXTOTABLA"/>
              <w:jc w:val="center"/>
              <w:rPr>
                <w:sz w:val="20"/>
              </w:rPr>
            </w:pPr>
            <w:r>
              <w:rPr>
                <w:sz w:val="20"/>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Cumple</w:t>
            </w:r>
          </w:p>
        </w:tc>
      </w:tr>
      <w:tr w:rsidR="001530E1" w:rsidTr="001530E1">
        <w:trPr>
          <w:cantSplit/>
        </w:trPr>
        <w:tc>
          <w:tcPr>
            <w:tcW w:w="0" w:type="auto"/>
            <w:vMerge w:val="restart"/>
            <w:tcBorders>
              <w:top w:val="single" w:sz="2" w:space="0" w:color="000000"/>
              <w:left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P18-P19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HE 320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529.5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68.34%</w:t>
            </w:r>
          </w:p>
        </w:tc>
        <w:tc>
          <w:tcPr>
            <w:tcW w:w="0" w:type="auto"/>
            <w:tcBorders>
              <w:top w:val="single" w:sz="2" w:space="0" w:color="000000"/>
              <w:left w:val="single" w:sz="2" w:space="0" w:color="000000"/>
              <w:bottom w:val="single" w:sz="2" w:space="0" w:color="000000"/>
              <w:right w:val="single" w:sz="2" w:space="0" w:color="000000"/>
            </w:tcBorders>
            <w:vAlign w:val="center"/>
          </w:tcPr>
          <w:p w:rsidR="001530E1" w:rsidRDefault="001530E1" w:rsidP="001530E1">
            <w:pPr>
              <w:pStyle w:val="CUERPOTEXTOTABLA"/>
              <w:jc w:val="center"/>
              <w:rPr>
                <w:sz w:val="20"/>
              </w:rPr>
            </w:pPr>
            <w:r>
              <w:rPr>
                <w:sz w:val="20"/>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Cumple</w:t>
            </w:r>
          </w:p>
        </w:tc>
      </w:tr>
      <w:tr w:rsidR="001530E1" w:rsidTr="001530E1">
        <w:trPr>
          <w:cantSplit/>
        </w:trPr>
        <w:tc>
          <w:tcPr>
            <w:tcW w:w="0" w:type="auto"/>
            <w:vMerge/>
            <w:tcBorders>
              <w:left w:val="single" w:sz="2" w:space="0" w:color="000000"/>
              <w:right w:val="single" w:sz="2" w:space="0" w:color="000000"/>
            </w:tcBorders>
          </w:tcPr>
          <w:p w:rsidR="001530E1" w:rsidRDefault="001530E1" w:rsidP="001530E1"/>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P19-P20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HE 320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554.5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93.05%</w:t>
            </w:r>
          </w:p>
        </w:tc>
        <w:tc>
          <w:tcPr>
            <w:tcW w:w="0" w:type="auto"/>
            <w:tcBorders>
              <w:top w:val="single" w:sz="2" w:space="0" w:color="000000"/>
              <w:left w:val="single" w:sz="2" w:space="0" w:color="000000"/>
              <w:bottom w:val="single" w:sz="2" w:space="0" w:color="000000"/>
              <w:right w:val="single" w:sz="2" w:space="0" w:color="000000"/>
            </w:tcBorders>
            <w:vAlign w:val="center"/>
          </w:tcPr>
          <w:p w:rsidR="001530E1" w:rsidRDefault="001530E1" w:rsidP="001530E1">
            <w:pPr>
              <w:pStyle w:val="CUERPOTEXTOTABLA"/>
              <w:jc w:val="center"/>
              <w:rPr>
                <w:sz w:val="20"/>
              </w:rPr>
            </w:pPr>
            <w:r>
              <w:rPr>
                <w:sz w:val="20"/>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Cumple</w:t>
            </w:r>
          </w:p>
        </w:tc>
      </w:tr>
      <w:tr w:rsidR="001530E1" w:rsidTr="001530E1">
        <w:trPr>
          <w:cantSplit/>
        </w:trPr>
        <w:tc>
          <w:tcPr>
            <w:tcW w:w="0" w:type="auto"/>
            <w:vMerge/>
            <w:tcBorders>
              <w:left w:val="single" w:sz="2" w:space="0" w:color="000000"/>
              <w:right w:val="single" w:sz="2" w:space="0" w:color="000000"/>
            </w:tcBorders>
          </w:tcPr>
          <w:p w:rsidR="001530E1" w:rsidRDefault="001530E1" w:rsidP="001530E1"/>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P20-P21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HE 320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582.0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94.54%</w:t>
            </w:r>
          </w:p>
        </w:tc>
        <w:tc>
          <w:tcPr>
            <w:tcW w:w="0" w:type="auto"/>
            <w:tcBorders>
              <w:top w:val="single" w:sz="2" w:space="0" w:color="000000"/>
              <w:left w:val="single" w:sz="2" w:space="0" w:color="000000"/>
              <w:bottom w:val="single" w:sz="2" w:space="0" w:color="000000"/>
              <w:right w:val="single" w:sz="2" w:space="0" w:color="000000"/>
            </w:tcBorders>
            <w:vAlign w:val="center"/>
          </w:tcPr>
          <w:p w:rsidR="001530E1" w:rsidRDefault="001530E1" w:rsidP="001530E1">
            <w:pPr>
              <w:pStyle w:val="CUERPOTEXTOTABLA"/>
              <w:jc w:val="center"/>
              <w:rPr>
                <w:sz w:val="20"/>
              </w:rPr>
            </w:pPr>
            <w:r>
              <w:rPr>
                <w:sz w:val="20"/>
              </w:rPr>
              <w:t>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Cumple</w:t>
            </w:r>
          </w:p>
        </w:tc>
      </w:tr>
      <w:tr w:rsidR="001530E1" w:rsidTr="001530E1">
        <w:trPr>
          <w:cantSplit/>
        </w:trPr>
        <w:tc>
          <w:tcPr>
            <w:tcW w:w="0" w:type="auto"/>
            <w:vMerge/>
            <w:tcBorders>
              <w:left w:val="single" w:sz="2" w:space="0" w:color="000000"/>
              <w:right w:val="single" w:sz="2" w:space="0" w:color="000000"/>
            </w:tcBorders>
          </w:tcPr>
          <w:p w:rsidR="001530E1" w:rsidRDefault="001530E1" w:rsidP="001530E1"/>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P21-P22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HE 320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426.0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89.39%</w:t>
            </w:r>
          </w:p>
        </w:tc>
        <w:tc>
          <w:tcPr>
            <w:tcW w:w="0" w:type="auto"/>
            <w:tcBorders>
              <w:top w:val="single" w:sz="2" w:space="0" w:color="000000"/>
              <w:left w:val="single" w:sz="2" w:space="0" w:color="000000"/>
              <w:bottom w:val="single" w:sz="2" w:space="0" w:color="000000"/>
              <w:right w:val="single" w:sz="2" w:space="0" w:color="000000"/>
            </w:tcBorders>
            <w:vAlign w:val="center"/>
          </w:tcPr>
          <w:p w:rsidR="001530E1" w:rsidRDefault="001530E1" w:rsidP="001530E1">
            <w:pPr>
              <w:pStyle w:val="CUERPOTEXTOTABLA"/>
              <w:jc w:val="center"/>
              <w:rPr>
                <w:sz w:val="20"/>
              </w:rPr>
            </w:pPr>
            <w:r>
              <w:rPr>
                <w:sz w:val="20"/>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Cumple</w:t>
            </w:r>
          </w:p>
        </w:tc>
      </w:tr>
      <w:tr w:rsidR="001530E1" w:rsidTr="001530E1">
        <w:trPr>
          <w:cantSplit/>
        </w:trPr>
        <w:tc>
          <w:tcPr>
            <w:tcW w:w="0" w:type="auto"/>
            <w:vMerge/>
            <w:tcBorders>
              <w:left w:val="single" w:sz="2" w:space="0" w:color="000000"/>
              <w:right w:val="single" w:sz="2" w:space="0" w:color="000000"/>
            </w:tcBorders>
          </w:tcPr>
          <w:p w:rsidR="001530E1" w:rsidRDefault="001530E1" w:rsidP="001530E1"/>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P22-P23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HE 320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426.0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88.78%</w:t>
            </w:r>
          </w:p>
        </w:tc>
        <w:tc>
          <w:tcPr>
            <w:tcW w:w="0" w:type="auto"/>
            <w:tcBorders>
              <w:top w:val="single" w:sz="2" w:space="0" w:color="000000"/>
              <w:left w:val="single" w:sz="2" w:space="0" w:color="000000"/>
              <w:bottom w:val="single" w:sz="2" w:space="0" w:color="000000"/>
              <w:right w:val="single" w:sz="2" w:space="0" w:color="000000"/>
            </w:tcBorders>
            <w:vAlign w:val="center"/>
          </w:tcPr>
          <w:p w:rsidR="001530E1" w:rsidRDefault="001530E1" w:rsidP="001530E1">
            <w:pPr>
              <w:pStyle w:val="CUERPOTEXTOTABLA"/>
              <w:jc w:val="center"/>
              <w:rPr>
                <w:sz w:val="20"/>
              </w:rPr>
            </w:pPr>
            <w:r>
              <w:rPr>
                <w:sz w:val="20"/>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Cumple</w:t>
            </w:r>
          </w:p>
        </w:tc>
      </w:tr>
      <w:tr w:rsidR="001530E1" w:rsidTr="001530E1">
        <w:trPr>
          <w:cantSplit/>
        </w:trPr>
        <w:tc>
          <w:tcPr>
            <w:tcW w:w="0" w:type="auto"/>
            <w:vMerge/>
            <w:tcBorders>
              <w:left w:val="single" w:sz="2" w:space="0" w:color="000000"/>
              <w:right w:val="single" w:sz="2" w:space="0" w:color="000000"/>
            </w:tcBorders>
          </w:tcPr>
          <w:p w:rsidR="001530E1" w:rsidRDefault="001530E1" w:rsidP="001530E1"/>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P23-P24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HE 320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426.0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91.49%</w:t>
            </w:r>
          </w:p>
        </w:tc>
        <w:tc>
          <w:tcPr>
            <w:tcW w:w="0" w:type="auto"/>
            <w:tcBorders>
              <w:top w:val="single" w:sz="2" w:space="0" w:color="000000"/>
              <w:left w:val="single" w:sz="2" w:space="0" w:color="000000"/>
              <w:bottom w:val="single" w:sz="2" w:space="0" w:color="000000"/>
              <w:right w:val="single" w:sz="2" w:space="0" w:color="000000"/>
            </w:tcBorders>
            <w:vAlign w:val="center"/>
          </w:tcPr>
          <w:p w:rsidR="001530E1" w:rsidRDefault="001530E1" w:rsidP="001530E1">
            <w:pPr>
              <w:pStyle w:val="CUERPOTEXTOTABLA"/>
              <w:jc w:val="center"/>
              <w:rPr>
                <w:sz w:val="20"/>
              </w:rPr>
            </w:pPr>
            <w:r>
              <w:rPr>
                <w:sz w:val="20"/>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Cumple</w:t>
            </w:r>
          </w:p>
        </w:tc>
      </w:tr>
      <w:tr w:rsidR="001530E1" w:rsidTr="001530E1">
        <w:trPr>
          <w:cantSplit/>
        </w:trPr>
        <w:tc>
          <w:tcPr>
            <w:tcW w:w="0" w:type="auto"/>
            <w:vMerge/>
            <w:tcBorders>
              <w:left w:val="single" w:sz="2" w:space="0" w:color="000000"/>
              <w:right w:val="single" w:sz="2" w:space="0" w:color="000000"/>
            </w:tcBorders>
          </w:tcPr>
          <w:p w:rsidR="001530E1" w:rsidRDefault="001530E1" w:rsidP="001530E1"/>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P24-P25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HE 320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529.5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81.23%</w:t>
            </w:r>
          </w:p>
        </w:tc>
        <w:tc>
          <w:tcPr>
            <w:tcW w:w="0" w:type="auto"/>
            <w:tcBorders>
              <w:top w:val="single" w:sz="2" w:space="0" w:color="000000"/>
              <w:left w:val="single" w:sz="2" w:space="0" w:color="000000"/>
              <w:bottom w:val="single" w:sz="2" w:space="0" w:color="000000"/>
              <w:right w:val="single" w:sz="2" w:space="0" w:color="000000"/>
            </w:tcBorders>
            <w:vAlign w:val="center"/>
          </w:tcPr>
          <w:p w:rsidR="001530E1" w:rsidRDefault="001530E1" w:rsidP="001530E1">
            <w:pPr>
              <w:pStyle w:val="CUERPOTEXTOTABLA"/>
              <w:jc w:val="center"/>
              <w:rPr>
                <w:sz w:val="20"/>
              </w:rPr>
            </w:pPr>
            <w:r>
              <w:rPr>
                <w:sz w:val="20"/>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Cumple</w:t>
            </w:r>
          </w:p>
        </w:tc>
      </w:tr>
      <w:tr w:rsidR="001530E1" w:rsidTr="001530E1">
        <w:trPr>
          <w:cantSplit/>
        </w:trPr>
        <w:tc>
          <w:tcPr>
            <w:tcW w:w="0" w:type="auto"/>
            <w:vMerge/>
            <w:tcBorders>
              <w:left w:val="single" w:sz="2" w:space="0" w:color="000000"/>
              <w:bottom w:val="single" w:sz="2" w:space="0" w:color="000000"/>
              <w:right w:val="single" w:sz="2" w:space="0" w:color="000000"/>
            </w:tcBorders>
          </w:tcPr>
          <w:p w:rsidR="001530E1" w:rsidRDefault="001530E1" w:rsidP="001530E1"/>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P25-P26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HE 320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560.0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88.65%</w:t>
            </w:r>
          </w:p>
        </w:tc>
        <w:tc>
          <w:tcPr>
            <w:tcW w:w="0" w:type="auto"/>
            <w:tcBorders>
              <w:top w:val="single" w:sz="2" w:space="0" w:color="000000"/>
              <w:left w:val="single" w:sz="2" w:space="0" w:color="000000"/>
              <w:bottom w:val="single" w:sz="2" w:space="0" w:color="000000"/>
              <w:right w:val="single" w:sz="2" w:space="0" w:color="000000"/>
            </w:tcBorders>
            <w:vAlign w:val="center"/>
          </w:tcPr>
          <w:p w:rsidR="001530E1" w:rsidRDefault="001530E1" w:rsidP="001530E1">
            <w:pPr>
              <w:pStyle w:val="CUERPOTEXTOTABLA"/>
              <w:jc w:val="center"/>
              <w:rPr>
                <w:sz w:val="20"/>
              </w:rPr>
            </w:pPr>
            <w:r>
              <w:rPr>
                <w:sz w:val="20"/>
              </w:rPr>
              <w:t>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Cumple</w:t>
            </w:r>
          </w:p>
        </w:tc>
      </w:tr>
      <w:tr w:rsidR="001530E1" w:rsidTr="001530E1">
        <w:trPr>
          <w:cantSplit/>
        </w:trPr>
        <w:tc>
          <w:tcPr>
            <w:tcW w:w="0" w:type="auto"/>
            <w:vMerge w:val="restart"/>
            <w:tcBorders>
              <w:top w:val="single" w:sz="2" w:space="0" w:color="000000"/>
              <w:left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P08-P09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HE 320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529.5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68.06%</w:t>
            </w:r>
          </w:p>
        </w:tc>
        <w:tc>
          <w:tcPr>
            <w:tcW w:w="0" w:type="auto"/>
            <w:tcBorders>
              <w:top w:val="single" w:sz="2" w:space="0" w:color="000000"/>
              <w:left w:val="single" w:sz="2" w:space="0" w:color="000000"/>
              <w:bottom w:val="single" w:sz="2" w:space="0" w:color="000000"/>
              <w:right w:val="single" w:sz="2" w:space="0" w:color="000000"/>
            </w:tcBorders>
            <w:vAlign w:val="center"/>
          </w:tcPr>
          <w:p w:rsidR="001530E1" w:rsidRDefault="001530E1" w:rsidP="001530E1">
            <w:pPr>
              <w:pStyle w:val="CUERPOTEXTOTABLA"/>
              <w:jc w:val="center"/>
              <w:rPr>
                <w:sz w:val="20"/>
              </w:rPr>
            </w:pPr>
            <w:r>
              <w:rPr>
                <w:sz w:val="20"/>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Cumple</w:t>
            </w:r>
          </w:p>
        </w:tc>
      </w:tr>
      <w:tr w:rsidR="001530E1" w:rsidTr="001530E1">
        <w:trPr>
          <w:cantSplit/>
        </w:trPr>
        <w:tc>
          <w:tcPr>
            <w:tcW w:w="0" w:type="auto"/>
            <w:vMerge/>
            <w:tcBorders>
              <w:left w:val="single" w:sz="2" w:space="0" w:color="000000"/>
              <w:right w:val="single" w:sz="2" w:space="0" w:color="000000"/>
            </w:tcBorders>
          </w:tcPr>
          <w:p w:rsidR="001530E1" w:rsidRDefault="001530E1" w:rsidP="001530E1"/>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P09-P10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HE 320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554.5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92.48%</w:t>
            </w:r>
          </w:p>
        </w:tc>
        <w:tc>
          <w:tcPr>
            <w:tcW w:w="0" w:type="auto"/>
            <w:tcBorders>
              <w:top w:val="single" w:sz="2" w:space="0" w:color="000000"/>
              <w:left w:val="single" w:sz="2" w:space="0" w:color="000000"/>
              <w:bottom w:val="single" w:sz="2" w:space="0" w:color="000000"/>
              <w:right w:val="single" w:sz="2" w:space="0" w:color="000000"/>
            </w:tcBorders>
            <w:vAlign w:val="center"/>
          </w:tcPr>
          <w:p w:rsidR="001530E1" w:rsidRDefault="001530E1" w:rsidP="001530E1">
            <w:pPr>
              <w:pStyle w:val="CUERPOTEXTOTABLA"/>
              <w:jc w:val="center"/>
              <w:rPr>
                <w:sz w:val="20"/>
              </w:rPr>
            </w:pPr>
            <w:r>
              <w:rPr>
                <w:sz w:val="20"/>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Cumple</w:t>
            </w:r>
          </w:p>
        </w:tc>
      </w:tr>
      <w:tr w:rsidR="001530E1" w:rsidTr="001530E1">
        <w:trPr>
          <w:cantSplit/>
        </w:trPr>
        <w:tc>
          <w:tcPr>
            <w:tcW w:w="0" w:type="auto"/>
            <w:vMerge/>
            <w:tcBorders>
              <w:left w:val="single" w:sz="2" w:space="0" w:color="000000"/>
              <w:right w:val="single" w:sz="2" w:space="0" w:color="000000"/>
            </w:tcBorders>
          </w:tcPr>
          <w:p w:rsidR="001530E1" w:rsidRDefault="001530E1" w:rsidP="001530E1"/>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P10-P11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HE 320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582.0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90.78%</w:t>
            </w:r>
          </w:p>
        </w:tc>
        <w:tc>
          <w:tcPr>
            <w:tcW w:w="0" w:type="auto"/>
            <w:tcBorders>
              <w:top w:val="single" w:sz="2" w:space="0" w:color="000000"/>
              <w:left w:val="single" w:sz="2" w:space="0" w:color="000000"/>
              <w:bottom w:val="single" w:sz="2" w:space="0" w:color="000000"/>
              <w:right w:val="single" w:sz="2" w:space="0" w:color="000000"/>
            </w:tcBorders>
            <w:vAlign w:val="center"/>
          </w:tcPr>
          <w:p w:rsidR="001530E1" w:rsidRDefault="001530E1" w:rsidP="001530E1">
            <w:pPr>
              <w:pStyle w:val="CUERPOTEXTOTABLA"/>
              <w:jc w:val="center"/>
              <w:rPr>
                <w:sz w:val="20"/>
              </w:rPr>
            </w:pPr>
            <w:r>
              <w:rPr>
                <w:sz w:val="20"/>
              </w:rPr>
              <w:t>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Cumple</w:t>
            </w:r>
          </w:p>
        </w:tc>
      </w:tr>
      <w:tr w:rsidR="001530E1" w:rsidTr="001530E1">
        <w:trPr>
          <w:cantSplit/>
        </w:trPr>
        <w:tc>
          <w:tcPr>
            <w:tcW w:w="0" w:type="auto"/>
            <w:vMerge/>
            <w:tcBorders>
              <w:left w:val="single" w:sz="2" w:space="0" w:color="000000"/>
              <w:right w:val="single" w:sz="2" w:space="0" w:color="000000"/>
            </w:tcBorders>
          </w:tcPr>
          <w:p w:rsidR="001530E1" w:rsidRDefault="001530E1" w:rsidP="001530E1"/>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P11-P12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HE 320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426.0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90.34%</w:t>
            </w:r>
          </w:p>
        </w:tc>
        <w:tc>
          <w:tcPr>
            <w:tcW w:w="0" w:type="auto"/>
            <w:tcBorders>
              <w:top w:val="single" w:sz="2" w:space="0" w:color="000000"/>
              <w:left w:val="single" w:sz="2" w:space="0" w:color="000000"/>
              <w:bottom w:val="single" w:sz="2" w:space="0" w:color="000000"/>
              <w:right w:val="single" w:sz="2" w:space="0" w:color="000000"/>
            </w:tcBorders>
            <w:vAlign w:val="center"/>
          </w:tcPr>
          <w:p w:rsidR="001530E1" w:rsidRDefault="001530E1" w:rsidP="001530E1">
            <w:pPr>
              <w:pStyle w:val="CUERPOTEXTOTABLA"/>
              <w:jc w:val="center"/>
              <w:rPr>
                <w:sz w:val="20"/>
              </w:rPr>
            </w:pPr>
            <w:r>
              <w:rPr>
                <w:sz w:val="20"/>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Cumple</w:t>
            </w:r>
          </w:p>
        </w:tc>
      </w:tr>
      <w:tr w:rsidR="001530E1" w:rsidTr="001530E1">
        <w:trPr>
          <w:cantSplit/>
        </w:trPr>
        <w:tc>
          <w:tcPr>
            <w:tcW w:w="0" w:type="auto"/>
            <w:vMerge/>
            <w:tcBorders>
              <w:left w:val="single" w:sz="2" w:space="0" w:color="000000"/>
              <w:right w:val="single" w:sz="2" w:space="0" w:color="000000"/>
            </w:tcBorders>
          </w:tcPr>
          <w:p w:rsidR="001530E1" w:rsidRDefault="001530E1" w:rsidP="001530E1"/>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P12-P13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HE 320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426.0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88.59%</w:t>
            </w:r>
          </w:p>
        </w:tc>
        <w:tc>
          <w:tcPr>
            <w:tcW w:w="0" w:type="auto"/>
            <w:tcBorders>
              <w:top w:val="single" w:sz="2" w:space="0" w:color="000000"/>
              <w:left w:val="single" w:sz="2" w:space="0" w:color="000000"/>
              <w:bottom w:val="single" w:sz="2" w:space="0" w:color="000000"/>
              <w:right w:val="single" w:sz="2" w:space="0" w:color="000000"/>
            </w:tcBorders>
            <w:vAlign w:val="center"/>
          </w:tcPr>
          <w:p w:rsidR="001530E1" w:rsidRDefault="001530E1" w:rsidP="001530E1">
            <w:pPr>
              <w:pStyle w:val="CUERPOTEXTOTABLA"/>
              <w:jc w:val="center"/>
              <w:rPr>
                <w:sz w:val="20"/>
              </w:rPr>
            </w:pPr>
            <w:r>
              <w:rPr>
                <w:sz w:val="20"/>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Cumple</w:t>
            </w:r>
          </w:p>
        </w:tc>
      </w:tr>
      <w:tr w:rsidR="001530E1" w:rsidTr="001530E1">
        <w:trPr>
          <w:cantSplit/>
        </w:trPr>
        <w:tc>
          <w:tcPr>
            <w:tcW w:w="0" w:type="auto"/>
            <w:vMerge/>
            <w:tcBorders>
              <w:left w:val="single" w:sz="2" w:space="0" w:color="000000"/>
              <w:right w:val="single" w:sz="2" w:space="0" w:color="000000"/>
            </w:tcBorders>
          </w:tcPr>
          <w:p w:rsidR="001530E1" w:rsidRDefault="001530E1" w:rsidP="001530E1"/>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P13-P14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HE 320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426.0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92.68%</w:t>
            </w:r>
          </w:p>
        </w:tc>
        <w:tc>
          <w:tcPr>
            <w:tcW w:w="0" w:type="auto"/>
            <w:tcBorders>
              <w:top w:val="single" w:sz="2" w:space="0" w:color="000000"/>
              <w:left w:val="single" w:sz="2" w:space="0" w:color="000000"/>
              <w:bottom w:val="single" w:sz="2" w:space="0" w:color="000000"/>
              <w:right w:val="single" w:sz="2" w:space="0" w:color="000000"/>
            </w:tcBorders>
            <w:vAlign w:val="center"/>
          </w:tcPr>
          <w:p w:rsidR="001530E1" w:rsidRDefault="001530E1" w:rsidP="001530E1">
            <w:pPr>
              <w:pStyle w:val="CUERPOTEXTOTABLA"/>
              <w:jc w:val="center"/>
              <w:rPr>
                <w:sz w:val="20"/>
              </w:rPr>
            </w:pPr>
            <w:r>
              <w:rPr>
                <w:sz w:val="20"/>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Cumple</w:t>
            </w:r>
          </w:p>
        </w:tc>
      </w:tr>
      <w:tr w:rsidR="001530E1" w:rsidTr="001530E1">
        <w:trPr>
          <w:cantSplit/>
        </w:trPr>
        <w:tc>
          <w:tcPr>
            <w:tcW w:w="0" w:type="auto"/>
            <w:vMerge/>
            <w:tcBorders>
              <w:left w:val="single" w:sz="2" w:space="0" w:color="000000"/>
              <w:right w:val="single" w:sz="2" w:space="0" w:color="000000"/>
            </w:tcBorders>
          </w:tcPr>
          <w:p w:rsidR="001530E1" w:rsidRDefault="001530E1" w:rsidP="001530E1"/>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P14-P15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HE 320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470.0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81.45%</w:t>
            </w:r>
          </w:p>
        </w:tc>
        <w:tc>
          <w:tcPr>
            <w:tcW w:w="0" w:type="auto"/>
            <w:tcBorders>
              <w:top w:val="single" w:sz="2" w:space="0" w:color="000000"/>
              <w:left w:val="single" w:sz="2" w:space="0" w:color="000000"/>
              <w:bottom w:val="single" w:sz="2" w:space="0" w:color="000000"/>
              <w:right w:val="single" w:sz="2" w:space="0" w:color="000000"/>
            </w:tcBorders>
            <w:vAlign w:val="center"/>
          </w:tcPr>
          <w:p w:rsidR="001530E1" w:rsidRDefault="001530E1" w:rsidP="001530E1">
            <w:pPr>
              <w:pStyle w:val="CUERPOTEXTOTABLA"/>
              <w:jc w:val="center"/>
              <w:rPr>
                <w:sz w:val="20"/>
              </w:rPr>
            </w:pPr>
            <w:r>
              <w:rPr>
                <w:sz w:val="20"/>
              </w:rPr>
              <w:t>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Cumple</w:t>
            </w:r>
          </w:p>
        </w:tc>
      </w:tr>
      <w:tr w:rsidR="001530E1" w:rsidTr="001530E1">
        <w:trPr>
          <w:cantSplit/>
        </w:trPr>
        <w:tc>
          <w:tcPr>
            <w:tcW w:w="0" w:type="auto"/>
            <w:vMerge/>
            <w:tcBorders>
              <w:left w:val="single" w:sz="2" w:space="0" w:color="000000"/>
              <w:right w:val="single" w:sz="2" w:space="0" w:color="000000"/>
            </w:tcBorders>
          </w:tcPr>
          <w:p w:rsidR="001530E1" w:rsidRDefault="001530E1" w:rsidP="001530E1"/>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P15-P16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HE 320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493.5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84.57%</w:t>
            </w:r>
          </w:p>
        </w:tc>
        <w:tc>
          <w:tcPr>
            <w:tcW w:w="0" w:type="auto"/>
            <w:tcBorders>
              <w:top w:val="single" w:sz="2" w:space="0" w:color="000000"/>
              <w:left w:val="single" w:sz="2" w:space="0" w:color="000000"/>
              <w:bottom w:val="single" w:sz="2" w:space="0" w:color="000000"/>
              <w:right w:val="single" w:sz="2" w:space="0" w:color="000000"/>
            </w:tcBorders>
            <w:vAlign w:val="center"/>
          </w:tcPr>
          <w:p w:rsidR="001530E1" w:rsidRDefault="001530E1" w:rsidP="001530E1">
            <w:pPr>
              <w:pStyle w:val="CUERPOTEXTOTABLA"/>
              <w:jc w:val="center"/>
              <w:rPr>
                <w:sz w:val="20"/>
              </w:rPr>
            </w:pPr>
            <w:r>
              <w:rPr>
                <w:sz w:val="20"/>
              </w:rPr>
              <w:t>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Cumple</w:t>
            </w:r>
          </w:p>
        </w:tc>
      </w:tr>
      <w:tr w:rsidR="001530E1" w:rsidTr="001530E1">
        <w:trPr>
          <w:cantSplit/>
        </w:trPr>
        <w:tc>
          <w:tcPr>
            <w:tcW w:w="0" w:type="auto"/>
            <w:vMerge/>
            <w:tcBorders>
              <w:left w:val="single" w:sz="2" w:space="0" w:color="000000"/>
              <w:bottom w:val="single" w:sz="2" w:space="0" w:color="000000"/>
              <w:right w:val="single" w:sz="2" w:space="0" w:color="000000"/>
            </w:tcBorders>
          </w:tcPr>
          <w:p w:rsidR="001530E1" w:rsidRDefault="001530E1" w:rsidP="001530E1"/>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P16-P17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HE 320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520.0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88.00%</w:t>
            </w:r>
          </w:p>
        </w:tc>
        <w:tc>
          <w:tcPr>
            <w:tcW w:w="0" w:type="auto"/>
            <w:tcBorders>
              <w:top w:val="single" w:sz="2" w:space="0" w:color="000000"/>
              <w:left w:val="single" w:sz="2" w:space="0" w:color="000000"/>
              <w:bottom w:val="single" w:sz="2" w:space="0" w:color="000000"/>
              <w:right w:val="single" w:sz="2" w:space="0" w:color="000000"/>
            </w:tcBorders>
            <w:vAlign w:val="center"/>
          </w:tcPr>
          <w:p w:rsidR="001530E1" w:rsidRDefault="001530E1" w:rsidP="001530E1">
            <w:pPr>
              <w:pStyle w:val="CUERPOTEXTOTABLA"/>
              <w:jc w:val="center"/>
              <w:rPr>
                <w:sz w:val="20"/>
              </w:rPr>
            </w:pPr>
            <w:r>
              <w:rPr>
                <w:sz w:val="20"/>
              </w:rPr>
              <w:t>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Cumple</w:t>
            </w:r>
          </w:p>
        </w:tc>
      </w:tr>
      <w:tr w:rsidR="001530E1" w:rsidTr="001530E1">
        <w:trPr>
          <w:cantSplit/>
        </w:trPr>
        <w:tc>
          <w:tcPr>
            <w:tcW w:w="0" w:type="auto"/>
            <w:vMerge w:val="restart"/>
            <w:tcBorders>
              <w:top w:val="single" w:sz="2" w:space="0" w:color="000000"/>
              <w:left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P01-P02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HE 320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445.0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91.67%</w:t>
            </w:r>
          </w:p>
        </w:tc>
        <w:tc>
          <w:tcPr>
            <w:tcW w:w="0" w:type="auto"/>
            <w:tcBorders>
              <w:top w:val="single" w:sz="2" w:space="0" w:color="000000"/>
              <w:left w:val="single" w:sz="2" w:space="0" w:color="000000"/>
              <w:bottom w:val="single" w:sz="2" w:space="0" w:color="000000"/>
              <w:right w:val="single" w:sz="2" w:space="0" w:color="000000"/>
            </w:tcBorders>
            <w:vAlign w:val="center"/>
          </w:tcPr>
          <w:p w:rsidR="001530E1" w:rsidRDefault="001530E1" w:rsidP="001530E1">
            <w:pPr>
              <w:pStyle w:val="CUERPOTEXTOTABLA"/>
              <w:jc w:val="center"/>
              <w:rPr>
                <w:sz w:val="20"/>
              </w:rPr>
            </w:pPr>
            <w:r>
              <w:rPr>
                <w:sz w:val="20"/>
              </w:rPr>
              <w:t>1.4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Cumple</w:t>
            </w:r>
          </w:p>
        </w:tc>
      </w:tr>
      <w:tr w:rsidR="001530E1" w:rsidTr="001530E1">
        <w:trPr>
          <w:cantSplit/>
        </w:trPr>
        <w:tc>
          <w:tcPr>
            <w:tcW w:w="0" w:type="auto"/>
            <w:vMerge/>
            <w:tcBorders>
              <w:left w:val="single" w:sz="2" w:space="0" w:color="000000"/>
              <w:right w:val="single" w:sz="2" w:space="0" w:color="000000"/>
            </w:tcBorders>
          </w:tcPr>
          <w:p w:rsidR="001530E1" w:rsidRDefault="001530E1" w:rsidP="001530E1"/>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P02-P03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HE 320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493.5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76.86%</w:t>
            </w:r>
          </w:p>
        </w:tc>
        <w:tc>
          <w:tcPr>
            <w:tcW w:w="0" w:type="auto"/>
            <w:tcBorders>
              <w:top w:val="single" w:sz="2" w:space="0" w:color="000000"/>
              <w:left w:val="single" w:sz="2" w:space="0" w:color="000000"/>
              <w:bottom w:val="single" w:sz="2" w:space="0" w:color="000000"/>
              <w:right w:val="single" w:sz="2" w:space="0" w:color="000000"/>
            </w:tcBorders>
            <w:vAlign w:val="center"/>
          </w:tcPr>
          <w:p w:rsidR="001530E1" w:rsidRDefault="001530E1" w:rsidP="001530E1">
            <w:pPr>
              <w:pStyle w:val="CUERPOTEXTOTABLA"/>
              <w:jc w:val="center"/>
              <w:rPr>
                <w:sz w:val="20"/>
              </w:rPr>
            </w:pPr>
            <w:r>
              <w:rPr>
                <w:sz w:val="20"/>
              </w:rPr>
              <w:t>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Cumple</w:t>
            </w:r>
          </w:p>
        </w:tc>
      </w:tr>
      <w:tr w:rsidR="001530E1" w:rsidTr="001530E1">
        <w:trPr>
          <w:cantSplit/>
        </w:trPr>
        <w:tc>
          <w:tcPr>
            <w:tcW w:w="0" w:type="auto"/>
            <w:vMerge/>
            <w:tcBorders>
              <w:left w:val="single" w:sz="2" w:space="0" w:color="000000"/>
              <w:right w:val="single" w:sz="2" w:space="0" w:color="000000"/>
            </w:tcBorders>
          </w:tcPr>
          <w:p w:rsidR="001530E1" w:rsidRDefault="001530E1" w:rsidP="001530E1"/>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P03-P04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HE 320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529.5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87.71%</w:t>
            </w:r>
          </w:p>
        </w:tc>
        <w:tc>
          <w:tcPr>
            <w:tcW w:w="0" w:type="auto"/>
            <w:tcBorders>
              <w:top w:val="single" w:sz="2" w:space="0" w:color="000000"/>
              <w:left w:val="single" w:sz="2" w:space="0" w:color="000000"/>
              <w:bottom w:val="single" w:sz="2" w:space="0" w:color="000000"/>
              <w:right w:val="single" w:sz="2" w:space="0" w:color="000000"/>
            </w:tcBorders>
            <w:vAlign w:val="center"/>
          </w:tcPr>
          <w:p w:rsidR="001530E1" w:rsidRDefault="001530E1" w:rsidP="001530E1">
            <w:pPr>
              <w:pStyle w:val="CUERPOTEXTOTABLA"/>
              <w:jc w:val="center"/>
              <w:rPr>
                <w:sz w:val="20"/>
              </w:rPr>
            </w:pPr>
            <w:r>
              <w:rPr>
                <w:sz w:val="20"/>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Cumple</w:t>
            </w:r>
          </w:p>
        </w:tc>
      </w:tr>
      <w:tr w:rsidR="001530E1" w:rsidTr="001530E1">
        <w:trPr>
          <w:cantSplit/>
        </w:trPr>
        <w:tc>
          <w:tcPr>
            <w:tcW w:w="0" w:type="auto"/>
            <w:vMerge/>
            <w:tcBorders>
              <w:left w:val="single" w:sz="2" w:space="0" w:color="000000"/>
              <w:right w:val="single" w:sz="2" w:space="0" w:color="000000"/>
            </w:tcBorders>
          </w:tcPr>
          <w:p w:rsidR="001530E1" w:rsidRDefault="001530E1" w:rsidP="001530E1"/>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P04-P05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HE 320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518.5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98.91%</w:t>
            </w:r>
          </w:p>
        </w:tc>
        <w:tc>
          <w:tcPr>
            <w:tcW w:w="0" w:type="auto"/>
            <w:tcBorders>
              <w:top w:val="single" w:sz="2" w:space="0" w:color="000000"/>
              <w:left w:val="single" w:sz="2" w:space="0" w:color="000000"/>
              <w:bottom w:val="single" w:sz="2" w:space="0" w:color="000000"/>
              <w:right w:val="single" w:sz="2" w:space="0" w:color="000000"/>
            </w:tcBorders>
            <w:vAlign w:val="center"/>
          </w:tcPr>
          <w:p w:rsidR="001530E1" w:rsidRDefault="001530E1" w:rsidP="001530E1">
            <w:pPr>
              <w:pStyle w:val="CUERPOTEXTOTABLA"/>
              <w:jc w:val="center"/>
              <w:rPr>
                <w:sz w:val="20"/>
              </w:rPr>
            </w:pPr>
            <w:r>
              <w:rPr>
                <w:sz w:val="20"/>
              </w:rPr>
              <w:t>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Cumple</w:t>
            </w:r>
          </w:p>
        </w:tc>
      </w:tr>
      <w:tr w:rsidR="001530E1" w:rsidTr="001530E1">
        <w:trPr>
          <w:cantSplit/>
        </w:trPr>
        <w:tc>
          <w:tcPr>
            <w:tcW w:w="0" w:type="auto"/>
            <w:vMerge/>
            <w:tcBorders>
              <w:left w:val="single" w:sz="2" w:space="0" w:color="000000"/>
              <w:right w:val="single" w:sz="2" w:space="0" w:color="000000"/>
            </w:tcBorders>
          </w:tcPr>
          <w:p w:rsidR="001530E1" w:rsidRDefault="001530E1" w:rsidP="001530E1"/>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P05-P06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HE 320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518.5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98.74%</w:t>
            </w:r>
          </w:p>
        </w:tc>
        <w:tc>
          <w:tcPr>
            <w:tcW w:w="0" w:type="auto"/>
            <w:tcBorders>
              <w:top w:val="single" w:sz="2" w:space="0" w:color="000000"/>
              <w:left w:val="single" w:sz="2" w:space="0" w:color="000000"/>
              <w:bottom w:val="single" w:sz="2" w:space="0" w:color="000000"/>
              <w:right w:val="single" w:sz="2" w:space="0" w:color="000000"/>
            </w:tcBorders>
            <w:vAlign w:val="center"/>
          </w:tcPr>
          <w:p w:rsidR="001530E1" w:rsidRDefault="001530E1" w:rsidP="001530E1">
            <w:pPr>
              <w:pStyle w:val="CUERPOTEXTOTABLA"/>
              <w:jc w:val="center"/>
              <w:rPr>
                <w:sz w:val="20"/>
              </w:rPr>
            </w:pPr>
            <w:r>
              <w:rPr>
                <w:sz w:val="20"/>
              </w:rPr>
              <w:t>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Cumple</w:t>
            </w:r>
          </w:p>
        </w:tc>
      </w:tr>
      <w:tr w:rsidR="001530E1" w:rsidTr="001530E1">
        <w:trPr>
          <w:cantSplit/>
        </w:trPr>
        <w:tc>
          <w:tcPr>
            <w:tcW w:w="0" w:type="auto"/>
            <w:vMerge/>
            <w:tcBorders>
              <w:left w:val="single" w:sz="2" w:space="0" w:color="000000"/>
              <w:bottom w:val="single" w:sz="2" w:space="0" w:color="000000"/>
              <w:right w:val="single" w:sz="2" w:space="0" w:color="000000"/>
            </w:tcBorders>
          </w:tcPr>
          <w:p w:rsidR="001530E1" w:rsidRDefault="001530E1" w:rsidP="001530E1"/>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P06-P07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HE 320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446.5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84.15%</w:t>
            </w:r>
          </w:p>
        </w:tc>
        <w:tc>
          <w:tcPr>
            <w:tcW w:w="0" w:type="auto"/>
            <w:tcBorders>
              <w:top w:val="single" w:sz="2" w:space="0" w:color="000000"/>
              <w:left w:val="single" w:sz="2" w:space="0" w:color="000000"/>
              <w:bottom w:val="single" w:sz="2" w:space="0" w:color="000000"/>
              <w:right w:val="single" w:sz="2" w:space="0" w:color="000000"/>
            </w:tcBorders>
            <w:vAlign w:val="center"/>
          </w:tcPr>
          <w:p w:rsidR="001530E1" w:rsidRDefault="001530E1" w:rsidP="001530E1">
            <w:pPr>
              <w:pStyle w:val="CUERPOTEXTOTABLA"/>
              <w:jc w:val="center"/>
              <w:rPr>
                <w:sz w:val="20"/>
              </w:rPr>
            </w:pPr>
            <w:r>
              <w:rPr>
                <w:sz w:val="20"/>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Cumple</w:t>
            </w:r>
          </w:p>
        </w:tc>
      </w:tr>
      <w:tr w:rsidR="001530E1" w:rsidTr="001530E1">
        <w:trPr>
          <w:cantSplit/>
        </w:trPr>
        <w:tc>
          <w:tcPr>
            <w:tcW w:w="0" w:type="auto"/>
            <w:vMerge w:val="restart"/>
            <w:tcBorders>
              <w:top w:val="single" w:sz="2" w:space="0" w:color="000000"/>
              <w:left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P27-P18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HE 200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389.5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96.86%</w:t>
            </w:r>
          </w:p>
        </w:tc>
        <w:tc>
          <w:tcPr>
            <w:tcW w:w="0" w:type="auto"/>
            <w:tcBorders>
              <w:top w:val="single" w:sz="2" w:space="0" w:color="000000"/>
              <w:left w:val="single" w:sz="2" w:space="0" w:color="000000"/>
              <w:bottom w:val="single" w:sz="2" w:space="0" w:color="000000"/>
              <w:right w:val="single" w:sz="2" w:space="0" w:color="000000"/>
            </w:tcBorders>
            <w:vAlign w:val="center"/>
          </w:tcPr>
          <w:p w:rsidR="001530E1" w:rsidRDefault="001530E1" w:rsidP="001530E1">
            <w:pPr>
              <w:pStyle w:val="CUERPOTEXTOTABLA"/>
              <w:jc w:val="center"/>
              <w:rPr>
                <w:sz w:val="20"/>
              </w:rPr>
            </w:pPr>
            <w:r>
              <w:rPr>
                <w:sz w:val="20"/>
              </w:rPr>
              <w:t>2.2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Cumple</w:t>
            </w:r>
          </w:p>
        </w:tc>
      </w:tr>
      <w:tr w:rsidR="001530E1" w:rsidTr="001530E1">
        <w:trPr>
          <w:cantSplit/>
        </w:trPr>
        <w:tc>
          <w:tcPr>
            <w:tcW w:w="0" w:type="auto"/>
            <w:vMerge/>
            <w:tcBorders>
              <w:left w:val="single" w:sz="2" w:space="0" w:color="000000"/>
              <w:right w:val="single" w:sz="2" w:space="0" w:color="000000"/>
            </w:tcBorders>
          </w:tcPr>
          <w:p w:rsidR="001530E1" w:rsidRDefault="001530E1" w:rsidP="001530E1"/>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P18-P08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HE 200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620.0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98.54%</w:t>
            </w:r>
          </w:p>
        </w:tc>
        <w:tc>
          <w:tcPr>
            <w:tcW w:w="0" w:type="auto"/>
            <w:tcBorders>
              <w:top w:val="single" w:sz="2" w:space="0" w:color="000000"/>
              <w:left w:val="single" w:sz="2" w:space="0" w:color="000000"/>
              <w:bottom w:val="single" w:sz="2" w:space="0" w:color="000000"/>
              <w:right w:val="single" w:sz="2" w:space="0" w:color="000000"/>
            </w:tcBorders>
            <w:vAlign w:val="center"/>
          </w:tcPr>
          <w:p w:rsidR="001530E1" w:rsidRDefault="001530E1" w:rsidP="001530E1">
            <w:pPr>
              <w:pStyle w:val="CUERPOTEXTOTABLA"/>
              <w:jc w:val="center"/>
              <w:rPr>
                <w:sz w:val="20"/>
              </w:rPr>
            </w:pPr>
            <w:r>
              <w:rPr>
                <w:sz w:val="20"/>
              </w:rPr>
              <w:t>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Cumple</w:t>
            </w:r>
          </w:p>
        </w:tc>
      </w:tr>
      <w:tr w:rsidR="001530E1" w:rsidTr="001530E1">
        <w:trPr>
          <w:cantSplit/>
        </w:trPr>
        <w:tc>
          <w:tcPr>
            <w:tcW w:w="0" w:type="auto"/>
            <w:vMerge/>
            <w:tcBorders>
              <w:left w:val="single" w:sz="2" w:space="0" w:color="000000"/>
              <w:bottom w:val="single" w:sz="2" w:space="0" w:color="000000"/>
              <w:right w:val="single" w:sz="2" w:space="0" w:color="000000"/>
            </w:tcBorders>
          </w:tcPr>
          <w:p w:rsidR="001530E1" w:rsidRDefault="001530E1" w:rsidP="001530E1"/>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P08-P01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HE 200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417.0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97.71%</w:t>
            </w:r>
          </w:p>
        </w:tc>
        <w:tc>
          <w:tcPr>
            <w:tcW w:w="0" w:type="auto"/>
            <w:tcBorders>
              <w:top w:val="single" w:sz="2" w:space="0" w:color="000000"/>
              <w:left w:val="single" w:sz="2" w:space="0" w:color="000000"/>
              <w:bottom w:val="single" w:sz="2" w:space="0" w:color="000000"/>
              <w:right w:val="single" w:sz="2" w:space="0" w:color="000000"/>
            </w:tcBorders>
            <w:vAlign w:val="center"/>
          </w:tcPr>
          <w:p w:rsidR="001530E1" w:rsidRDefault="001530E1" w:rsidP="001530E1">
            <w:pPr>
              <w:pStyle w:val="CUERPOTEXTOTABLA"/>
              <w:jc w:val="center"/>
              <w:rPr>
                <w:sz w:val="20"/>
              </w:rPr>
            </w:pPr>
            <w:r>
              <w:rPr>
                <w:sz w:val="20"/>
              </w:rP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Cumple</w:t>
            </w:r>
          </w:p>
        </w:tc>
      </w:tr>
      <w:tr w:rsidR="001530E1" w:rsidTr="001530E1">
        <w:trPr>
          <w:cantSplit/>
        </w:trPr>
        <w:tc>
          <w:tcPr>
            <w:tcW w:w="0" w:type="auto"/>
            <w:vMerge w:val="restart"/>
            <w:tcBorders>
              <w:top w:val="single" w:sz="2" w:space="0" w:color="000000"/>
              <w:left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P30-P21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HE 200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682.5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69.59%</w:t>
            </w:r>
          </w:p>
        </w:tc>
        <w:tc>
          <w:tcPr>
            <w:tcW w:w="0" w:type="auto"/>
            <w:tcBorders>
              <w:top w:val="single" w:sz="2" w:space="0" w:color="000000"/>
              <w:left w:val="single" w:sz="2" w:space="0" w:color="000000"/>
              <w:bottom w:val="single" w:sz="2" w:space="0" w:color="000000"/>
              <w:right w:val="single" w:sz="2" w:space="0" w:color="000000"/>
            </w:tcBorders>
            <w:vAlign w:val="center"/>
          </w:tcPr>
          <w:p w:rsidR="001530E1" w:rsidRDefault="001530E1" w:rsidP="001530E1">
            <w:pPr>
              <w:pStyle w:val="CUERPOTEXTOTABLA"/>
              <w:jc w:val="center"/>
              <w:rPr>
                <w:sz w:val="20"/>
              </w:rPr>
            </w:pPr>
            <w:r>
              <w:rPr>
                <w:sz w:val="20"/>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Cumple</w:t>
            </w:r>
          </w:p>
        </w:tc>
      </w:tr>
      <w:tr w:rsidR="001530E1" w:rsidTr="001530E1">
        <w:trPr>
          <w:cantSplit/>
        </w:trPr>
        <w:tc>
          <w:tcPr>
            <w:tcW w:w="0" w:type="auto"/>
            <w:vMerge/>
            <w:tcBorders>
              <w:left w:val="single" w:sz="2" w:space="0" w:color="000000"/>
              <w:right w:val="single" w:sz="2" w:space="0" w:color="000000"/>
            </w:tcBorders>
          </w:tcPr>
          <w:p w:rsidR="001530E1" w:rsidRDefault="001530E1" w:rsidP="001530E1"/>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P21-P11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HE 200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682.5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22.28%</w:t>
            </w:r>
          </w:p>
        </w:tc>
        <w:tc>
          <w:tcPr>
            <w:tcW w:w="0" w:type="auto"/>
            <w:tcBorders>
              <w:top w:val="single" w:sz="2" w:space="0" w:color="000000"/>
              <w:left w:val="single" w:sz="2" w:space="0" w:color="000000"/>
              <w:bottom w:val="single" w:sz="2" w:space="0" w:color="000000"/>
              <w:right w:val="single" w:sz="2" w:space="0" w:color="000000"/>
            </w:tcBorders>
            <w:vAlign w:val="center"/>
          </w:tcPr>
          <w:p w:rsidR="001530E1" w:rsidRDefault="001530E1" w:rsidP="001530E1">
            <w:pPr>
              <w:pStyle w:val="CUERPOTEXTOTABLA"/>
              <w:jc w:val="center"/>
              <w:rPr>
                <w:sz w:val="20"/>
              </w:rPr>
            </w:pPr>
            <w:r>
              <w:rPr>
                <w:sz w:val="20"/>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Cumple</w:t>
            </w:r>
          </w:p>
        </w:tc>
      </w:tr>
      <w:tr w:rsidR="001530E1" w:rsidTr="001530E1">
        <w:trPr>
          <w:cantSplit/>
        </w:trPr>
        <w:tc>
          <w:tcPr>
            <w:tcW w:w="0" w:type="auto"/>
            <w:vMerge/>
            <w:tcBorders>
              <w:left w:val="single" w:sz="2" w:space="0" w:color="000000"/>
              <w:bottom w:val="single" w:sz="2" w:space="0" w:color="000000"/>
              <w:right w:val="single" w:sz="2" w:space="0" w:color="000000"/>
            </w:tcBorders>
          </w:tcPr>
          <w:p w:rsidR="001530E1" w:rsidRDefault="001530E1" w:rsidP="001530E1"/>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P11-P04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HE 200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682.5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68.46%</w:t>
            </w:r>
          </w:p>
        </w:tc>
        <w:tc>
          <w:tcPr>
            <w:tcW w:w="0" w:type="auto"/>
            <w:tcBorders>
              <w:top w:val="single" w:sz="2" w:space="0" w:color="000000"/>
              <w:left w:val="single" w:sz="2" w:space="0" w:color="000000"/>
              <w:bottom w:val="single" w:sz="2" w:space="0" w:color="000000"/>
              <w:right w:val="single" w:sz="2" w:space="0" w:color="000000"/>
            </w:tcBorders>
            <w:vAlign w:val="center"/>
          </w:tcPr>
          <w:p w:rsidR="001530E1" w:rsidRDefault="001530E1" w:rsidP="001530E1">
            <w:pPr>
              <w:pStyle w:val="CUERPOTEXTOTABLA"/>
              <w:jc w:val="center"/>
              <w:rPr>
                <w:sz w:val="20"/>
              </w:rPr>
            </w:pPr>
            <w:r>
              <w:rPr>
                <w:sz w:val="20"/>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Cumple</w:t>
            </w:r>
          </w:p>
        </w:tc>
      </w:tr>
      <w:tr w:rsidR="001530E1" w:rsidTr="001530E1">
        <w:trPr>
          <w:cantSplit/>
        </w:trPr>
        <w:tc>
          <w:tcPr>
            <w:tcW w:w="0" w:type="auto"/>
            <w:vMerge w:val="restart"/>
            <w:tcBorders>
              <w:top w:val="single" w:sz="2" w:space="0" w:color="000000"/>
              <w:left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P31-P22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HE 200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682.5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68.46%</w:t>
            </w:r>
          </w:p>
        </w:tc>
        <w:tc>
          <w:tcPr>
            <w:tcW w:w="0" w:type="auto"/>
            <w:tcBorders>
              <w:top w:val="single" w:sz="2" w:space="0" w:color="000000"/>
              <w:left w:val="single" w:sz="2" w:space="0" w:color="000000"/>
              <w:bottom w:val="single" w:sz="2" w:space="0" w:color="000000"/>
              <w:right w:val="single" w:sz="2" w:space="0" w:color="000000"/>
            </w:tcBorders>
            <w:vAlign w:val="center"/>
          </w:tcPr>
          <w:p w:rsidR="001530E1" w:rsidRDefault="001530E1" w:rsidP="001530E1">
            <w:pPr>
              <w:pStyle w:val="CUERPOTEXTOTABLA"/>
              <w:jc w:val="center"/>
              <w:rPr>
                <w:sz w:val="20"/>
              </w:rPr>
            </w:pPr>
            <w:r>
              <w:rPr>
                <w:sz w:val="20"/>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Cumple</w:t>
            </w:r>
          </w:p>
        </w:tc>
      </w:tr>
      <w:tr w:rsidR="001530E1" w:rsidTr="001530E1">
        <w:trPr>
          <w:cantSplit/>
        </w:trPr>
        <w:tc>
          <w:tcPr>
            <w:tcW w:w="0" w:type="auto"/>
            <w:vMerge/>
            <w:tcBorders>
              <w:left w:val="single" w:sz="2" w:space="0" w:color="000000"/>
              <w:right w:val="single" w:sz="2" w:space="0" w:color="000000"/>
            </w:tcBorders>
          </w:tcPr>
          <w:p w:rsidR="001530E1" w:rsidRDefault="001530E1" w:rsidP="001530E1"/>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P22-P12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HE 200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682.5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20.60%</w:t>
            </w:r>
          </w:p>
        </w:tc>
        <w:tc>
          <w:tcPr>
            <w:tcW w:w="0" w:type="auto"/>
            <w:tcBorders>
              <w:top w:val="single" w:sz="2" w:space="0" w:color="000000"/>
              <w:left w:val="single" w:sz="2" w:space="0" w:color="000000"/>
              <w:bottom w:val="single" w:sz="2" w:space="0" w:color="000000"/>
              <w:right w:val="single" w:sz="2" w:space="0" w:color="000000"/>
            </w:tcBorders>
            <w:vAlign w:val="center"/>
          </w:tcPr>
          <w:p w:rsidR="001530E1" w:rsidRDefault="001530E1" w:rsidP="001530E1">
            <w:pPr>
              <w:pStyle w:val="CUERPOTEXTOTABLA"/>
              <w:jc w:val="center"/>
              <w:rPr>
                <w:sz w:val="20"/>
              </w:rPr>
            </w:pPr>
            <w:r>
              <w:rPr>
                <w:sz w:val="20"/>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Cumple</w:t>
            </w:r>
          </w:p>
        </w:tc>
      </w:tr>
      <w:tr w:rsidR="001530E1" w:rsidTr="001530E1">
        <w:trPr>
          <w:cantSplit/>
        </w:trPr>
        <w:tc>
          <w:tcPr>
            <w:tcW w:w="0" w:type="auto"/>
            <w:vMerge/>
            <w:tcBorders>
              <w:left w:val="single" w:sz="2" w:space="0" w:color="000000"/>
              <w:bottom w:val="single" w:sz="2" w:space="0" w:color="000000"/>
              <w:right w:val="single" w:sz="2" w:space="0" w:color="000000"/>
            </w:tcBorders>
          </w:tcPr>
          <w:p w:rsidR="001530E1" w:rsidRDefault="001530E1" w:rsidP="001530E1"/>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P12-P05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HE 200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682.5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69.20%</w:t>
            </w:r>
          </w:p>
        </w:tc>
        <w:tc>
          <w:tcPr>
            <w:tcW w:w="0" w:type="auto"/>
            <w:tcBorders>
              <w:top w:val="single" w:sz="2" w:space="0" w:color="000000"/>
              <w:left w:val="single" w:sz="2" w:space="0" w:color="000000"/>
              <w:bottom w:val="single" w:sz="2" w:space="0" w:color="000000"/>
              <w:right w:val="single" w:sz="2" w:space="0" w:color="000000"/>
            </w:tcBorders>
            <w:vAlign w:val="center"/>
          </w:tcPr>
          <w:p w:rsidR="001530E1" w:rsidRDefault="001530E1" w:rsidP="001530E1">
            <w:pPr>
              <w:pStyle w:val="CUERPOTEXTOTABLA"/>
              <w:jc w:val="center"/>
              <w:rPr>
                <w:sz w:val="20"/>
              </w:rPr>
            </w:pPr>
            <w:r>
              <w:rPr>
                <w:sz w:val="20"/>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Cumple</w:t>
            </w:r>
          </w:p>
        </w:tc>
      </w:tr>
      <w:tr w:rsidR="001530E1" w:rsidTr="001530E1">
        <w:trPr>
          <w:cantSplit/>
        </w:trPr>
        <w:tc>
          <w:tcPr>
            <w:tcW w:w="0" w:type="auto"/>
            <w:vMerge w:val="restart"/>
            <w:tcBorders>
              <w:top w:val="single" w:sz="2" w:space="0" w:color="000000"/>
              <w:left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P32-P23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HE 200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682.5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68.35%</w:t>
            </w:r>
          </w:p>
        </w:tc>
        <w:tc>
          <w:tcPr>
            <w:tcW w:w="0" w:type="auto"/>
            <w:tcBorders>
              <w:top w:val="single" w:sz="2" w:space="0" w:color="000000"/>
              <w:left w:val="single" w:sz="2" w:space="0" w:color="000000"/>
              <w:bottom w:val="single" w:sz="2" w:space="0" w:color="000000"/>
              <w:right w:val="single" w:sz="2" w:space="0" w:color="000000"/>
            </w:tcBorders>
            <w:vAlign w:val="center"/>
          </w:tcPr>
          <w:p w:rsidR="001530E1" w:rsidRDefault="001530E1" w:rsidP="001530E1">
            <w:pPr>
              <w:pStyle w:val="CUERPOTEXTOTABLA"/>
              <w:jc w:val="center"/>
              <w:rPr>
                <w:sz w:val="20"/>
              </w:rPr>
            </w:pPr>
            <w:r>
              <w:rPr>
                <w:sz w:val="20"/>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Cumple</w:t>
            </w:r>
          </w:p>
        </w:tc>
      </w:tr>
      <w:tr w:rsidR="001530E1" w:rsidTr="001530E1">
        <w:trPr>
          <w:cantSplit/>
        </w:trPr>
        <w:tc>
          <w:tcPr>
            <w:tcW w:w="0" w:type="auto"/>
            <w:vMerge/>
            <w:tcBorders>
              <w:left w:val="single" w:sz="2" w:space="0" w:color="000000"/>
              <w:right w:val="single" w:sz="2" w:space="0" w:color="000000"/>
            </w:tcBorders>
          </w:tcPr>
          <w:p w:rsidR="001530E1" w:rsidRDefault="001530E1" w:rsidP="001530E1"/>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P23-P13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HE 200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682.5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22.36%</w:t>
            </w:r>
          </w:p>
        </w:tc>
        <w:tc>
          <w:tcPr>
            <w:tcW w:w="0" w:type="auto"/>
            <w:tcBorders>
              <w:top w:val="single" w:sz="2" w:space="0" w:color="000000"/>
              <w:left w:val="single" w:sz="2" w:space="0" w:color="000000"/>
              <w:bottom w:val="single" w:sz="2" w:space="0" w:color="000000"/>
              <w:right w:val="single" w:sz="2" w:space="0" w:color="000000"/>
            </w:tcBorders>
            <w:vAlign w:val="center"/>
          </w:tcPr>
          <w:p w:rsidR="001530E1" w:rsidRDefault="001530E1" w:rsidP="001530E1">
            <w:pPr>
              <w:pStyle w:val="CUERPOTEXTOTABLA"/>
              <w:jc w:val="center"/>
              <w:rPr>
                <w:sz w:val="20"/>
              </w:rPr>
            </w:pPr>
            <w:r>
              <w:rPr>
                <w:sz w:val="20"/>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Cumple</w:t>
            </w:r>
          </w:p>
        </w:tc>
      </w:tr>
      <w:tr w:rsidR="001530E1" w:rsidTr="001530E1">
        <w:trPr>
          <w:cantSplit/>
        </w:trPr>
        <w:tc>
          <w:tcPr>
            <w:tcW w:w="0" w:type="auto"/>
            <w:vMerge/>
            <w:tcBorders>
              <w:left w:val="single" w:sz="2" w:space="0" w:color="000000"/>
              <w:bottom w:val="single" w:sz="2" w:space="0" w:color="000000"/>
              <w:right w:val="single" w:sz="2" w:space="0" w:color="000000"/>
            </w:tcBorders>
          </w:tcPr>
          <w:p w:rsidR="001530E1" w:rsidRDefault="001530E1" w:rsidP="001530E1"/>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P13-P06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HE 200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682.5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69.06%</w:t>
            </w:r>
          </w:p>
        </w:tc>
        <w:tc>
          <w:tcPr>
            <w:tcW w:w="0" w:type="auto"/>
            <w:tcBorders>
              <w:top w:val="single" w:sz="2" w:space="0" w:color="000000"/>
              <w:left w:val="single" w:sz="2" w:space="0" w:color="000000"/>
              <w:bottom w:val="single" w:sz="2" w:space="0" w:color="000000"/>
              <w:right w:val="single" w:sz="2" w:space="0" w:color="000000"/>
            </w:tcBorders>
            <w:vAlign w:val="center"/>
          </w:tcPr>
          <w:p w:rsidR="001530E1" w:rsidRDefault="001530E1" w:rsidP="001530E1">
            <w:pPr>
              <w:pStyle w:val="CUERPOTEXTOTABLA"/>
              <w:jc w:val="center"/>
              <w:rPr>
                <w:sz w:val="20"/>
              </w:rPr>
            </w:pPr>
            <w:r>
              <w:rPr>
                <w:sz w:val="20"/>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Cumple</w:t>
            </w:r>
          </w:p>
        </w:tc>
      </w:tr>
      <w:tr w:rsidR="001530E1" w:rsidTr="001530E1">
        <w:trPr>
          <w:cantSplit/>
        </w:trPr>
        <w:tc>
          <w:tcPr>
            <w:tcW w:w="0" w:type="auto"/>
            <w:vMerge w:val="restart"/>
            <w:tcBorders>
              <w:top w:val="single" w:sz="2" w:space="0" w:color="000000"/>
              <w:left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P33-P24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HE 200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682.5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67.91%</w:t>
            </w:r>
          </w:p>
        </w:tc>
        <w:tc>
          <w:tcPr>
            <w:tcW w:w="0" w:type="auto"/>
            <w:tcBorders>
              <w:top w:val="single" w:sz="2" w:space="0" w:color="000000"/>
              <w:left w:val="single" w:sz="2" w:space="0" w:color="000000"/>
              <w:bottom w:val="single" w:sz="2" w:space="0" w:color="000000"/>
              <w:right w:val="single" w:sz="2" w:space="0" w:color="000000"/>
            </w:tcBorders>
            <w:vAlign w:val="center"/>
          </w:tcPr>
          <w:p w:rsidR="001530E1" w:rsidRDefault="001530E1" w:rsidP="001530E1">
            <w:pPr>
              <w:pStyle w:val="CUERPOTEXTOTABLA"/>
              <w:jc w:val="center"/>
              <w:rPr>
                <w:sz w:val="20"/>
              </w:rPr>
            </w:pPr>
            <w:r>
              <w:rPr>
                <w:sz w:val="20"/>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Cumple</w:t>
            </w:r>
          </w:p>
        </w:tc>
      </w:tr>
      <w:tr w:rsidR="001530E1" w:rsidTr="001530E1">
        <w:trPr>
          <w:cantSplit/>
        </w:trPr>
        <w:tc>
          <w:tcPr>
            <w:tcW w:w="0" w:type="auto"/>
            <w:vMerge/>
            <w:tcBorders>
              <w:left w:val="single" w:sz="2" w:space="0" w:color="000000"/>
              <w:right w:val="single" w:sz="2" w:space="0" w:color="000000"/>
            </w:tcBorders>
          </w:tcPr>
          <w:p w:rsidR="001530E1" w:rsidRDefault="001530E1" w:rsidP="001530E1"/>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P24-P14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HE 200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682.5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35.95%</w:t>
            </w:r>
          </w:p>
        </w:tc>
        <w:tc>
          <w:tcPr>
            <w:tcW w:w="0" w:type="auto"/>
            <w:tcBorders>
              <w:top w:val="single" w:sz="2" w:space="0" w:color="000000"/>
              <w:left w:val="single" w:sz="2" w:space="0" w:color="000000"/>
              <w:bottom w:val="single" w:sz="2" w:space="0" w:color="000000"/>
              <w:right w:val="single" w:sz="2" w:space="0" w:color="000000"/>
            </w:tcBorders>
            <w:vAlign w:val="center"/>
          </w:tcPr>
          <w:p w:rsidR="001530E1" w:rsidRDefault="001530E1" w:rsidP="001530E1">
            <w:pPr>
              <w:pStyle w:val="CUERPOTEXTOTABLA"/>
              <w:jc w:val="center"/>
              <w:rPr>
                <w:sz w:val="20"/>
              </w:rPr>
            </w:pPr>
            <w:r>
              <w:rPr>
                <w:sz w:val="20"/>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Cumple</w:t>
            </w:r>
          </w:p>
        </w:tc>
      </w:tr>
      <w:tr w:rsidR="001530E1" w:rsidTr="001530E1">
        <w:trPr>
          <w:cantSplit/>
        </w:trPr>
        <w:tc>
          <w:tcPr>
            <w:tcW w:w="0" w:type="auto"/>
            <w:vMerge/>
            <w:tcBorders>
              <w:left w:val="single" w:sz="2" w:space="0" w:color="000000"/>
              <w:bottom w:val="single" w:sz="2" w:space="0" w:color="000000"/>
              <w:right w:val="single" w:sz="2" w:space="0" w:color="000000"/>
            </w:tcBorders>
          </w:tcPr>
          <w:p w:rsidR="001530E1" w:rsidRDefault="001530E1" w:rsidP="001530E1"/>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P14-P07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HE 200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417.0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98.12%</w:t>
            </w:r>
          </w:p>
        </w:tc>
        <w:tc>
          <w:tcPr>
            <w:tcW w:w="0" w:type="auto"/>
            <w:tcBorders>
              <w:top w:val="single" w:sz="2" w:space="0" w:color="000000"/>
              <w:left w:val="single" w:sz="2" w:space="0" w:color="000000"/>
              <w:bottom w:val="single" w:sz="2" w:space="0" w:color="000000"/>
              <w:right w:val="single" w:sz="2" w:space="0" w:color="000000"/>
            </w:tcBorders>
            <w:vAlign w:val="center"/>
          </w:tcPr>
          <w:p w:rsidR="001530E1" w:rsidRDefault="001530E1" w:rsidP="001530E1">
            <w:pPr>
              <w:pStyle w:val="CUERPOTEXTOTABLA"/>
              <w:jc w:val="center"/>
              <w:rPr>
                <w:sz w:val="20"/>
              </w:rPr>
            </w:pPr>
            <w:r>
              <w:rPr>
                <w:sz w:val="20"/>
              </w:rP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Cumple</w:t>
            </w:r>
          </w:p>
        </w:tc>
      </w:tr>
      <w:tr w:rsidR="001530E1" w:rsidTr="001530E1">
        <w:trPr>
          <w:cantSplit/>
        </w:trPr>
        <w:tc>
          <w:tcPr>
            <w:tcW w:w="0" w:type="auto"/>
            <w:vMerge w:val="restart"/>
            <w:tcBorders>
              <w:top w:val="single" w:sz="2" w:space="0" w:color="000000"/>
              <w:left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P35-P26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HE 200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389.5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98.35%</w:t>
            </w:r>
          </w:p>
        </w:tc>
        <w:tc>
          <w:tcPr>
            <w:tcW w:w="0" w:type="auto"/>
            <w:tcBorders>
              <w:top w:val="single" w:sz="2" w:space="0" w:color="000000"/>
              <w:left w:val="single" w:sz="2" w:space="0" w:color="000000"/>
              <w:bottom w:val="single" w:sz="2" w:space="0" w:color="000000"/>
              <w:right w:val="single" w:sz="2" w:space="0" w:color="000000"/>
            </w:tcBorders>
            <w:vAlign w:val="center"/>
          </w:tcPr>
          <w:p w:rsidR="001530E1" w:rsidRDefault="001530E1" w:rsidP="001530E1">
            <w:pPr>
              <w:pStyle w:val="CUERPOTEXTOTABLA"/>
              <w:jc w:val="center"/>
              <w:rPr>
                <w:sz w:val="20"/>
              </w:rPr>
            </w:pPr>
            <w:r>
              <w:rPr>
                <w:sz w:val="20"/>
              </w:rPr>
              <w:t>2.2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Cumple</w:t>
            </w:r>
          </w:p>
        </w:tc>
      </w:tr>
      <w:tr w:rsidR="001530E1" w:rsidTr="001530E1">
        <w:trPr>
          <w:cantSplit/>
        </w:trPr>
        <w:tc>
          <w:tcPr>
            <w:tcW w:w="0" w:type="auto"/>
            <w:vMerge/>
            <w:tcBorders>
              <w:left w:val="single" w:sz="2" w:space="0" w:color="000000"/>
              <w:bottom w:val="single" w:sz="2" w:space="0" w:color="000000"/>
              <w:right w:val="single" w:sz="2" w:space="0" w:color="000000"/>
            </w:tcBorders>
          </w:tcPr>
          <w:p w:rsidR="001530E1" w:rsidRDefault="001530E1" w:rsidP="001530E1"/>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P26-P17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HE 200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567.5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88.97%</w:t>
            </w:r>
          </w:p>
        </w:tc>
        <w:tc>
          <w:tcPr>
            <w:tcW w:w="0" w:type="auto"/>
            <w:tcBorders>
              <w:top w:val="single" w:sz="2" w:space="0" w:color="000000"/>
              <w:left w:val="single" w:sz="2" w:space="0" w:color="000000"/>
              <w:bottom w:val="single" w:sz="2" w:space="0" w:color="000000"/>
              <w:right w:val="single" w:sz="2" w:space="0" w:color="000000"/>
            </w:tcBorders>
            <w:vAlign w:val="center"/>
          </w:tcPr>
          <w:p w:rsidR="001530E1" w:rsidRDefault="001530E1" w:rsidP="001530E1">
            <w:pPr>
              <w:pStyle w:val="CUERPOTEXTOTABLA"/>
              <w:jc w:val="center"/>
              <w:rPr>
                <w:sz w:val="20"/>
              </w:rPr>
            </w:pPr>
            <w:r>
              <w:rPr>
                <w:sz w:val="20"/>
              </w:rPr>
              <w:t>1.4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1530E1" w:rsidRDefault="001530E1" w:rsidP="001530E1">
            <w:pPr>
              <w:pStyle w:val="CUERPOTEXTOTABLA"/>
              <w:jc w:val="center"/>
              <w:rPr>
                <w:sz w:val="20"/>
              </w:rPr>
            </w:pPr>
            <w:r>
              <w:rPr>
                <w:sz w:val="20"/>
              </w:rPr>
              <w:t>Cumple</w:t>
            </w:r>
          </w:p>
        </w:tc>
      </w:tr>
      <w:tr w:rsidR="001530E1" w:rsidTr="001530E1">
        <w:trPr>
          <w:cantSplit/>
        </w:trPr>
        <w:tc>
          <w:tcPr>
            <w:tcW w:w="0" w:type="auto"/>
            <w:gridSpan w:val="7"/>
            <w:tcBorders>
              <w:top w:val="single" w:sz="2" w:space="0" w:color="000000"/>
              <w:left w:val="single" w:sz="2" w:space="0" w:color="000000"/>
              <w:bottom w:val="single" w:sz="2" w:space="0" w:color="000000"/>
              <w:right w:val="single" w:sz="2" w:space="0" w:color="000000"/>
            </w:tcBorders>
            <w:tcMar>
              <w:left w:w="85" w:type="dxa"/>
              <w:right w:w="85" w:type="dxa"/>
            </w:tcMar>
            <w:vAlign w:val="center"/>
          </w:tcPr>
          <w:p w:rsidR="001530E1" w:rsidRDefault="001530E1" w:rsidP="001530E1">
            <w:pPr>
              <w:pStyle w:val="CUERPOTEXTOTABLA"/>
              <w:rPr>
                <w:i/>
                <w:sz w:val="16"/>
              </w:rPr>
            </w:pPr>
            <w:r>
              <w:rPr>
                <w:i/>
                <w:sz w:val="16"/>
              </w:rPr>
              <w:t>Notas:</w:t>
            </w:r>
          </w:p>
          <w:p w:rsidR="001530E1" w:rsidRDefault="001530E1" w:rsidP="001530E1">
            <w:pPr>
              <w:pStyle w:val="CUERPOTEXTOTABLA"/>
              <w:ind w:left="283"/>
              <w:jc w:val="both"/>
              <w:rPr>
                <w:i/>
                <w:sz w:val="16"/>
              </w:rPr>
            </w:pPr>
            <w:r>
              <w:rPr>
                <w:i/>
                <w:sz w:val="16"/>
                <w:vertAlign w:val="superscript"/>
              </w:rPr>
              <w:t>(1)</w:t>
            </w:r>
            <w:r>
              <w:rPr>
                <w:i/>
                <w:sz w:val="16"/>
              </w:rPr>
              <w:t xml:space="preserve"> Pintura intumescente</w:t>
            </w:r>
            <w:r w:rsidRPr="001530E1">
              <w:rPr>
                <w:i/>
                <w:sz w:val="16"/>
              </w:rPr>
              <w:t xml:space="preserve"> o vermiculita equivalente</w:t>
            </w:r>
          </w:p>
        </w:tc>
      </w:tr>
    </w:tbl>
    <w:p w:rsidR="001530E1" w:rsidRDefault="001530E1" w:rsidP="001530E1">
      <w:pPr>
        <w:spacing w:after="0" w:line="2" w:lineRule="auto"/>
      </w:pPr>
    </w:p>
    <w:p w:rsidR="001530E1" w:rsidRDefault="001530E1" w:rsidP="001530E1">
      <w:pPr>
        <w:pStyle w:val="CUERPOTEXTO"/>
      </w:pPr>
      <w:r>
        <w:t xml:space="preserve"> </w:t>
      </w:r>
    </w:p>
    <w:p w:rsidR="00AF5DEE" w:rsidRDefault="00AF5DEE" w:rsidP="00AF5DEE">
      <w:pPr>
        <w:spacing w:after="0" w:line="2" w:lineRule="auto"/>
      </w:pPr>
    </w:p>
    <w:p w:rsidR="00096625" w:rsidRDefault="00096625" w:rsidP="00096625">
      <w:pPr>
        <w:spacing w:after="0" w:line="2" w:lineRule="auto"/>
      </w:pPr>
      <w:bookmarkStart w:id="38" w:name="REF_HTML:_RC_:3"/>
      <w:bookmarkEnd w:id="38"/>
    </w:p>
    <w:p w:rsidR="000C0F5C" w:rsidRDefault="000C0F5C" w:rsidP="00096625">
      <w:pPr>
        <w:spacing w:after="0" w:line="2" w:lineRule="auto"/>
      </w:pPr>
    </w:p>
    <w:p w:rsidR="00F646D8" w:rsidRDefault="00F646D8" w:rsidP="00F646D8">
      <w:pPr>
        <w:pStyle w:val="CAP1"/>
        <w:keepNext/>
      </w:pPr>
      <w:r>
        <w:t>2.- CIMENTACION</w:t>
      </w:r>
    </w:p>
    <w:p w:rsidR="00F646D8" w:rsidRDefault="00F646D8" w:rsidP="00F646D8">
      <w:pPr>
        <w:pStyle w:val="CAP1"/>
        <w:keepNext/>
      </w:pPr>
      <w:r>
        <w:t>DESCRIPCIÓN</w:t>
      </w:r>
    </w:p>
    <w:p w:rsidR="00F646D8" w:rsidRDefault="00F646D8" w:rsidP="00F646D8">
      <w:pPr>
        <w:pStyle w:val="CUERPOTEXTO"/>
      </w:pPr>
      <w:r>
        <w:t xml:space="preserve"> </w:t>
      </w:r>
    </w:p>
    <w:tbl>
      <w:tblPr>
        <w:tblW w:w="0" w:type="auto"/>
        <w:jc w:val="center"/>
        <w:tblCellMar>
          <w:top w:w="28" w:type="dxa"/>
          <w:left w:w="28" w:type="dxa"/>
          <w:bottom w:w="28" w:type="dxa"/>
          <w:right w:w="28" w:type="dxa"/>
        </w:tblCellMar>
        <w:tblLook w:val="0000"/>
      </w:tblPr>
      <w:tblGrid>
        <w:gridCol w:w="1044"/>
        <w:gridCol w:w="1569"/>
        <w:gridCol w:w="1900"/>
        <w:gridCol w:w="3083"/>
        <w:gridCol w:w="1964"/>
      </w:tblGrid>
      <w:tr w:rsidR="002B77DC" w:rsidTr="009956AA">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2B77DC" w:rsidRDefault="002B77DC" w:rsidP="009956AA">
            <w:pPr>
              <w:pStyle w:val="CUERPOTEXTOTABLA"/>
              <w:jc w:val="center"/>
              <w:rPr>
                <w:sz w:val="14"/>
              </w:rPr>
            </w:pPr>
            <w:r>
              <w:rPr>
                <w:sz w:val="14"/>
              </w:rPr>
              <w:t>Referencias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2B77DC" w:rsidRDefault="002B77DC" w:rsidP="009956AA">
            <w:pPr>
              <w:pStyle w:val="CUERPOTEXTOTABLA"/>
              <w:jc w:val="center"/>
              <w:rPr>
                <w:sz w:val="14"/>
              </w:rPr>
            </w:pPr>
            <w:r>
              <w:rPr>
                <w:sz w:val="14"/>
              </w:rPr>
              <w:t>Pilotes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2B77DC" w:rsidRDefault="002B77DC" w:rsidP="009956AA">
            <w:pPr>
              <w:pStyle w:val="CUERPOTEXTOTABLA"/>
              <w:jc w:val="center"/>
              <w:rPr>
                <w:sz w:val="14"/>
              </w:rPr>
            </w:pPr>
            <w:r>
              <w:rPr>
                <w:sz w:val="14"/>
              </w:rPr>
              <w:t>Material</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2B77DC" w:rsidRDefault="002B77DC" w:rsidP="009956AA">
            <w:pPr>
              <w:pStyle w:val="CUERPOTEXTOTABLA"/>
              <w:jc w:val="center"/>
              <w:rPr>
                <w:sz w:val="14"/>
              </w:rPr>
            </w:pPr>
            <w:r>
              <w:rPr>
                <w:sz w:val="14"/>
              </w:rPr>
              <w:t>Geometría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2B77DC" w:rsidRDefault="002B77DC" w:rsidP="009956AA">
            <w:pPr>
              <w:pStyle w:val="CUERPOTEXTOTABLA"/>
              <w:jc w:val="center"/>
              <w:rPr>
                <w:sz w:val="14"/>
              </w:rPr>
            </w:pPr>
            <w:r>
              <w:rPr>
                <w:sz w:val="14"/>
              </w:rPr>
              <w:t>Armado</w:t>
            </w:r>
          </w:p>
        </w:tc>
      </w:tr>
      <w:tr w:rsidR="002B77DC" w:rsidTr="009956AA">
        <w:trPr>
          <w:cantSplit/>
          <w:jc w:val="center"/>
        </w:trPr>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P01, P27</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Tipo: Pilote 25</w:t>
            </w:r>
          </w:p>
          <w:p w:rsidR="002B77DC" w:rsidRDefault="002B77DC" w:rsidP="009956AA">
            <w:pPr>
              <w:pStyle w:val="CUERPOTEXTOTABLA"/>
              <w:rPr>
                <w:sz w:val="14"/>
              </w:rPr>
            </w:pPr>
            <w:r>
              <w:rPr>
                <w:sz w:val="14"/>
              </w:rPr>
              <w:t>Penetración: 10.0 cm</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Hormigón: HA-30, Yc=1.5</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Encepado de 4 pilotes</w:t>
            </w:r>
          </w:p>
          <w:p w:rsidR="002B77DC" w:rsidRDefault="002B77DC" w:rsidP="009956AA">
            <w:pPr>
              <w:pStyle w:val="CUERPOTEXTOTABLA"/>
              <w:rPr>
                <w:sz w:val="14"/>
              </w:rPr>
            </w:pPr>
            <w:r>
              <w:rPr>
                <w:sz w:val="14"/>
              </w:rPr>
              <w:t>Vuelo X: 38.0 cm</w:t>
            </w:r>
          </w:p>
          <w:p w:rsidR="002B77DC" w:rsidRDefault="002B77DC" w:rsidP="009956AA">
            <w:pPr>
              <w:pStyle w:val="CUERPOTEXTOTABLA"/>
              <w:rPr>
                <w:sz w:val="14"/>
              </w:rPr>
            </w:pPr>
            <w:r>
              <w:rPr>
                <w:sz w:val="14"/>
              </w:rPr>
              <w:t>Vuelo Y: 38.0 cm</w:t>
            </w:r>
          </w:p>
          <w:p w:rsidR="002B77DC" w:rsidRDefault="002B77DC" w:rsidP="009956AA">
            <w:pPr>
              <w:pStyle w:val="CUERPOTEXTOTABLA"/>
              <w:rPr>
                <w:sz w:val="14"/>
              </w:rPr>
            </w:pPr>
            <w:r>
              <w:rPr>
                <w:sz w:val="14"/>
              </w:rPr>
              <w:t>Canto: 85.0 cm</w:t>
            </w:r>
          </w:p>
          <w:p w:rsidR="002B77DC" w:rsidRDefault="002B77DC" w:rsidP="009956AA">
            <w:pPr>
              <w:pStyle w:val="CUERPOTEXTOTABLA"/>
              <w:rPr>
                <w:sz w:val="14"/>
              </w:rPr>
            </w:pPr>
            <w:r>
              <w:rPr>
                <w:sz w:val="14"/>
              </w:rPr>
              <w:t>Separación entre ejes X de pilotes: 0.80 m</w:t>
            </w:r>
          </w:p>
          <w:p w:rsidR="002B77DC" w:rsidRDefault="002B77DC" w:rsidP="009956AA">
            <w:pPr>
              <w:pStyle w:val="CUERPOTEXTOTABLA"/>
              <w:rPr>
                <w:sz w:val="14"/>
              </w:rPr>
            </w:pPr>
            <w:r>
              <w:rPr>
                <w:sz w:val="14"/>
              </w:rPr>
              <w:t>Separación entre ejes Y de pilotes: 0.80 m</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Parrilla inferior X: Ø12c/12</w:t>
            </w:r>
          </w:p>
          <w:p w:rsidR="002B77DC" w:rsidRDefault="002B77DC" w:rsidP="009956AA">
            <w:pPr>
              <w:pStyle w:val="CUERPOTEXTOTABLA"/>
              <w:rPr>
                <w:sz w:val="14"/>
              </w:rPr>
            </w:pPr>
            <w:r>
              <w:rPr>
                <w:sz w:val="14"/>
              </w:rPr>
              <w:t>Parrilla inferior Y: Ø12c/12</w:t>
            </w:r>
          </w:p>
          <w:p w:rsidR="002B77DC" w:rsidRDefault="002B77DC" w:rsidP="009956AA">
            <w:pPr>
              <w:pStyle w:val="CUERPOTEXTOTABLA"/>
              <w:rPr>
                <w:sz w:val="14"/>
              </w:rPr>
            </w:pPr>
            <w:r>
              <w:rPr>
                <w:sz w:val="14"/>
              </w:rPr>
              <w:t>Viga paralela X:</w:t>
            </w:r>
          </w:p>
          <w:p w:rsidR="002B77DC" w:rsidRDefault="002B77DC" w:rsidP="009956AA">
            <w:pPr>
              <w:pStyle w:val="CUERPOTEXTOTABLA"/>
              <w:rPr>
                <w:sz w:val="14"/>
              </w:rPr>
            </w:pPr>
            <w:r>
              <w:rPr>
                <w:sz w:val="14"/>
              </w:rPr>
              <w:t>Armadura inferior: 5Ø12</w:t>
            </w:r>
          </w:p>
          <w:p w:rsidR="002B77DC" w:rsidRDefault="002B77DC" w:rsidP="009956AA">
            <w:pPr>
              <w:pStyle w:val="CUERPOTEXTOTABLA"/>
              <w:rPr>
                <w:sz w:val="14"/>
              </w:rPr>
            </w:pPr>
            <w:r>
              <w:rPr>
                <w:sz w:val="14"/>
              </w:rPr>
              <w:t>Armadura superior: 3Ø12</w:t>
            </w:r>
          </w:p>
          <w:p w:rsidR="002B77DC" w:rsidRDefault="002B77DC" w:rsidP="009956AA">
            <w:pPr>
              <w:pStyle w:val="CUERPOTEXTOTABLA"/>
              <w:rPr>
                <w:sz w:val="14"/>
              </w:rPr>
            </w:pPr>
            <w:r>
              <w:rPr>
                <w:sz w:val="14"/>
              </w:rPr>
              <w:t>Estribos verticales: Ø8c/10</w:t>
            </w:r>
          </w:p>
          <w:p w:rsidR="002B77DC" w:rsidRDefault="002B77DC" w:rsidP="009956AA">
            <w:pPr>
              <w:pStyle w:val="CUERPOTEXTOTABLA"/>
              <w:rPr>
                <w:sz w:val="14"/>
              </w:rPr>
            </w:pPr>
            <w:r>
              <w:rPr>
                <w:sz w:val="14"/>
              </w:rPr>
              <w:t>Viga paralela Y:</w:t>
            </w:r>
          </w:p>
          <w:p w:rsidR="002B77DC" w:rsidRDefault="002B77DC" w:rsidP="009956AA">
            <w:pPr>
              <w:pStyle w:val="CUERPOTEXTOTABLA"/>
              <w:rPr>
                <w:sz w:val="14"/>
              </w:rPr>
            </w:pPr>
            <w:r>
              <w:rPr>
                <w:sz w:val="14"/>
              </w:rPr>
              <w:t>Armadura inferior: 5Ø12</w:t>
            </w:r>
          </w:p>
          <w:p w:rsidR="002B77DC" w:rsidRDefault="002B77DC" w:rsidP="009956AA">
            <w:pPr>
              <w:pStyle w:val="CUERPOTEXTOTABLA"/>
              <w:rPr>
                <w:sz w:val="14"/>
              </w:rPr>
            </w:pPr>
            <w:r>
              <w:rPr>
                <w:sz w:val="14"/>
              </w:rPr>
              <w:t>Armadura superior: 3Ø12</w:t>
            </w:r>
          </w:p>
          <w:p w:rsidR="002B77DC" w:rsidRDefault="002B77DC" w:rsidP="009956AA">
            <w:pPr>
              <w:pStyle w:val="CUERPOTEXTOTABLA"/>
              <w:rPr>
                <w:sz w:val="14"/>
              </w:rPr>
            </w:pPr>
            <w:r>
              <w:rPr>
                <w:sz w:val="14"/>
              </w:rPr>
              <w:t>Estribos verticales: Ø8c/10</w:t>
            </w:r>
          </w:p>
        </w:tc>
      </w:tr>
      <w:tr w:rsidR="002B77DC" w:rsidTr="009956AA">
        <w:trPr>
          <w:cantSplit/>
          <w:jc w:val="center"/>
        </w:trPr>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P02</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Tipo: Pilote 25</w:t>
            </w:r>
          </w:p>
          <w:p w:rsidR="002B77DC" w:rsidRDefault="002B77DC" w:rsidP="009956AA">
            <w:pPr>
              <w:pStyle w:val="CUERPOTEXTOTABLA"/>
              <w:rPr>
                <w:sz w:val="14"/>
              </w:rPr>
            </w:pPr>
            <w:r>
              <w:rPr>
                <w:sz w:val="14"/>
              </w:rPr>
              <w:t>Penetración: 10.0 cm</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Hormigón: HA-30, Yc=1.5</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Encepado de 4 pilotes</w:t>
            </w:r>
          </w:p>
          <w:p w:rsidR="002B77DC" w:rsidRDefault="002B77DC" w:rsidP="009956AA">
            <w:pPr>
              <w:pStyle w:val="CUERPOTEXTOTABLA"/>
              <w:rPr>
                <w:sz w:val="14"/>
              </w:rPr>
            </w:pPr>
            <w:r>
              <w:rPr>
                <w:sz w:val="14"/>
              </w:rPr>
              <w:t>Vuelo X: 38.0 cm</w:t>
            </w:r>
          </w:p>
          <w:p w:rsidR="002B77DC" w:rsidRDefault="002B77DC" w:rsidP="009956AA">
            <w:pPr>
              <w:pStyle w:val="CUERPOTEXTOTABLA"/>
              <w:rPr>
                <w:sz w:val="14"/>
              </w:rPr>
            </w:pPr>
            <w:r>
              <w:rPr>
                <w:sz w:val="14"/>
              </w:rPr>
              <w:t>Vuelo Y: 38.0 cm</w:t>
            </w:r>
          </w:p>
          <w:p w:rsidR="002B77DC" w:rsidRDefault="002B77DC" w:rsidP="009956AA">
            <w:pPr>
              <w:pStyle w:val="CUERPOTEXTOTABLA"/>
              <w:rPr>
                <w:sz w:val="14"/>
              </w:rPr>
            </w:pPr>
            <w:r>
              <w:rPr>
                <w:sz w:val="14"/>
              </w:rPr>
              <w:t>Canto: 90.0 cm</w:t>
            </w:r>
          </w:p>
          <w:p w:rsidR="002B77DC" w:rsidRDefault="002B77DC" w:rsidP="009956AA">
            <w:pPr>
              <w:pStyle w:val="CUERPOTEXTOTABLA"/>
              <w:rPr>
                <w:sz w:val="14"/>
              </w:rPr>
            </w:pPr>
            <w:r>
              <w:rPr>
                <w:sz w:val="14"/>
              </w:rPr>
              <w:t>Separación entre ejes X de pilotes: 0.80 m</w:t>
            </w:r>
          </w:p>
          <w:p w:rsidR="002B77DC" w:rsidRDefault="002B77DC" w:rsidP="009956AA">
            <w:pPr>
              <w:pStyle w:val="CUERPOTEXTOTABLA"/>
              <w:rPr>
                <w:sz w:val="14"/>
              </w:rPr>
            </w:pPr>
            <w:r>
              <w:rPr>
                <w:sz w:val="14"/>
              </w:rPr>
              <w:t>Separación entre ejes Y de pilotes: 0.80 m</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Parrilla inferior X: Ø12c/12</w:t>
            </w:r>
          </w:p>
          <w:p w:rsidR="002B77DC" w:rsidRDefault="002B77DC" w:rsidP="009956AA">
            <w:pPr>
              <w:pStyle w:val="CUERPOTEXTOTABLA"/>
              <w:rPr>
                <w:sz w:val="14"/>
              </w:rPr>
            </w:pPr>
            <w:r>
              <w:rPr>
                <w:sz w:val="14"/>
              </w:rPr>
              <w:t>Parrilla inferior Y: Ø12c/12</w:t>
            </w:r>
          </w:p>
          <w:p w:rsidR="002B77DC" w:rsidRDefault="002B77DC" w:rsidP="009956AA">
            <w:pPr>
              <w:pStyle w:val="CUERPOTEXTOTABLA"/>
              <w:rPr>
                <w:sz w:val="14"/>
              </w:rPr>
            </w:pPr>
            <w:r>
              <w:rPr>
                <w:sz w:val="14"/>
              </w:rPr>
              <w:t>Viga paralela X:</w:t>
            </w:r>
          </w:p>
          <w:p w:rsidR="002B77DC" w:rsidRDefault="002B77DC" w:rsidP="009956AA">
            <w:pPr>
              <w:pStyle w:val="CUERPOTEXTOTABLA"/>
              <w:rPr>
                <w:sz w:val="14"/>
              </w:rPr>
            </w:pPr>
            <w:r>
              <w:rPr>
                <w:sz w:val="14"/>
              </w:rPr>
              <w:t>Armadura inferior: 5Ø12</w:t>
            </w:r>
          </w:p>
          <w:p w:rsidR="002B77DC" w:rsidRDefault="002B77DC" w:rsidP="009956AA">
            <w:pPr>
              <w:pStyle w:val="CUERPOTEXTOTABLA"/>
              <w:rPr>
                <w:sz w:val="14"/>
              </w:rPr>
            </w:pPr>
            <w:r>
              <w:rPr>
                <w:sz w:val="14"/>
              </w:rPr>
              <w:t>Armadura superior: 3Ø12</w:t>
            </w:r>
          </w:p>
          <w:p w:rsidR="002B77DC" w:rsidRDefault="002B77DC" w:rsidP="009956AA">
            <w:pPr>
              <w:pStyle w:val="CUERPOTEXTOTABLA"/>
              <w:rPr>
                <w:sz w:val="14"/>
              </w:rPr>
            </w:pPr>
            <w:r>
              <w:rPr>
                <w:sz w:val="14"/>
              </w:rPr>
              <w:t>Estribos verticales: Ø8c/10</w:t>
            </w:r>
          </w:p>
          <w:p w:rsidR="002B77DC" w:rsidRDefault="002B77DC" w:rsidP="009956AA">
            <w:pPr>
              <w:pStyle w:val="CUERPOTEXTOTABLA"/>
              <w:rPr>
                <w:sz w:val="14"/>
              </w:rPr>
            </w:pPr>
            <w:r>
              <w:rPr>
                <w:sz w:val="14"/>
              </w:rPr>
              <w:t>Viga paralela Y:</w:t>
            </w:r>
          </w:p>
          <w:p w:rsidR="002B77DC" w:rsidRDefault="002B77DC" w:rsidP="009956AA">
            <w:pPr>
              <w:pStyle w:val="CUERPOTEXTOTABLA"/>
              <w:rPr>
                <w:sz w:val="14"/>
              </w:rPr>
            </w:pPr>
            <w:r>
              <w:rPr>
                <w:sz w:val="14"/>
              </w:rPr>
              <w:t>Armadura inferior: 5Ø12</w:t>
            </w:r>
          </w:p>
          <w:p w:rsidR="002B77DC" w:rsidRDefault="002B77DC" w:rsidP="009956AA">
            <w:pPr>
              <w:pStyle w:val="CUERPOTEXTOTABLA"/>
              <w:rPr>
                <w:sz w:val="14"/>
              </w:rPr>
            </w:pPr>
            <w:r>
              <w:rPr>
                <w:sz w:val="14"/>
              </w:rPr>
              <w:t>Armadura superior: 3Ø12</w:t>
            </w:r>
          </w:p>
          <w:p w:rsidR="002B77DC" w:rsidRDefault="002B77DC" w:rsidP="009956AA">
            <w:pPr>
              <w:pStyle w:val="CUERPOTEXTOTABLA"/>
              <w:rPr>
                <w:sz w:val="14"/>
              </w:rPr>
            </w:pPr>
            <w:r>
              <w:rPr>
                <w:sz w:val="14"/>
              </w:rPr>
              <w:t>Estribos verticales: Ø8c/10</w:t>
            </w:r>
          </w:p>
        </w:tc>
      </w:tr>
      <w:tr w:rsidR="002B77DC" w:rsidTr="009956AA">
        <w:trPr>
          <w:cantSplit/>
          <w:jc w:val="center"/>
        </w:trPr>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P03</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Tipo: Pilote 25</w:t>
            </w:r>
          </w:p>
          <w:p w:rsidR="002B77DC" w:rsidRDefault="002B77DC" w:rsidP="009956AA">
            <w:pPr>
              <w:pStyle w:val="CUERPOTEXTOTABLA"/>
              <w:rPr>
                <w:sz w:val="14"/>
              </w:rPr>
            </w:pPr>
            <w:r>
              <w:rPr>
                <w:sz w:val="14"/>
              </w:rPr>
              <w:t>Penetración: 10.0 cm</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Hormigón: HA-30, Yc=1.5</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Encepado de 4 pilotes</w:t>
            </w:r>
          </w:p>
          <w:p w:rsidR="002B77DC" w:rsidRDefault="002B77DC" w:rsidP="009956AA">
            <w:pPr>
              <w:pStyle w:val="CUERPOTEXTOTABLA"/>
              <w:rPr>
                <w:sz w:val="14"/>
              </w:rPr>
            </w:pPr>
            <w:r>
              <w:rPr>
                <w:sz w:val="14"/>
              </w:rPr>
              <w:t>Vuelo X: 38.0 cm</w:t>
            </w:r>
          </w:p>
          <w:p w:rsidR="002B77DC" w:rsidRDefault="002B77DC" w:rsidP="009956AA">
            <w:pPr>
              <w:pStyle w:val="CUERPOTEXTOTABLA"/>
              <w:rPr>
                <w:sz w:val="14"/>
              </w:rPr>
            </w:pPr>
            <w:r>
              <w:rPr>
                <w:sz w:val="14"/>
              </w:rPr>
              <w:t>Vuelo Y: 38.0 cm</w:t>
            </w:r>
          </w:p>
          <w:p w:rsidR="002B77DC" w:rsidRDefault="002B77DC" w:rsidP="009956AA">
            <w:pPr>
              <w:pStyle w:val="CUERPOTEXTOTABLA"/>
              <w:rPr>
                <w:sz w:val="14"/>
              </w:rPr>
            </w:pPr>
            <w:r>
              <w:rPr>
                <w:sz w:val="14"/>
              </w:rPr>
              <w:t>Canto: 115.0 cm</w:t>
            </w:r>
          </w:p>
          <w:p w:rsidR="002B77DC" w:rsidRDefault="002B77DC" w:rsidP="009956AA">
            <w:pPr>
              <w:pStyle w:val="CUERPOTEXTOTABLA"/>
              <w:rPr>
                <w:sz w:val="14"/>
              </w:rPr>
            </w:pPr>
            <w:r>
              <w:rPr>
                <w:sz w:val="14"/>
              </w:rPr>
              <w:t>Separación entre ejes X de pilotes: 0.80 m</w:t>
            </w:r>
          </w:p>
          <w:p w:rsidR="002B77DC" w:rsidRDefault="002B77DC" w:rsidP="009956AA">
            <w:pPr>
              <w:pStyle w:val="CUERPOTEXTOTABLA"/>
              <w:rPr>
                <w:sz w:val="14"/>
              </w:rPr>
            </w:pPr>
            <w:r>
              <w:rPr>
                <w:sz w:val="14"/>
              </w:rPr>
              <w:t>Separación entre ejes Y de pilotes: 0.80 m</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Parrilla inferior X: Ø12c/8</w:t>
            </w:r>
          </w:p>
          <w:p w:rsidR="002B77DC" w:rsidRDefault="002B77DC" w:rsidP="009956AA">
            <w:pPr>
              <w:pStyle w:val="CUERPOTEXTOTABLA"/>
              <w:rPr>
                <w:sz w:val="14"/>
              </w:rPr>
            </w:pPr>
            <w:r>
              <w:rPr>
                <w:sz w:val="14"/>
              </w:rPr>
              <w:t>Parrilla inferior Y: Ø12c/8</w:t>
            </w:r>
          </w:p>
          <w:p w:rsidR="002B77DC" w:rsidRDefault="002B77DC" w:rsidP="009956AA">
            <w:pPr>
              <w:pStyle w:val="CUERPOTEXTOTABLA"/>
              <w:rPr>
                <w:sz w:val="14"/>
              </w:rPr>
            </w:pPr>
            <w:r>
              <w:rPr>
                <w:sz w:val="14"/>
              </w:rPr>
              <w:t>Viga paralela X:</w:t>
            </w:r>
          </w:p>
          <w:p w:rsidR="002B77DC" w:rsidRDefault="002B77DC" w:rsidP="009956AA">
            <w:pPr>
              <w:pStyle w:val="CUERPOTEXTOTABLA"/>
              <w:rPr>
                <w:sz w:val="14"/>
              </w:rPr>
            </w:pPr>
            <w:r>
              <w:rPr>
                <w:sz w:val="14"/>
              </w:rPr>
              <w:t>Armadura inferior: 3Ø16</w:t>
            </w:r>
          </w:p>
          <w:p w:rsidR="002B77DC" w:rsidRDefault="002B77DC" w:rsidP="009956AA">
            <w:pPr>
              <w:pStyle w:val="CUERPOTEXTOTABLA"/>
              <w:rPr>
                <w:sz w:val="14"/>
              </w:rPr>
            </w:pPr>
            <w:r>
              <w:rPr>
                <w:sz w:val="14"/>
              </w:rPr>
              <w:t>Armadura superior: 3Ø12</w:t>
            </w:r>
          </w:p>
          <w:p w:rsidR="002B77DC" w:rsidRDefault="002B77DC" w:rsidP="009956AA">
            <w:pPr>
              <w:pStyle w:val="CUERPOTEXTOTABLA"/>
              <w:rPr>
                <w:sz w:val="14"/>
              </w:rPr>
            </w:pPr>
            <w:r>
              <w:rPr>
                <w:sz w:val="14"/>
              </w:rPr>
              <w:t>Estribos verticales: Ø8c/10</w:t>
            </w:r>
          </w:p>
          <w:p w:rsidR="002B77DC" w:rsidRDefault="002B77DC" w:rsidP="009956AA">
            <w:pPr>
              <w:pStyle w:val="CUERPOTEXTOTABLA"/>
              <w:rPr>
                <w:sz w:val="14"/>
              </w:rPr>
            </w:pPr>
            <w:r>
              <w:rPr>
                <w:sz w:val="14"/>
              </w:rPr>
              <w:t>Viga paralela Y:</w:t>
            </w:r>
          </w:p>
          <w:p w:rsidR="002B77DC" w:rsidRDefault="002B77DC" w:rsidP="009956AA">
            <w:pPr>
              <w:pStyle w:val="CUERPOTEXTOTABLA"/>
              <w:rPr>
                <w:sz w:val="14"/>
              </w:rPr>
            </w:pPr>
            <w:r>
              <w:rPr>
                <w:sz w:val="14"/>
              </w:rPr>
              <w:t>Armadura inferior: 3Ø16</w:t>
            </w:r>
          </w:p>
          <w:p w:rsidR="002B77DC" w:rsidRDefault="002B77DC" w:rsidP="009956AA">
            <w:pPr>
              <w:pStyle w:val="CUERPOTEXTOTABLA"/>
              <w:rPr>
                <w:sz w:val="14"/>
              </w:rPr>
            </w:pPr>
            <w:r>
              <w:rPr>
                <w:sz w:val="14"/>
              </w:rPr>
              <w:t>Armadura superior: 3Ø12</w:t>
            </w:r>
          </w:p>
          <w:p w:rsidR="002B77DC" w:rsidRDefault="002B77DC" w:rsidP="009956AA">
            <w:pPr>
              <w:pStyle w:val="CUERPOTEXTOTABLA"/>
              <w:rPr>
                <w:sz w:val="14"/>
              </w:rPr>
            </w:pPr>
            <w:r>
              <w:rPr>
                <w:sz w:val="14"/>
              </w:rPr>
              <w:t>Estribos verticales: Ø8c/10</w:t>
            </w:r>
          </w:p>
        </w:tc>
      </w:tr>
      <w:tr w:rsidR="002B77DC" w:rsidTr="009956AA">
        <w:trPr>
          <w:cantSplit/>
          <w:jc w:val="center"/>
        </w:trPr>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P04</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Tipo: Pilote 25</w:t>
            </w:r>
          </w:p>
          <w:p w:rsidR="002B77DC" w:rsidRDefault="002B77DC" w:rsidP="009956AA">
            <w:pPr>
              <w:pStyle w:val="CUERPOTEXTOTABLA"/>
              <w:rPr>
                <w:sz w:val="14"/>
              </w:rPr>
            </w:pPr>
            <w:r>
              <w:rPr>
                <w:sz w:val="14"/>
              </w:rPr>
              <w:t>Penetración: 10.0 cm</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Hormigón: HA-30, Yc=1.5</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Encepado hexagonal de 6 pilotes</w:t>
            </w:r>
          </w:p>
          <w:p w:rsidR="002B77DC" w:rsidRDefault="002B77DC" w:rsidP="009956AA">
            <w:pPr>
              <w:pStyle w:val="CUERPOTEXTOTABLA"/>
              <w:rPr>
                <w:sz w:val="14"/>
              </w:rPr>
            </w:pPr>
            <w:r>
              <w:rPr>
                <w:sz w:val="14"/>
              </w:rPr>
              <w:t>Vuelo: 38.0 cm</w:t>
            </w:r>
          </w:p>
          <w:p w:rsidR="002B77DC" w:rsidRDefault="002B77DC" w:rsidP="009956AA">
            <w:pPr>
              <w:pStyle w:val="CUERPOTEXTOTABLA"/>
              <w:rPr>
                <w:sz w:val="14"/>
              </w:rPr>
            </w:pPr>
            <w:r>
              <w:rPr>
                <w:sz w:val="14"/>
              </w:rPr>
              <w:t>Canto: 180.0 cm</w:t>
            </w:r>
          </w:p>
          <w:p w:rsidR="002B77DC" w:rsidRDefault="002B77DC" w:rsidP="009956AA">
            <w:pPr>
              <w:pStyle w:val="CUERPOTEXTOTABLA"/>
              <w:rPr>
                <w:sz w:val="14"/>
              </w:rPr>
            </w:pPr>
            <w:r>
              <w:rPr>
                <w:sz w:val="14"/>
              </w:rPr>
              <w:t>Separación entre ejes de pilotes: 0.75 m</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Parrilla inferior X: Ø16c/8</w:t>
            </w:r>
          </w:p>
          <w:p w:rsidR="002B77DC" w:rsidRDefault="002B77DC" w:rsidP="009956AA">
            <w:pPr>
              <w:pStyle w:val="CUERPOTEXTOTABLA"/>
              <w:rPr>
                <w:sz w:val="14"/>
              </w:rPr>
            </w:pPr>
            <w:r>
              <w:rPr>
                <w:sz w:val="14"/>
              </w:rPr>
              <w:t>Parrilla inferior Y: Ø16c/8</w:t>
            </w:r>
          </w:p>
          <w:p w:rsidR="002B77DC" w:rsidRDefault="002B77DC" w:rsidP="009956AA">
            <w:pPr>
              <w:pStyle w:val="CUERPOTEXTOTABLA"/>
              <w:rPr>
                <w:sz w:val="14"/>
              </w:rPr>
            </w:pPr>
            <w:r>
              <w:rPr>
                <w:sz w:val="14"/>
              </w:rPr>
              <w:t>Armado perimetral: 7Ø12</w:t>
            </w:r>
          </w:p>
          <w:p w:rsidR="002B77DC" w:rsidRDefault="002B77DC" w:rsidP="009956AA">
            <w:pPr>
              <w:pStyle w:val="CUERPOTEXTOTABLA"/>
              <w:rPr>
                <w:sz w:val="14"/>
              </w:rPr>
            </w:pPr>
            <w:r>
              <w:rPr>
                <w:sz w:val="14"/>
              </w:rPr>
              <w:t>Viga lateral:</w:t>
            </w:r>
          </w:p>
          <w:p w:rsidR="002B77DC" w:rsidRDefault="002B77DC" w:rsidP="009956AA">
            <w:pPr>
              <w:pStyle w:val="CUERPOTEXTOTABLA"/>
              <w:rPr>
                <w:sz w:val="14"/>
              </w:rPr>
            </w:pPr>
            <w:r>
              <w:rPr>
                <w:sz w:val="14"/>
              </w:rPr>
              <w:t>Armadura inferior: 4Ø16</w:t>
            </w:r>
          </w:p>
          <w:p w:rsidR="002B77DC" w:rsidRDefault="002B77DC" w:rsidP="009956AA">
            <w:pPr>
              <w:pStyle w:val="CUERPOTEXTOTABLA"/>
              <w:rPr>
                <w:sz w:val="14"/>
              </w:rPr>
            </w:pPr>
            <w:r>
              <w:rPr>
                <w:sz w:val="14"/>
              </w:rPr>
              <w:t>Armadura superior: 3Ø12</w:t>
            </w:r>
          </w:p>
          <w:p w:rsidR="002B77DC" w:rsidRDefault="002B77DC" w:rsidP="009956AA">
            <w:pPr>
              <w:pStyle w:val="CUERPOTEXTOTABLA"/>
              <w:rPr>
                <w:sz w:val="14"/>
              </w:rPr>
            </w:pPr>
            <w:r>
              <w:rPr>
                <w:sz w:val="14"/>
              </w:rPr>
              <w:t>Estribos verticales: Ø8c/10</w:t>
            </w:r>
          </w:p>
        </w:tc>
      </w:tr>
      <w:tr w:rsidR="002B77DC" w:rsidTr="009956AA">
        <w:trPr>
          <w:cantSplit/>
          <w:jc w:val="center"/>
        </w:trPr>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lastRenderedPageBreak/>
              <w:t>P05</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Tipo: Pilote 25</w:t>
            </w:r>
          </w:p>
          <w:p w:rsidR="002B77DC" w:rsidRDefault="002B77DC" w:rsidP="009956AA">
            <w:pPr>
              <w:pStyle w:val="CUERPOTEXTOTABLA"/>
              <w:rPr>
                <w:sz w:val="14"/>
              </w:rPr>
            </w:pPr>
            <w:r>
              <w:rPr>
                <w:sz w:val="14"/>
              </w:rPr>
              <w:t>Penetración: 10.0 cm</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Hormigón: HA-30, Yc=1.5</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Encepado rectangular de 5 pilotes</w:t>
            </w:r>
          </w:p>
          <w:p w:rsidR="002B77DC" w:rsidRDefault="002B77DC" w:rsidP="009956AA">
            <w:pPr>
              <w:pStyle w:val="CUERPOTEXTOTABLA"/>
              <w:rPr>
                <w:sz w:val="14"/>
              </w:rPr>
            </w:pPr>
            <w:r>
              <w:rPr>
                <w:sz w:val="14"/>
              </w:rPr>
              <w:t>Vuelo X: 38.0 cm</w:t>
            </w:r>
          </w:p>
          <w:p w:rsidR="002B77DC" w:rsidRDefault="002B77DC" w:rsidP="009956AA">
            <w:pPr>
              <w:pStyle w:val="CUERPOTEXTOTABLA"/>
              <w:rPr>
                <w:sz w:val="14"/>
              </w:rPr>
            </w:pPr>
            <w:r>
              <w:rPr>
                <w:sz w:val="14"/>
              </w:rPr>
              <w:t>Vuelo Y: 38.0 cm</w:t>
            </w:r>
          </w:p>
          <w:p w:rsidR="002B77DC" w:rsidRDefault="002B77DC" w:rsidP="009956AA">
            <w:pPr>
              <w:pStyle w:val="CUERPOTEXTOTABLA"/>
              <w:rPr>
                <w:sz w:val="14"/>
              </w:rPr>
            </w:pPr>
            <w:r>
              <w:rPr>
                <w:sz w:val="14"/>
              </w:rPr>
              <w:t>Canto: 220.0 cm</w:t>
            </w:r>
          </w:p>
          <w:p w:rsidR="002B77DC" w:rsidRDefault="002B77DC" w:rsidP="009956AA">
            <w:pPr>
              <w:pStyle w:val="CUERPOTEXTOTABLA"/>
              <w:rPr>
                <w:sz w:val="14"/>
              </w:rPr>
            </w:pPr>
            <w:r>
              <w:rPr>
                <w:sz w:val="14"/>
              </w:rPr>
              <w:t>Separación entre ejes X de pilotes: 1.00 m</w:t>
            </w:r>
          </w:p>
          <w:p w:rsidR="002B77DC" w:rsidRDefault="002B77DC" w:rsidP="009956AA">
            <w:pPr>
              <w:pStyle w:val="CUERPOTEXTOTABLA"/>
              <w:rPr>
                <w:sz w:val="14"/>
              </w:rPr>
            </w:pPr>
            <w:r>
              <w:rPr>
                <w:sz w:val="14"/>
              </w:rPr>
              <w:t>Separación entre ejes Y de pilotes: 1.00 m</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Parrilla inferior X: Ø20c/9</w:t>
            </w:r>
          </w:p>
          <w:p w:rsidR="002B77DC" w:rsidRDefault="002B77DC" w:rsidP="009956AA">
            <w:pPr>
              <w:pStyle w:val="CUERPOTEXTOTABLA"/>
              <w:rPr>
                <w:sz w:val="14"/>
              </w:rPr>
            </w:pPr>
            <w:r>
              <w:rPr>
                <w:sz w:val="14"/>
              </w:rPr>
              <w:t>Parrilla inferior Y: Ø20c/9</w:t>
            </w:r>
          </w:p>
          <w:p w:rsidR="002B77DC" w:rsidRDefault="002B77DC" w:rsidP="009956AA">
            <w:pPr>
              <w:pStyle w:val="CUERPOTEXTOTABLA"/>
              <w:rPr>
                <w:sz w:val="14"/>
              </w:rPr>
            </w:pPr>
            <w:r>
              <w:rPr>
                <w:sz w:val="14"/>
              </w:rPr>
              <w:t>Armado perimetral: 8Ø12</w:t>
            </w:r>
          </w:p>
          <w:p w:rsidR="002B77DC" w:rsidRDefault="002B77DC" w:rsidP="009956AA">
            <w:pPr>
              <w:pStyle w:val="CUERPOTEXTOTABLA"/>
              <w:rPr>
                <w:sz w:val="14"/>
              </w:rPr>
            </w:pPr>
            <w:r>
              <w:rPr>
                <w:sz w:val="14"/>
              </w:rPr>
              <w:t>Viga paralela X:</w:t>
            </w:r>
          </w:p>
          <w:p w:rsidR="002B77DC" w:rsidRDefault="002B77DC" w:rsidP="009956AA">
            <w:pPr>
              <w:pStyle w:val="CUERPOTEXTOTABLA"/>
              <w:rPr>
                <w:sz w:val="14"/>
              </w:rPr>
            </w:pPr>
            <w:r>
              <w:rPr>
                <w:sz w:val="14"/>
              </w:rPr>
              <w:t>Armadura inferior: 5Ø12</w:t>
            </w:r>
          </w:p>
          <w:p w:rsidR="002B77DC" w:rsidRDefault="002B77DC" w:rsidP="009956AA">
            <w:pPr>
              <w:pStyle w:val="CUERPOTEXTOTABLA"/>
              <w:rPr>
                <w:sz w:val="14"/>
              </w:rPr>
            </w:pPr>
            <w:r>
              <w:rPr>
                <w:sz w:val="14"/>
              </w:rPr>
              <w:t>Armadura superior: 3Ø12</w:t>
            </w:r>
          </w:p>
          <w:p w:rsidR="002B77DC" w:rsidRDefault="002B77DC" w:rsidP="009956AA">
            <w:pPr>
              <w:pStyle w:val="CUERPOTEXTOTABLA"/>
              <w:rPr>
                <w:sz w:val="14"/>
              </w:rPr>
            </w:pPr>
            <w:r>
              <w:rPr>
                <w:sz w:val="14"/>
              </w:rPr>
              <w:t>Estribos verticales: Ø8c/10</w:t>
            </w:r>
          </w:p>
          <w:p w:rsidR="002B77DC" w:rsidRDefault="002B77DC" w:rsidP="009956AA">
            <w:pPr>
              <w:pStyle w:val="CUERPOTEXTOTABLA"/>
              <w:rPr>
                <w:sz w:val="14"/>
              </w:rPr>
            </w:pPr>
            <w:r>
              <w:rPr>
                <w:sz w:val="14"/>
              </w:rPr>
              <w:t>Viga paralela Y:</w:t>
            </w:r>
          </w:p>
          <w:p w:rsidR="002B77DC" w:rsidRDefault="002B77DC" w:rsidP="009956AA">
            <w:pPr>
              <w:pStyle w:val="CUERPOTEXTOTABLA"/>
              <w:rPr>
                <w:sz w:val="14"/>
              </w:rPr>
            </w:pPr>
            <w:r>
              <w:rPr>
                <w:sz w:val="14"/>
              </w:rPr>
              <w:t>Armadura inferior: 5Ø12</w:t>
            </w:r>
          </w:p>
          <w:p w:rsidR="002B77DC" w:rsidRDefault="002B77DC" w:rsidP="009956AA">
            <w:pPr>
              <w:pStyle w:val="CUERPOTEXTOTABLA"/>
              <w:rPr>
                <w:sz w:val="14"/>
              </w:rPr>
            </w:pPr>
            <w:r>
              <w:rPr>
                <w:sz w:val="14"/>
              </w:rPr>
              <w:t>Armadura superior: 3Ø12</w:t>
            </w:r>
          </w:p>
          <w:p w:rsidR="002B77DC" w:rsidRDefault="002B77DC" w:rsidP="009956AA">
            <w:pPr>
              <w:pStyle w:val="CUERPOTEXTOTABLA"/>
              <w:rPr>
                <w:sz w:val="14"/>
              </w:rPr>
            </w:pPr>
            <w:r>
              <w:rPr>
                <w:sz w:val="14"/>
              </w:rPr>
              <w:t>Estribos verticales: Ø8c/10</w:t>
            </w:r>
          </w:p>
          <w:p w:rsidR="002B77DC" w:rsidRDefault="002B77DC" w:rsidP="009956AA">
            <w:pPr>
              <w:pStyle w:val="CUERPOTEXTOTABLA"/>
              <w:rPr>
                <w:sz w:val="14"/>
              </w:rPr>
            </w:pPr>
            <w:r>
              <w:rPr>
                <w:sz w:val="14"/>
              </w:rPr>
              <w:t>Viga diagonal:</w:t>
            </w:r>
          </w:p>
          <w:p w:rsidR="002B77DC" w:rsidRDefault="002B77DC" w:rsidP="009956AA">
            <w:pPr>
              <w:pStyle w:val="CUERPOTEXTOTABLA"/>
              <w:rPr>
                <w:sz w:val="14"/>
              </w:rPr>
            </w:pPr>
            <w:r>
              <w:rPr>
                <w:sz w:val="14"/>
              </w:rPr>
              <w:t>Armadura inferior: 5Ø12</w:t>
            </w:r>
          </w:p>
          <w:p w:rsidR="002B77DC" w:rsidRDefault="002B77DC" w:rsidP="009956AA">
            <w:pPr>
              <w:pStyle w:val="CUERPOTEXTOTABLA"/>
              <w:rPr>
                <w:sz w:val="14"/>
              </w:rPr>
            </w:pPr>
            <w:r>
              <w:rPr>
                <w:sz w:val="14"/>
              </w:rPr>
              <w:t>Armadura superior: 3Ø12</w:t>
            </w:r>
          </w:p>
          <w:p w:rsidR="002B77DC" w:rsidRDefault="002B77DC" w:rsidP="009956AA">
            <w:pPr>
              <w:pStyle w:val="CUERPOTEXTOTABLA"/>
              <w:rPr>
                <w:sz w:val="14"/>
              </w:rPr>
            </w:pPr>
            <w:r>
              <w:rPr>
                <w:sz w:val="14"/>
              </w:rPr>
              <w:t>Estribos verticales: Ø8c/10</w:t>
            </w:r>
          </w:p>
        </w:tc>
      </w:tr>
      <w:tr w:rsidR="002B77DC" w:rsidTr="009956AA">
        <w:trPr>
          <w:cantSplit/>
          <w:jc w:val="center"/>
        </w:trPr>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P06</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Tipo: Pilote 25</w:t>
            </w:r>
          </w:p>
          <w:p w:rsidR="002B77DC" w:rsidRDefault="002B77DC" w:rsidP="009956AA">
            <w:pPr>
              <w:pStyle w:val="CUERPOTEXTOTABLA"/>
              <w:rPr>
                <w:sz w:val="14"/>
              </w:rPr>
            </w:pPr>
            <w:r>
              <w:rPr>
                <w:sz w:val="14"/>
              </w:rPr>
              <w:t>Penetración: 10.0 cm</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Hormigón: HA-30, Yc=1.5</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Encepado rectangular de 5 pilotes</w:t>
            </w:r>
          </w:p>
          <w:p w:rsidR="002B77DC" w:rsidRDefault="002B77DC" w:rsidP="009956AA">
            <w:pPr>
              <w:pStyle w:val="CUERPOTEXTOTABLA"/>
              <w:rPr>
                <w:sz w:val="14"/>
              </w:rPr>
            </w:pPr>
            <w:r>
              <w:rPr>
                <w:sz w:val="14"/>
              </w:rPr>
              <w:t>Vuelo X: 38.0 cm</w:t>
            </w:r>
          </w:p>
          <w:p w:rsidR="002B77DC" w:rsidRDefault="002B77DC" w:rsidP="009956AA">
            <w:pPr>
              <w:pStyle w:val="CUERPOTEXTOTABLA"/>
              <w:rPr>
                <w:sz w:val="14"/>
              </w:rPr>
            </w:pPr>
            <w:r>
              <w:rPr>
                <w:sz w:val="14"/>
              </w:rPr>
              <w:t>Vuelo Y: 38.0 cm</w:t>
            </w:r>
          </w:p>
          <w:p w:rsidR="002B77DC" w:rsidRDefault="002B77DC" w:rsidP="009956AA">
            <w:pPr>
              <w:pStyle w:val="CUERPOTEXTOTABLA"/>
              <w:rPr>
                <w:sz w:val="14"/>
              </w:rPr>
            </w:pPr>
            <w:r>
              <w:rPr>
                <w:sz w:val="14"/>
              </w:rPr>
              <w:t>Canto: 180.0 cm</w:t>
            </w:r>
          </w:p>
          <w:p w:rsidR="002B77DC" w:rsidRDefault="002B77DC" w:rsidP="009956AA">
            <w:pPr>
              <w:pStyle w:val="CUERPOTEXTOTABLA"/>
              <w:rPr>
                <w:sz w:val="14"/>
              </w:rPr>
            </w:pPr>
            <w:r>
              <w:rPr>
                <w:sz w:val="14"/>
              </w:rPr>
              <w:t>Separación entre ejes X de pilotes: 1.00 m</w:t>
            </w:r>
          </w:p>
          <w:p w:rsidR="002B77DC" w:rsidRDefault="002B77DC" w:rsidP="009956AA">
            <w:pPr>
              <w:pStyle w:val="CUERPOTEXTOTABLA"/>
              <w:rPr>
                <w:sz w:val="14"/>
              </w:rPr>
            </w:pPr>
            <w:r>
              <w:rPr>
                <w:sz w:val="14"/>
              </w:rPr>
              <w:t>Separación entre ejes Y de pilotes: 1.00 m</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Parrilla inferior X: Ø16c/7</w:t>
            </w:r>
          </w:p>
          <w:p w:rsidR="002B77DC" w:rsidRDefault="002B77DC" w:rsidP="009956AA">
            <w:pPr>
              <w:pStyle w:val="CUERPOTEXTOTABLA"/>
              <w:rPr>
                <w:sz w:val="14"/>
              </w:rPr>
            </w:pPr>
            <w:r>
              <w:rPr>
                <w:sz w:val="14"/>
              </w:rPr>
              <w:t>Parrilla inferior Y: Ø16c/7</w:t>
            </w:r>
          </w:p>
          <w:p w:rsidR="002B77DC" w:rsidRDefault="002B77DC" w:rsidP="009956AA">
            <w:pPr>
              <w:pStyle w:val="CUERPOTEXTOTABLA"/>
              <w:rPr>
                <w:sz w:val="14"/>
              </w:rPr>
            </w:pPr>
            <w:r>
              <w:rPr>
                <w:sz w:val="14"/>
              </w:rPr>
              <w:t>Armado perimetral: 7Ø12</w:t>
            </w:r>
          </w:p>
          <w:p w:rsidR="002B77DC" w:rsidRDefault="002B77DC" w:rsidP="009956AA">
            <w:pPr>
              <w:pStyle w:val="CUERPOTEXTOTABLA"/>
              <w:rPr>
                <w:sz w:val="14"/>
              </w:rPr>
            </w:pPr>
            <w:r>
              <w:rPr>
                <w:sz w:val="14"/>
              </w:rPr>
              <w:t>Viga paralela X:</w:t>
            </w:r>
          </w:p>
          <w:p w:rsidR="002B77DC" w:rsidRDefault="002B77DC" w:rsidP="009956AA">
            <w:pPr>
              <w:pStyle w:val="CUERPOTEXTOTABLA"/>
              <w:rPr>
                <w:sz w:val="14"/>
              </w:rPr>
            </w:pPr>
            <w:r>
              <w:rPr>
                <w:sz w:val="14"/>
              </w:rPr>
              <w:t>Armadura inferior: 5Ø12</w:t>
            </w:r>
          </w:p>
          <w:p w:rsidR="002B77DC" w:rsidRDefault="002B77DC" w:rsidP="009956AA">
            <w:pPr>
              <w:pStyle w:val="CUERPOTEXTOTABLA"/>
              <w:rPr>
                <w:sz w:val="14"/>
              </w:rPr>
            </w:pPr>
            <w:r>
              <w:rPr>
                <w:sz w:val="14"/>
              </w:rPr>
              <w:t>Armadura superior: 3Ø12</w:t>
            </w:r>
          </w:p>
          <w:p w:rsidR="002B77DC" w:rsidRDefault="002B77DC" w:rsidP="009956AA">
            <w:pPr>
              <w:pStyle w:val="CUERPOTEXTOTABLA"/>
              <w:rPr>
                <w:sz w:val="14"/>
              </w:rPr>
            </w:pPr>
            <w:r>
              <w:rPr>
                <w:sz w:val="14"/>
              </w:rPr>
              <w:t>Estribos verticales: Ø8c/10</w:t>
            </w:r>
          </w:p>
          <w:p w:rsidR="002B77DC" w:rsidRDefault="002B77DC" w:rsidP="009956AA">
            <w:pPr>
              <w:pStyle w:val="CUERPOTEXTOTABLA"/>
              <w:rPr>
                <w:sz w:val="14"/>
              </w:rPr>
            </w:pPr>
            <w:r>
              <w:rPr>
                <w:sz w:val="14"/>
              </w:rPr>
              <w:t>Viga paralela Y:</w:t>
            </w:r>
          </w:p>
          <w:p w:rsidR="002B77DC" w:rsidRDefault="002B77DC" w:rsidP="009956AA">
            <w:pPr>
              <w:pStyle w:val="CUERPOTEXTOTABLA"/>
              <w:rPr>
                <w:sz w:val="14"/>
              </w:rPr>
            </w:pPr>
            <w:r>
              <w:rPr>
                <w:sz w:val="14"/>
              </w:rPr>
              <w:t>Armadura inferior: 5Ø12</w:t>
            </w:r>
          </w:p>
          <w:p w:rsidR="002B77DC" w:rsidRDefault="002B77DC" w:rsidP="009956AA">
            <w:pPr>
              <w:pStyle w:val="CUERPOTEXTOTABLA"/>
              <w:rPr>
                <w:sz w:val="14"/>
              </w:rPr>
            </w:pPr>
            <w:r>
              <w:rPr>
                <w:sz w:val="14"/>
              </w:rPr>
              <w:t>Armadura superior: 3Ø12</w:t>
            </w:r>
          </w:p>
          <w:p w:rsidR="002B77DC" w:rsidRDefault="002B77DC" w:rsidP="009956AA">
            <w:pPr>
              <w:pStyle w:val="CUERPOTEXTOTABLA"/>
              <w:rPr>
                <w:sz w:val="14"/>
              </w:rPr>
            </w:pPr>
            <w:r>
              <w:rPr>
                <w:sz w:val="14"/>
              </w:rPr>
              <w:t>Estribos verticales: Ø8c/10</w:t>
            </w:r>
          </w:p>
          <w:p w:rsidR="002B77DC" w:rsidRDefault="002B77DC" w:rsidP="009956AA">
            <w:pPr>
              <w:pStyle w:val="CUERPOTEXTOTABLA"/>
              <w:rPr>
                <w:sz w:val="14"/>
              </w:rPr>
            </w:pPr>
            <w:r>
              <w:rPr>
                <w:sz w:val="14"/>
              </w:rPr>
              <w:t>Viga diagonal:</w:t>
            </w:r>
          </w:p>
          <w:p w:rsidR="002B77DC" w:rsidRDefault="002B77DC" w:rsidP="009956AA">
            <w:pPr>
              <w:pStyle w:val="CUERPOTEXTOTABLA"/>
              <w:rPr>
                <w:sz w:val="14"/>
              </w:rPr>
            </w:pPr>
            <w:r>
              <w:rPr>
                <w:sz w:val="14"/>
              </w:rPr>
              <w:t>Armadura inferior: 5Ø12</w:t>
            </w:r>
          </w:p>
          <w:p w:rsidR="002B77DC" w:rsidRDefault="002B77DC" w:rsidP="009956AA">
            <w:pPr>
              <w:pStyle w:val="CUERPOTEXTOTABLA"/>
              <w:rPr>
                <w:sz w:val="14"/>
              </w:rPr>
            </w:pPr>
            <w:r>
              <w:rPr>
                <w:sz w:val="14"/>
              </w:rPr>
              <w:t>Armadura superior: 3Ø12</w:t>
            </w:r>
          </w:p>
          <w:p w:rsidR="002B77DC" w:rsidRDefault="002B77DC" w:rsidP="009956AA">
            <w:pPr>
              <w:pStyle w:val="CUERPOTEXTOTABLA"/>
              <w:rPr>
                <w:sz w:val="14"/>
              </w:rPr>
            </w:pPr>
            <w:r>
              <w:rPr>
                <w:sz w:val="14"/>
              </w:rPr>
              <w:t>Estribos verticales: Ø8c/10</w:t>
            </w:r>
          </w:p>
        </w:tc>
      </w:tr>
      <w:tr w:rsidR="002B77DC" w:rsidTr="009956AA">
        <w:trPr>
          <w:cantSplit/>
          <w:jc w:val="center"/>
        </w:trPr>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P07</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Tipo: Pilote 25</w:t>
            </w:r>
          </w:p>
          <w:p w:rsidR="002B77DC" w:rsidRDefault="002B77DC" w:rsidP="009956AA">
            <w:pPr>
              <w:pStyle w:val="CUERPOTEXTOTABLA"/>
              <w:rPr>
                <w:sz w:val="14"/>
              </w:rPr>
            </w:pPr>
            <w:r>
              <w:rPr>
                <w:sz w:val="14"/>
              </w:rPr>
              <w:t>Penetración: 10.0 cm</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Hormigón: HA-30, Yc=1.5</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Encepado de 4 pilotes</w:t>
            </w:r>
          </w:p>
          <w:p w:rsidR="002B77DC" w:rsidRDefault="002B77DC" w:rsidP="009956AA">
            <w:pPr>
              <w:pStyle w:val="CUERPOTEXTOTABLA"/>
              <w:rPr>
                <w:sz w:val="14"/>
              </w:rPr>
            </w:pPr>
            <w:r>
              <w:rPr>
                <w:sz w:val="14"/>
              </w:rPr>
              <w:t>Vuelo X: 38.0 cm</w:t>
            </w:r>
          </w:p>
          <w:p w:rsidR="002B77DC" w:rsidRDefault="002B77DC" w:rsidP="009956AA">
            <w:pPr>
              <w:pStyle w:val="CUERPOTEXTOTABLA"/>
              <w:rPr>
                <w:sz w:val="14"/>
              </w:rPr>
            </w:pPr>
            <w:r>
              <w:rPr>
                <w:sz w:val="14"/>
              </w:rPr>
              <w:t>Vuelo Y: 38.0 cm</w:t>
            </w:r>
          </w:p>
          <w:p w:rsidR="002B77DC" w:rsidRDefault="002B77DC" w:rsidP="009956AA">
            <w:pPr>
              <w:pStyle w:val="CUERPOTEXTOTABLA"/>
              <w:rPr>
                <w:sz w:val="14"/>
              </w:rPr>
            </w:pPr>
            <w:r>
              <w:rPr>
                <w:sz w:val="14"/>
              </w:rPr>
              <w:t>Canto: 100.0 cm</w:t>
            </w:r>
          </w:p>
          <w:p w:rsidR="002B77DC" w:rsidRDefault="002B77DC" w:rsidP="009956AA">
            <w:pPr>
              <w:pStyle w:val="CUERPOTEXTOTABLA"/>
              <w:rPr>
                <w:sz w:val="14"/>
              </w:rPr>
            </w:pPr>
            <w:r>
              <w:rPr>
                <w:sz w:val="14"/>
              </w:rPr>
              <w:t>Separación entre ejes X de pilotes: 0.80 m</w:t>
            </w:r>
          </w:p>
          <w:p w:rsidR="002B77DC" w:rsidRDefault="002B77DC" w:rsidP="009956AA">
            <w:pPr>
              <w:pStyle w:val="CUERPOTEXTOTABLA"/>
              <w:rPr>
                <w:sz w:val="14"/>
              </w:rPr>
            </w:pPr>
            <w:r>
              <w:rPr>
                <w:sz w:val="14"/>
              </w:rPr>
              <w:t>Separación entre ejes Y de pilotes: 0.80 m</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Parrilla inferior X: Ø12c/10</w:t>
            </w:r>
          </w:p>
          <w:p w:rsidR="002B77DC" w:rsidRDefault="002B77DC" w:rsidP="009956AA">
            <w:pPr>
              <w:pStyle w:val="CUERPOTEXTOTABLA"/>
              <w:rPr>
                <w:sz w:val="14"/>
              </w:rPr>
            </w:pPr>
            <w:r>
              <w:rPr>
                <w:sz w:val="14"/>
              </w:rPr>
              <w:t>Parrilla inferior Y: Ø12c/10</w:t>
            </w:r>
          </w:p>
          <w:p w:rsidR="002B77DC" w:rsidRDefault="002B77DC" w:rsidP="009956AA">
            <w:pPr>
              <w:pStyle w:val="CUERPOTEXTOTABLA"/>
              <w:rPr>
                <w:sz w:val="14"/>
              </w:rPr>
            </w:pPr>
            <w:r>
              <w:rPr>
                <w:sz w:val="14"/>
              </w:rPr>
              <w:t>Viga paralela X:</w:t>
            </w:r>
          </w:p>
          <w:p w:rsidR="002B77DC" w:rsidRDefault="002B77DC" w:rsidP="009956AA">
            <w:pPr>
              <w:pStyle w:val="CUERPOTEXTOTABLA"/>
              <w:rPr>
                <w:sz w:val="14"/>
              </w:rPr>
            </w:pPr>
            <w:r>
              <w:rPr>
                <w:sz w:val="14"/>
              </w:rPr>
              <w:t>Armadura inferior: 3Ø16</w:t>
            </w:r>
          </w:p>
          <w:p w:rsidR="002B77DC" w:rsidRDefault="002B77DC" w:rsidP="009956AA">
            <w:pPr>
              <w:pStyle w:val="CUERPOTEXTOTABLA"/>
              <w:rPr>
                <w:sz w:val="14"/>
              </w:rPr>
            </w:pPr>
            <w:r>
              <w:rPr>
                <w:sz w:val="14"/>
              </w:rPr>
              <w:t>Armadura superior: 3Ø12</w:t>
            </w:r>
          </w:p>
          <w:p w:rsidR="002B77DC" w:rsidRDefault="002B77DC" w:rsidP="009956AA">
            <w:pPr>
              <w:pStyle w:val="CUERPOTEXTOTABLA"/>
              <w:rPr>
                <w:sz w:val="14"/>
              </w:rPr>
            </w:pPr>
            <w:r>
              <w:rPr>
                <w:sz w:val="14"/>
              </w:rPr>
              <w:t>Estribos verticales: Ø8c/10</w:t>
            </w:r>
          </w:p>
          <w:p w:rsidR="002B77DC" w:rsidRDefault="002B77DC" w:rsidP="009956AA">
            <w:pPr>
              <w:pStyle w:val="CUERPOTEXTOTABLA"/>
              <w:rPr>
                <w:sz w:val="14"/>
              </w:rPr>
            </w:pPr>
            <w:r>
              <w:rPr>
                <w:sz w:val="14"/>
              </w:rPr>
              <w:t>Viga paralela Y:</w:t>
            </w:r>
          </w:p>
          <w:p w:rsidR="002B77DC" w:rsidRDefault="002B77DC" w:rsidP="009956AA">
            <w:pPr>
              <w:pStyle w:val="CUERPOTEXTOTABLA"/>
              <w:rPr>
                <w:sz w:val="14"/>
              </w:rPr>
            </w:pPr>
            <w:r>
              <w:rPr>
                <w:sz w:val="14"/>
              </w:rPr>
              <w:t>Armadura inferior: 3Ø16</w:t>
            </w:r>
          </w:p>
          <w:p w:rsidR="002B77DC" w:rsidRDefault="002B77DC" w:rsidP="009956AA">
            <w:pPr>
              <w:pStyle w:val="CUERPOTEXTOTABLA"/>
              <w:rPr>
                <w:sz w:val="14"/>
              </w:rPr>
            </w:pPr>
            <w:r>
              <w:rPr>
                <w:sz w:val="14"/>
              </w:rPr>
              <w:t>Armadura superior: 3Ø12</w:t>
            </w:r>
          </w:p>
          <w:p w:rsidR="002B77DC" w:rsidRDefault="002B77DC" w:rsidP="009956AA">
            <w:pPr>
              <w:pStyle w:val="CUERPOTEXTOTABLA"/>
              <w:rPr>
                <w:sz w:val="14"/>
              </w:rPr>
            </w:pPr>
            <w:r>
              <w:rPr>
                <w:sz w:val="14"/>
              </w:rPr>
              <w:t>Estribos verticales: Ø8c/10</w:t>
            </w:r>
          </w:p>
        </w:tc>
      </w:tr>
      <w:tr w:rsidR="002B77DC" w:rsidTr="009956AA">
        <w:trPr>
          <w:cantSplit/>
          <w:jc w:val="center"/>
        </w:trPr>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P08, P18</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Tipo: Pilote 25</w:t>
            </w:r>
          </w:p>
          <w:p w:rsidR="002B77DC" w:rsidRDefault="002B77DC" w:rsidP="009956AA">
            <w:pPr>
              <w:pStyle w:val="CUERPOTEXTOTABLA"/>
              <w:rPr>
                <w:sz w:val="14"/>
              </w:rPr>
            </w:pPr>
            <w:r>
              <w:rPr>
                <w:sz w:val="14"/>
              </w:rPr>
              <w:t>Penetración: 10.0 cm</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Hormigón: HA-30, Yc=1.5</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Encepado de 4 pilotes</w:t>
            </w:r>
          </w:p>
          <w:p w:rsidR="002B77DC" w:rsidRDefault="002B77DC" w:rsidP="009956AA">
            <w:pPr>
              <w:pStyle w:val="CUERPOTEXTOTABLA"/>
              <w:rPr>
                <w:sz w:val="14"/>
              </w:rPr>
            </w:pPr>
            <w:r>
              <w:rPr>
                <w:sz w:val="14"/>
              </w:rPr>
              <w:t>Vuelo X: 38.0 cm</w:t>
            </w:r>
          </w:p>
          <w:p w:rsidR="002B77DC" w:rsidRDefault="002B77DC" w:rsidP="009956AA">
            <w:pPr>
              <w:pStyle w:val="CUERPOTEXTOTABLA"/>
              <w:rPr>
                <w:sz w:val="14"/>
              </w:rPr>
            </w:pPr>
            <w:r>
              <w:rPr>
                <w:sz w:val="14"/>
              </w:rPr>
              <w:t>Vuelo Y: 38.0 cm</w:t>
            </w:r>
          </w:p>
          <w:p w:rsidR="002B77DC" w:rsidRDefault="002B77DC" w:rsidP="009956AA">
            <w:pPr>
              <w:pStyle w:val="CUERPOTEXTOTABLA"/>
              <w:rPr>
                <w:sz w:val="14"/>
              </w:rPr>
            </w:pPr>
            <w:r>
              <w:rPr>
                <w:sz w:val="14"/>
              </w:rPr>
              <w:t>Canto: 90.0 cm</w:t>
            </w:r>
          </w:p>
          <w:p w:rsidR="002B77DC" w:rsidRDefault="002B77DC" w:rsidP="009956AA">
            <w:pPr>
              <w:pStyle w:val="CUERPOTEXTOTABLA"/>
              <w:rPr>
                <w:sz w:val="14"/>
              </w:rPr>
            </w:pPr>
            <w:r>
              <w:rPr>
                <w:sz w:val="14"/>
              </w:rPr>
              <w:t>Separación entre ejes X de pilotes: 0.80 m</w:t>
            </w:r>
          </w:p>
          <w:p w:rsidR="002B77DC" w:rsidRDefault="002B77DC" w:rsidP="009956AA">
            <w:pPr>
              <w:pStyle w:val="CUERPOTEXTOTABLA"/>
              <w:rPr>
                <w:sz w:val="14"/>
              </w:rPr>
            </w:pPr>
            <w:r>
              <w:rPr>
                <w:sz w:val="14"/>
              </w:rPr>
              <w:t>Separación entre ejes Y de pilotes: 0.80 m</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Parrilla inferior X: Ø12c/12</w:t>
            </w:r>
          </w:p>
          <w:p w:rsidR="002B77DC" w:rsidRDefault="002B77DC" w:rsidP="009956AA">
            <w:pPr>
              <w:pStyle w:val="CUERPOTEXTOTABLA"/>
              <w:rPr>
                <w:sz w:val="14"/>
              </w:rPr>
            </w:pPr>
            <w:r>
              <w:rPr>
                <w:sz w:val="14"/>
              </w:rPr>
              <w:t>Parrilla inferior Y: Ø12c/12</w:t>
            </w:r>
          </w:p>
          <w:p w:rsidR="002B77DC" w:rsidRDefault="002B77DC" w:rsidP="009956AA">
            <w:pPr>
              <w:pStyle w:val="CUERPOTEXTOTABLA"/>
              <w:rPr>
                <w:sz w:val="14"/>
              </w:rPr>
            </w:pPr>
            <w:r>
              <w:rPr>
                <w:sz w:val="14"/>
              </w:rPr>
              <w:t>Viga paralela X:</w:t>
            </w:r>
          </w:p>
          <w:p w:rsidR="002B77DC" w:rsidRDefault="002B77DC" w:rsidP="009956AA">
            <w:pPr>
              <w:pStyle w:val="CUERPOTEXTOTABLA"/>
              <w:rPr>
                <w:sz w:val="14"/>
              </w:rPr>
            </w:pPr>
            <w:r>
              <w:rPr>
                <w:sz w:val="14"/>
              </w:rPr>
              <w:t>Armadura inferior: 5Ø12</w:t>
            </w:r>
          </w:p>
          <w:p w:rsidR="002B77DC" w:rsidRDefault="002B77DC" w:rsidP="009956AA">
            <w:pPr>
              <w:pStyle w:val="CUERPOTEXTOTABLA"/>
              <w:rPr>
                <w:sz w:val="14"/>
              </w:rPr>
            </w:pPr>
            <w:r>
              <w:rPr>
                <w:sz w:val="14"/>
              </w:rPr>
              <w:t>Armadura superior: 3Ø12</w:t>
            </w:r>
          </w:p>
          <w:p w:rsidR="002B77DC" w:rsidRDefault="002B77DC" w:rsidP="009956AA">
            <w:pPr>
              <w:pStyle w:val="CUERPOTEXTOTABLA"/>
              <w:rPr>
                <w:sz w:val="14"/>
              </w:rPr>
            </w:pPr>
            <w:r>
              <w:rPr>
                <w:sz w:val="14"/>
              </w:rPr>
              <w:t>Estribos verticales: Ø8c/10</w:t>
            </w:r>
          </w:p>
          <w:p w:rsidR="002B77DC" w:rsidRDefault="002B77DC" w:rsidP="009956AA">
            <w:pPr>
              <w:pStyle w:val="CUERPOTEXTOTABLA"/>
              <w:rPr>
                <w:sz w:val="14"/>
              </w:rPr>
            </w:pPr>
            <w:r>
              <w:rPr>
                <w:sz w:val="14"/>
              </w:rPr>
              <w:t>Viga paralela Y:</w:t>
            </w:r>
          </w:p>
          <w:p w:rsidR="002B77DC" w:rsidRDefault="002B77DC" w:rsidP="009956AA">
            <w:pPr>
              <w:pStyle w:val="CUERPOTEXTOTABLA"/>
              <w:rPr>
                <w:sz w:val="14"/>
              </w:rPr>
            </w:pPr>
            <w:r>
              <w:rPr>
                <w:sz w:val="14"/>
              </w:rPr>
              <w:t>Armadura inferior: 5Ø12</w:t>
            </w:r>
          </w:p>
          <w:p w:rsidR="002B77DC" w:rsidRDefault="002B77DC" w:rsidP="009956AA">
            <w:pPr>
              <w:pStyle w:val="CUERPOTEXTOTABLA"/>
              <w:rPr>
                <w:sz w:val="14"/>
              </w:rPr>
            </w:pPr>
            <w:r>
              <w:rPr>
                <w:sz w:val="14"/>
              </w:rPr>
              <w:t>Armadura superior: 3Ø12</w:t>
            </w:r>
          </w:p>
          <w:p w:rsidR="002B77DC" w:rsidRDefault="002B77DC" w:rsidP="009956AA">
            <w:pPr>
              <w:pStyle w:val="CUERPOTEXTOTABLA"/>
              <w:rPr>
                <w:sz w:val="14"/>
              </w:rPr>
            </w:pPr>
            <w:r>
              <w:rPr>
                <w:sz w:val="14"/>
              </w:rPr>
              <w:t>Estribos verticales: Ø8c/10</w:t>
            </w:r>
          </w:p>
        </w:tc>
      </w:tr>
      <w:tr w:rsidR="002B77DC" w:rsidTr="009956AA">
        <w:trPr>
          <w:cantSplit/>
          <w:jc w:val="center"/>
        </w:trPr>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P09</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Tipo: Pilote 25</w:t>
            </w:r>
          </w:p>
          <w:p w:rsidR="002B77DC" w:rsidRDefault="002B77DC" w:rsidP="009956AA">
            <w:pPr>
              <w:pStyle w:val="CUERPOTEXTOTABLA"/>
              <w:rPr>
                <w:sz w:val="14"/>
              </w:rPr>
            </w:pPr>
            <w:r>
              <w:rPr>
                <w:sz w:val="14"/>
              </w:rPr>
              <w:t>Penetración: 10.0 cm</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Hormigón: HA-30, Yc=1.5</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Encepado de 4 pilotes</w:t>
            </w:r>
          </w:p>
          <w:p w:rsidR="002B77DC" w:rsidRDefault="002B77DC" w:rsidP="009956AA">
            <w:pPr>
              <w:pStyle w:val="CUERPOTEXTOTABLA"/>
              <w:rPr>
                <w:sz w:val="14"/>
              </w:rPr>
            </w:pPr>
            <w:r>
              <w:rPr>
                <w:sz w:val="14"/>
              </w:rPr>
              <w:t>Vuelo X: 38.0 cm</w:t>
            </w:r>
          </w:p>
          <w:p w:rsidR="002B77DC" w:rsidRDefault="002B77DC" w:rsidP="009956AA">
            <w:pPr>
              <w:pStyle w:val="CUERPOTEXTOTABLA"/>
              <w:rPr>
                <w:sz w:val="14"/>
              </w:rPr>
            </w:pPr>
            <w:r>
              <w:rPr>
                <w:sz w:val="14"/>
              </w:rPr>
              <w:t>Vuelo Y: 38.0 cm</w:t>
            </w:r>
          </w:p>
          <w:p w:rsidR="002B77DC" w:rsidRDefault="002B77DC" w:rsidP="009956AA">
            <w:pPr>
              <w:pStyle w:val="CUERPOTEXTOTABLA"/>
              <w:rPr>
                <w:sz w:val="14"/>
              </w:rPr>
            </w:pPr>
            <w:r>
              <w:rPr>
                <w:sz w:val="14"/>
              </w:rPr>
              <w:t>Canto: 110.0 cm</w:t>
            </w:r>
          </w:p>
          <w:p w:rsidR="002B77DC" w:rsidRDefault="002B77DC" w:rsidP="009956AA">
            <w:pPr>
              <w:pStyle w:val="CUERPOTEXTOTABLA"/>
              <w:rPr>
                <w:sz w:val="14"/>
              </w:rPr>
            </w:pPr>
            <w:r>
              <w:rPr>
                <w:sz w:val="14"/>
              </w:rPr>
              <w:t>Separación entre ejes X de pilotes: 0.80 m</w:t>
            </w:r>
          </w:p>
          <w:p w:rsidR="002B77DC" w:rsidRDefault="002B77DC" w:rsidP="009956AA">
            <w:pPr>
              <w:pStyle w:val="CUERPOTEXTOTABLA"/>
              <w:rPr>
                <w:sz w:val="14"/>
              </w:rPr>
            </w:pPr>
            <w:r>
              <w:rPr>
                <w:sz w:val="14"/>
              </w:rPr>
              <w:t>Separación entre ejes Y de pilotes: 0.80 m</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Parrilla inferior X: Ø12c/8</w:t>
            </w:r>
          </w:p>
          <w:p w:rsidR="002B77DC" w:rsidRDefault="002B77DC" w:rsidP="009956AA">
            <w:pPr>
              <w:pStyle w:val="CUERPOTEXTOTABLA"/>
              <w:rPr>
                <w:sz w:val="14"/>
              </w:rPr>
            </w:pPr>
            <w:r>
              <w:rPr>
                <w:sz w:val="14"/>
              </w:rPr>
              <w:t>Parrilla inferior Y: Ø12c/8</w:t>
            </w:r>
          </w:p>
          <w:p w:rsidR="002B77DC" w:rsidRDefault="002B77DC" w:rsidP="009956AA">
            <w:pPr>
              <w:pStyle w:val="CUERPOTEXTOTABLA"/>
              <w:rPr>
                <w:sz w:val="14"/>
              </w:rPr>
            </w:pPr>
            <w:r>
              <w:rPr>
                <w:sz w:val="14"/>
              </w:rPr>
              <w:t>Viga paralela X:</w:t>
            </w:r>
          </w:p>
          <w:p w:rsidR="002B77DC" w:rsidRDefault="002B77DC" w:rsidP="009956AA">
            <w:pPr>
              <w:pStyle w:val="CUERPOTEXTOTABLA"/>
              <w:rPr>
                <w:sz w:val="14"/>
              </w:rPr>
            </w:pPr>
            <w:r>
              <w:rPr>
                <w:sz w:val="14"/>
              </w:rPr>
              <w:t>Armadura inferior: 5Ø12</w:t>
            </w:r>
          </w:p>
          <w:p w:rsidR="002B77DC" w:rsidRDefault="002B77DC" w:rsidP="009956AA">
            <w:pPr>
              <w:pStyle w:val="CUERPOTEXTOTABLA"/>
              <w:rPr>
                <w:sz w:val="14"/>
              </w:rPr>
            </w:pPr>
            <w:r>
              <w:rPr>
                <w:sz w:val="14"/>
              </w:rPr>
              <w:t>Armadura superior: 3Ø12</w:t>
            </w:r>
          </w:p>
          <w:p w:rsidR="002B77DC" w:rsidRDefault="002B77DC" w:rsidP="009956AA">
            <w:pPr>
              <w:pStyle w:val="CUERPOTEXTOTABLA"/>
              <w:rPr>
                <w:sz w:val="14"/>
              </w:rPr>
            </w:pPr>
            <w:r>
              <w:rPr>
                <w:sz w:val="14"/>
              </w:rPr>
              <w:t>Estribos verticales: Ø8c/10</w:t>
            </w:r>
          </w:p>
          <w:p w:rsidR="002B77DC" w:rsidRDefault="002B77DC" w:rsidP="009956AA">
            <w:pPr>
              <w:pStyle w:val="CUERPOTEXTOTABLA"/>
              <w:rPr>
                <w:sz w:val="14"/>
              </w:rPr>
            </w:pPr>
            <w:r>
              <w:rPr>
                <w:sz w:val="14"/>
              </w:rPr>
              <w:t>Viga paralela Y:</w:t>
            </w:r>
          </w:p>
          <w:p w:rsidR="002B77DC" w:rsidRDefault="002B77DC" w:rsidP="009956AA">
            <w:pPr>
              <w:pStyle w:val="CUERPOTEXTOTABLA"/>
              <w:rPr>
                <w:sz w:val="14"/>
              </w:rPr>
            </w:pPr>
            <w:r>
              <w:rPr>
                <w:sz w:val="14"/>
              </w:rPr>
              <w:t>Armadura inferior: 5Ø12</w:t>
            </w:r>
          </w:p>
          <w:p w:rsidR="002B77DC" w:rsidRDefault="002B77DC" w:rsidP="009956AA">
            <w:pPr>
              <w:pStyle w:val="CUERPOTEXTOTABLA"/>
              <w:rPr>
                <w:sz w:val="14"/>
              </w:rPr>
            </w:pPr>
            <w:r>
              <w:rPr>
                <w:sz w:val="14"/>
              </w:rPr>
              <w:t>Armadura superior: 3Ø12</w:t>
            </w:r>
          </w:p>
          <w:p w:rsidR="002B77DC" w:rsidRDefault="002B77DC" w:rsidP="009956AA">
            <w:pPr>
              <w:pStyle w:val="CUERPOTEXTOTABLA"/>
              <w:rPr>
                <w:sz w:val="14"/>
              </w:rPr>
            </w:pPr>
            <w:r>
              <w:rPr>
                <w:sz w:val="14"/>
              </w:rPr>
              <w:t>Estribos verticales: Ø8c/10</w:t>
            </w:r>
          </w:p>
        </w:tc>
      </w:tr>
      <w:tr w:rsidR="002B77DC" w:rsidTr="009956AA">
        <w:trPr>
          <w:cantSplit/>
          <w:jc w:val="center"/>
        </w:trPr>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P10, P30, P35</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Tipo: Pilote 25</w:t>
            </w:r>
          </w:p>
          <w:p w:rsidR="002B77DC" w:rsidRDefault="002B77DC" w:rsidP="009956AA">
            <w:pPr>
              <w:pStyle w:val="CUERPOTEXTOTABLA"/>
              <w:rPr>
                <w:sz w:val="14"/>
              </w:rPr>
            </w:pPr>
            <w:r>
              <w:rPr>
                <w:sz w:val="14"/>
              </w:rPr>
              <w:t>Penetración: 10.0 cm</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Hormigón: HA-30, Yc=1.5</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Encepado de 4 pilotes</w:t>
            </w:r>
          </w:p>
          <w:p w:rsidR="002B77DC" w:rsidRDefault="002B77DC" w:rsidP="009956AA">
            <w:pPr>
              <w:pStyle w:val="CUERPOTEXTOTABLA"/>
              <w:rPr>
                <w:sz w:val="14"/>
              </w:rPr>
            </w:pPr>
            <w:r>
              <w:rPr>
                <w:sz w:val="14"/>
              </w:rPr>
              <w:t>Vuelo X: 38.0 cm</w:t>
            </w:r>
          </w:p>
          <w:p w:rsidR="002B77DC" w:rsidRDefault="002B77DC" w:rsidP="009956AA">
            <w:pPr>
              <w:pStyle w:val="CUERPOTEXTOTABLA"/>
              <w:rPr>
                <w:sz w:val="14"/>
              </w:rPr>
            </w:pPr>
            <w:r>
              <w:rPr>
                <w:sz w:val="14"/>
              </w:rPr>
              <w:t>Vuelo Y: 38.0 cm</w:t>
            </w:r>
          </w:p>
          <w:p w:rsidR="002B77DC" w:rsidRDefault="002B77DC" w:rsidP="009956AA">
            <w:pPr>
              <w:pStyle w:val="CUERPOTEXTOTABLA"/>
              <w:rPr>
                <w:sz w:val="14"/>
              </w:rPr>
            </w:pPr>
            <w:r>
              <w:rPr>
                <w:sz w:val="14"/>
              </w:rPr>
              <w:t>Canto: 115.0 cm</w:t>
            </w:r>
          </w:p>
          <w:p w:rsidR="002B77DC" w:rsidRDefault="002B77DC" w:rsidP="009956AA">
            <w:pPr>
              <w:pStyle w:val="CUERPOTEXTOTABLA"/>
              <w:rPr>
                <w:sz w:val="14"/>
              </w:rPr>
            </w:pPr>
            <w:r>
              <w:rPr>
                <w:sz w:val="14"/>
              </w:rPr>
              <w:t>Separación entre ejes X de pilotes: 0.80 m</w:t>
            </w:r>
          </w:p>
          <w:p w:rsidR="002B77DC" w:rsidRDefault="002B77DC" w:rsidP="009956AA">
            <w:pPr>
              <w:pStyle w:val="CUERPOTEXTOTABLA"/>
              <w:rPr>
                <w:sz w:val="14"/>
              </w:rPr>
            </w:pPr>
            <w:r>
              <w:rPr>
                <w:sz w:val="14"/>
              </w:rPr>
              <w:t>Separación entre ejes Y de pilotes: 0.80 m</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Parrilla inferior X: Ø16c/14</w:t>
            </w:r>
          </w:p>
          <w:p w:rsidR="002B77DC" w:rsidRDefault="002B77DC" w:rsidP="009956AA">
            <w:pPr>
              <w:pStyle w:val="CUERPOTEXTOTABLA"/>
              <w:rPr>
                <w:sz w:val="14"/>
              </w:rPr>
            </w:pPr>
            <w:r>
              <w:rPr>
                <w:sz w:val="14"/>
              </w:rPr>
              <w:t>Parrilla inferior Y: Ø16c/14</w:t>
            </w:r>
          </w:p>
          <w:p w:rsidR="002B77DC" w:rsidRDefault="002B77DC" w:rsidP="009956AA">
            <w:pPr>
              <w:pStyle w:val="CUERPOTEXTOTABLA"/>
              <w:rPr>
                <w:sz w:val="14"/>
              </w:rPr>
            </w:pPr>
            <w:r>
              <w:rPr>
                <w:sz w:val="14"/>
              </w:rPr>
              <w:t>Viga paralela X:</w:t>
            </w:r>
          </w:p>
          <w:p w:rsidR="002B77DC" w:rsidRDefault="002B77DC" w:rsidP="009956AA">
            <w:pPr>
              <w:pStyle w:val="CUERPOTEXTOTABLA"/>
              <w:rPr>
                <w:sz w:val="14"/>
              </w:rPr>
            </w:pPr>
            <w:r>
              <w:rPr>
                <w:sz w:val="14"/>
              </w:rPr>
              <w:t>Armadura inferior: 5Ø12</w:t>
            </w:r>
          </w:p>
          <w:p w:rsidR="002B77DC" w:rsidRDefault="002B77DC" w:rsidP="009956AA">
            <w:pPr>
              <w:pStyle w:val="CUERPOTEXTOTABLA"/>
              <w:rPr>
                <w:sz w:val="14"/>
              </w:rPr>
            </w:pPr>
            <w:r>
              <w:rPr>
                <w:sz w:val="14"/>
              </w:rPr>
              <w:t>Armadura superior: 3Ø12</w:t>
            </w:r>
          </w:p>
          <w:p w:rsidR="002B77DC" w:rsidRDefault="002B77DC" w:rsidP="009956AA">
            <w:pPr>
              <w:pStyle w:val="CUERPOTEXTOTABLA"/>
              <w:rPr>
                <w:sz w:val="14"/>
              </w:rPr>
            </w:pPr>
            <w:r>
              <w:rPr>
                <w:sz w:val="14"/>
              </w:rPr>
              <w:t>Estribos verticales: Ø8c/10</w:t>
            </w:r>
          </w:p>
          <w:p w:rsidR="002B77DC" w:rsidRDefault="002B77DC" w:rsidP="009956AA">
            <w:pPr>
              <w:pStyle w:val="CUERPOTEXTOTABLA"/>
              <w:rPr>
                <w:sz w:val="14"/>
              </w:rPr>
            </w:pPr>
            <w:r>
              <w:rPr>
                <w:sz w:val="14"/>
              </w:rPr>
              <w:t>Viga paralela Y:</w:t>
            </w:r>
          </w:p>
          <w:p w:rsidR="002B77DC" w:rsidRDefault="002B77DC" w:rsidP="009956AA">
            <w:pPr>
              <w:pStyle w:val="CUERPOTEXTOTABLA"/>
              <w:rPr>
                <w:sz w:val="14"/>
              </w:rPr>
            </w:pPr>
            <w:r>
              <w:rPr>
                <w:sz w:val="14"/>
              </w:rPr>
              <w:t>Armadura inferior: 5Ø12</w:t>
            </w:r>
          </w:p>
          <w:p w:rsidR="002B77DC" w:rsidRDefault="002B77DC" w:rsidP="009956AA">
            <w:pPr>
              <w:pStyle w:val="CUERPOTEXTOTABLA"/>
              <w:rPr>
                <w:sz w:val="14"/>
              </w:rPr>
            </w:pPr>
            <w:r>
              <w:rPr>
                <w:sz w:val="14"/>
              </w:rPr>
              <w:t>Armadura superior: 3Ø12</w:t>
            </w:r>
          </w:p>
          <w:p w:rsidR="002B77DC" w:rsidRDefault="002B77DC" w:rsidP="009956AA">
            <w:pPr>
              <w:pStyle w:val="CUERPOTEXTOTABLA"/>
              <w:rPr>
                <w:sz w:val="14"/>
              </w:rPr>
            </w:pPr>
            <w:r>
              <w:rPr>
                <w:sz w:val="14"/>
              </w:rPr>
              <w:t>Estribos verticales: Ø8c/10</w:t>
            </w:r>
          </w:p>
        </w:tc>
      </w:tr>
      <w:tr w:rsidR="002B77DC" w:rsidTr="009956AA">
        <w:trPr>
          <w:cantSplit/>
          <w:jc w:val="center"/>
        </w:trPr>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P11</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Tipo: Pilote 25</w:t>
            </w:r>
          </w:p>
          <w:p w:rsidR="002B77DC" w:rsidRDefault="002B77DC" w:rsidP="009956AA">
            <w:pPr>
              <w:pStyle w:val="CUERPOTEXTOTABLA"/>
              <w:rPr>
                <w:sz w:val="14"/>
              </w:rPr>
            </w:pPr>
            <w:r>
              <w:rPr>
                <w:sz w:val="14"/>
              </w:rPr>
              <w:t>Penetración: 10.0 cm</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Hormigón: HA-30, Yc=1.5</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Encepado hexagonal de 6 pilotes</w:t>
            </w:r>
          </w:p>
          <w:p w:rsidR="002B77DC" w:rsidRDefault="002B77DC" w:rsidP="009956AA">
            <w:pPr>
              <w:pStyle w:val="CUERPOTEXTOTABLA"/>
              <w:rPr>
                <w:sz w:val="14"/>
              </w:rPr>
            </w:pPr>
            <w:r>
              <w:rPr>
                <w:sz w:val="14"/>
              </w:rPr>
              <w:t>Vuelo: 38.0 cm</w:t>
            </w:r>
          </w:p>
          <w:p w:rsidR="002B77DC" w:rsidRDefault="002B77DC" w:rsidP="009956AA">
            <w:pPr>
              <w:pStyle w:val="CUERPOTEXTOTABLA"/>
              <w:rPr>
                <w:sz w:val="14"/>
              </w:rPr>
            </w:pPr>
            <w:r>
              <w:rPr>
                <w:sz w:val="14"/>
              </w:rPr>
              <w:t>Canto: 175.0 cm</w:t>
            </w:r>
          </w:p>
          <w:p w:rsidR="002B77DC" w:rsidRDefault="002B77DC" w:rsidP="009956AA">
            <w:pPr>
              <w:pStyle w:val="CUERPOTEXTOTABLA"/>
              <w:rPr>
                <w:sz w:val="14"/>
              </w:rPr>
            </w:pPr>
            <w:r>
              <w:rPr>
                <w:sz w:val="14"/>
              </w:rPr>
              <w:t>Separación entre ejes de pilotes: 0.75 m</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Parrilla inferior X: Ø16c/8</w:t>
            </w:r>
          </w:p>
          <w:p w:rsidR="002B77DC" w:rsidRDefault="002B77DC" w:rsidP="009956AA">
            <w:pPr>
              <w:pStyle w:val="CUERPOTEXTOTABLA"/>
              <w:rPr>
                <w:sz w:val="14"/>
              </w:rPr>
            </w:pPr>
            <w:r>
              <w:rPr>
                <w:sz w:val="14"/>
              </w:rPr>
              <w:t>Parrilla inferior Y: Ø20c/14</w:t>
            </w:r>
          </w:p>
          <w:p w:rsidR="002B77DC" w:rsidRDefault="002B77DC" w:rsidP="009956AA">
            <w:pPr>
              <w:pStyle w:val="CUERPOTEXTOTABLA"/>
              <w:rPr>
                <w:sz w:val="14"/>
              </w:rPr>
            </w:pPr>
            <w:r>
              <w:rPr>
                <w:sz w:val="14"/>
              </w:rPr>
              <w:t>Armado perimetral: 7Ø12</w:t>
            </w:r>
          </w:p>
          <w:p w:rsidR="002B77DC" w:rsidRDefault="002B77DC" w:rsidP="009956AA">
            <w:pPr>
              <w:pStyle w:val="CUERPOTEXTOTABLA"/>
              <w:rPr>
                <w:sz w:val="14"/>
              </w:rPr>
            </w:pPr>
            <w:r>
              <w:rPr>
                <w:sz w:val="14"/>
              </w:rPr>
              <w:t>Viga lateral:</w:t>
            </w:r>
          </w:p>
          <w:p w:rsidR="002B77DC" w:rsidRDefault="002B77DC" w:rsidP="009956AA">
            <w:pPr>
              <w:pStyle w:val="CUERPOTEXTOTABLA"/>
              <w:rPr>
                <w:sz w:val="14"/>
              </w:rPr>
            </w:pPr>
            <w:r>
              <w:rPr>
                <w:sz w:val="14"/>
              </w:rPr>
              <w:t>Armadura inferior: 4Ø16</w:t>
            </w:r>
          </w:p>
          <w:p w:rsidR="002B77DC" w:rsidRDefault="002B77DC" w:rsidP="009956AA">
            <w:pPr>
              <w:pStyle w:val="CUERPOTEXTOTABLA"/>
              <w:rPr>
                <w:sz w:val="14"/>
              </w:rPr>
            </w:pPr>
            <w:r>
              <w:rPr>
                <w:sz w:val="14"/>
              </w:rPr>
              <w:t>Armadura superior: 3Ø12</w:t>
            </w:r>
          </w:p>
          <w:p w:rsidR="002B77DC" w:rsidRDefault="002B77DC" w:rsidP="009956AA">
            <w:pPr>
              <w:pStyle w:val="CUERPOTEXTOTABLA"/>
              <w:rPr>
                <w:sz w:val="14"/>
              </w:rPr>
            </w:pPr>
            <w:r>
              <w:rPr>
                <w:sz w:val="14"/>
              </w:rPr>
              <w:t>Estribos verticales: Ø8c/10</w:t>
            </w:r>
          </w:p>
        </w:tc>
      </w:tr>
      <w:tr w:rsidR="002B77DC" w:rsidTr="009956AA">
        <w:trPr>
          <w:cantSplit/>
          <w:jc w:val="center"/>
        </w:trPr>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lastRenderedPageBreak/>
              <w:t>P12</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Tipo: Pilote 25</w:t>
            </w:r>
          </w:p>
          <w:p w:rsidR="002B77DC" w:rsidRDefault="002B77DC" w:rsidP="009956AA">
            <w:pPr>
              <w:pStyle w:val="CUERPOTEXTOTABLA"/>
              <w:rPr>
                <w:sz w:val="14"/>
              </w:rPr>
            </w:pPr>
            <w:r>
              <w:rPr>
                <w:sz w:val="14"/>
              </w:rPr>
              <w:t>Penetración: 10.0 cm</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Hormigón: HA-30, Yc=1.5</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Encepado rectangular de 5 pilotes</w:t>
            </w:r>
          </w:p>
          <w:p w:rsidR="002B77DC" w:rsidRDefault="002B77DC" w:rsidP="009956AA">
            <w:pPr>
              <w:pStyle w:val="CUERPOTEXTOTABLA"/>
              <w:rPr>
                <w:sz w:val="14"/>
              </w:rPr>
            </w:pPr>
            <w:r>
              <w:rPr>
                <w:sz w:val="14"/>
              </w:rPr>
              <w:t>Vuelo X: 38.0 cm</w:t>
            </w:r>
          </w:p>
          <w:p w:rsidR="002B77DC" w:rsidRDefault="002B77DC" w:rsidP="009956AA">
            <w:pPr>
              <w:pStyle w:val="CUERPOTEXTOTABLA"/>
              <w:rPr>
                <w:sz w:val="14"/>
              </w:rPr>
            </w:pPr>
            <w:r>
              <w:rPr>
                <w:sz w:val="14"/>
              </w:rPr>
              <w:t>Vuelo Y: 38.0 cm</w:t>
            </w:r>
          </w:p>
          <w:p w:rsidR="002B77DC" w:rsidRDefault="002B77DC" w:rsidP="009956AA">
            <w:pPr>
              <w:pStyle w:val="CUERPOTEXTOTABLA"/>
              <w:rPr>
                <w:sz w:val="14"/>
              </w:rPr>
            </w:pPr>
            <w:r>
              <w:rPr>
                <w:sz w:val="14"/>
              </w:rPr>
              <w:t>Canto: 245.0 cm</w:t>
            </w:r>
          </w:p>
          <w:p w:rsidR="002B77DC" w:rsidRDefault="002B77DC" w:rsidP="009956AA">
            <w:pPr>
              <w:pStyle w:val="CUERPOTEXTOTABLA"/>
              <w:rPr>
                <w:sz w:val="14"/>
              </w:rPr>
            </w:pPr>
            <w:r>
              <w:rPr>
                <w:sz w:val="14"/>
              </w:rPr>
              <w:t>Separación entre ejes X de pilotes: 1.00 m</w:t>
            </w:r>
          </w:p>
          <w:p w:rsidR="002B77DC" w:rsidRDefault="002B77DC" w:rsidP="009956AA">
            <w:pPr>
              <w:pStyle w:val="CUERPOTEXTOTABLA"/>
              <w:rPr>
                <w:sz w:val="14"/>
              </w:rPr>
            </w:pPr>
            <w:r>
              <w:rPr>
                <w:sz w:val="14"/>
              </w:rPr>
              <w:t>Separación entre ejes Y de pilotes: 1.00 m</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Parrilla inferior X: Ø20c/7</w:t>
            </w:r>
          </w:p>
          <w:p w:rsidR="002B77DC" w:rsidRDefault="002B77DC" w:rsidP="009956AA">
            <w:pPr>
              <w:pStyle w:val="CUERPOTEXTOTABLA"/>
              <w:rPr>
                <w:sz w:val="14"/>
              </w:rPr>
            </w:pPr>
            <w:r>
              <w:rPr>
                <w:sz w:val="14"/>
              </w:rPr>
              <w:t>Parrilla inferior Y: Ø20c/7</w:t>
            </w:r>
          </w:p>
          <w:p w:rsidR="002B77DC" w:rsidRDefault="002B77DC" w:rsidP="009956AA">
            <w:pPr>
              <w:pStyle w:val="CUERPOTEXTOTABLA"/>
              <w:rPr>
                <w:sz w:val="14"/>
              </w:rPr>
            </w:pPr>
            <w:r>
              <w:rPr>
                <w:sz w:val="14"/>
              </w:rPr>
              <w:t>Armado perimetral: 9Ø12</w:t>
            </w:r>
          </w:p>
          <w:p w:rsidR="002B77DC" w:rsidRDefault="002B77DC" w:rsidP="009956AA">
            <w:pPr>
              <w:pStyle w:val="CUERPOTEXTOTABLA"/>
              <w:rPr>
                <w:sz w:val="14"/>
              </w:rPr>
            </w:pPr>
            <w:r>
              <w:rPr>
                <w:sz w:val="14"/>
              </w:rPr>
              <w:t>Viga paralela X:</w:t>
            </w:r>
          </w:p>
          <w:p w:rsidR="002B77DC" w:rsidRDefault="002B77DC" w:rsidP="009956AA">
            <w:pPr>
              <w:pStyle w:val="CUERPOTEXTOTABLA"/>
              <w:rPr>
                <w:sz w:val="14"/>
              </w:rPr>
            </w:pPr>
            <w:r>
              <w:rPr>
                <w:sz w:val="14"/>
              </w:rPr>
              <w:t>Armadura inferior: 4Ø12</w:t>
            </w:r>
          </w:p>
          <w:p w:rsidR="002B77DC" w:rsidRDefault="002B77DC" w:rsidP="009956AA">
            <w:pPr>
              <w:pStyle w:val="CUERPOTEXTOTABLA"/>
              <w:rPr>
                <w:sz w:val="14"/>
              </w:rPr>
            </w:pPr>
            <w:r>
              <w:rPr>
                <w:sz w:val="14"/>
              </w:rPr>
              <w:t>Armadura superior: 3Ø12</w:t>
            </w:r>
          </w:p>
          <w:p w:rsidR="002B77DC" w:rsidRDefault="002B77DC" w:rsidP="009956AA">
            <w:pPr>
              <w:pStyle w:val="CUERPOTEXTOTABLA"/>
              <w:rPr>
                <w:sz w:val="14"/>
              </w:rPr>
            </w:pPr>
            <w:r>
              <w:rPr>
                <w:sz w:val="14"/>
              </w:rPr>
              <w:t>Estribos verticales: Ø8c/10</w:t>
            </w:r>
          </w:p>
          <w:p w:rsidR="002B77DC" w:rsidRDefault="002B77DC" w:rsidP="009956AA">
            <w:pPr>
              <w:pStyle w:val="CUERPOTEXTOTABLA"/>
              <w:rPr>
                <w:sz w:val="14"/>
              </w:rPr>
            </w:pPr>
            <w:r>
              <w:rPr>
                <w:sz w:val="14"/>
              </w:rPr>
              <w:t>Viga paralela Y:</w:t>
            </w:r>
          </w:p>
          <w:p w:rsidR="002B77DC" w:rsidRDefault="002B77DC" w:rsidP="009956AA">
            <w:pPr>
              <w:pStyle w:val="CUERPOTEXTOTABLA"/>
              <w:rPr>
                <w:sz w:val="14"/>
              </w:rPr>
            </w:pPr>
            <w:r>
              <w:rPr>
                <w:sz w:val="14"/>
              </w:rPr>
              <w:t>Armadura inferior: 4Ø12</w:t>
            </w:r>
          </w:p>
          <w:p w:rsidR="002B77DC" w:rsidRDefault="002B77DC" w:rsidP="009956AA">
            <w:pPr>
              <w:pStyle w:val="CUERPOTEXTOTABLA"/>
              <w:rPr>
                <w:sz w:val="14"/>
              </w:rPr>
            </w:pPr>
            <w:r>
              <w:rPr>
                <w:sz w:val="14"/>
              </w:rPr>
              <w:t>Armadura superior: 3Ø12</w:t>
            </w:r>
          </w:p>
          <w:p w:rsidR="002B77DC" w:rsidRDefault="002B77DC" w:rsidP="009956AA">
            <w:pPr>
              <w:pStyle w:val="CUERPOTEXTOTABLA"/>
              <w:rPr>
                <w:sz w:val="14"/>
              </w:rPr>
            </w:pPr>
            <w:r>
              <w:rPr>
                <w:sz w:val="14"/>
              </w:rPr>
              <w:t>Estribos verticales: Ø8c/10</w:t>
            </w:r>
          </w:p>
          <w:p w:rsidR="002B77DC" w:rsidRDefault="002B77DC" w:rsidP="009956AA">
            <w:pPr>
              <w:pStyle w:val="CUERPOTEXTOTABLA"/>
              <w:rPr>
                <w:sz w:val="14"/>
              </w:rPr>
            </w:pPr>
            <w:r>
              <w:rPr>
                <w:sz w:val="14"/>
              </w:rPr>
              <w:t>Viga diagonal:</w:t>
            </w:r>
          </w:p>
          <w:p w:rsidR="002B77DC" w:rsidRDefault="002B77DC" w:rsidP="009956AA">
            <w:pPr>
              <w:pStyle w:val="CUERPOTEXTOTABLA"/>
              <w:rPr>
                <w:sz w:val="14"/>
              </w:rPr>
            </w:pPr>
            <w:r>
              <w:rPr>
                <w:sz w:val="14"/>
              </w:rPr>
              <w:t>Armadura inferior: 4Ø12</w:t>
            </w:r>
          </w:p>
          <w:p w:rsidR="002B77DC" w:rsidRDefault="002B77DC" w:rsidP="009956AA">
            <w:pPr>
              <w:pStyle w:val="CUERPOTEXTOTABLA"/>
              <w:rPr>
                <w:sz w:val="14"/>
              </w:rPr>
            </w:pPr>
            <w:r>
              <w:rPr>
                <w:sz w:val="14"/>
              </w:rPr>
              <w:t>Armadura superior: 3Ø12</w:t>
            </w:r>
          </w:p>
          <w:p w:rsidR="002B77DC" w:rsidRDefault="002B77DC" w:rsidP="009956AA">
            <w:pPr>
              <w:pStyle w:val="CUERPOTEXTOTABLA"/>
              <w:rPr>
                <w:sz w:val="14"/>
              </w:rPr>
            </w:pPr>
            <w:r>
              <w:rPr>
                <w:sz w:val="14"/>
              </w:rPr>
              <w:t>Estribos verticales: Ø8c/10</w:t>
            </w:r>
          </w:p>
        </w:tc>
      </w:tr>
      <w:tr w:rsidR="002B77DC" w:rsidTr="009956AA">
        <w:trPr>
          <w:cantSplit/>
          <w:jc w:val="center"/>
        </w:trPr>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P13</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Tipo: Pilote 25</w:t>
            </w:r>
          </w:p>
          <w:p w:rsidR="002B77DC" w:rsidRDefault="002B77DC" w:rsidP="009956AA">
            <w:pPr>
              <w:pStyle w:val="CUERPOTEXTOTABLA"/>
              <w:rPr>
                <w:sz w:val="14"/>
              </w:rPr>
            </w:pPr>
            <w:r>
              <w:rPr>
                <w:sz w:val="14"/>
              </w:rPr>
              <w:t>Penetración: 10.0 cm</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Hormigón: HA-30, Yc=1.5</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Encepado rectangular de 5 pilotes</w:t>
            </w:r>
          </w:p>
          <w:p w:rsidR="002B77DC" w:rsidRDefault="002B77DC" w:rsidP="009956AA">
            <w:pPr>
              <w:pStyle w:val="CUERPOTEXTOTABLA"/>
              <w:rPr>
                <w:sz w:val="14"/>
              </w:rPr>
            </w:pPr>
            <w:r>
              <w:rPr>
                <w:sz w:val="14"/>
              </w:rPr>
              <w:t>Vuelo X: 38.0 cm</w:t>
            </w:r>
          </w:p>
          <w:p w:rsidR="002B77DC" w:rsidRDefault="002B77DC" w:rsidP="009956AA">
            <w:pPr>
              <w:pStyle w:val="CUERPOTEXTOTABLA"/>
              <w:rPr>
                <w:sz w:val="14"/>
              </w:rPr>
            </w:pPr>
            <w:r>
              <w:rPr>
                <w:sz w:val="14"/>
              </w:rPr>
              <w:t>Vuelo Y: 38.0 cm</w:t>
            </w:r>
          </w:p>
          <w:p w:rsidR="002B77DC" w:rsidRDefault="002B77DC" w:rsidP="009956AA">
            <w:pPr>
              <w:pStyle w:val="CUERPOTEXTOTABLA"/>
              <w:rPr>
                <w:sz w:val="14"/>
              </w:rPr>
            </w:pPr>
            <w:r>
              <w:rPr>
                <w:sz w:val="14"/>
              </w:rPr>
              <w:t>Canto: 220.0 cm</w:t>
            </w:r>
          </w:p>
          <w:p w:rsidR="002B77DC" w:rsidRDefault="002B77DC" w:rsidP="009956AA">
            <w:pPr>
              <w:pStyle w:val="CUERPOTEXTOTABLA"/>
              <w:rPr>
                <w:sz w:val="14"/>
              </w:rPr>
            </w:pPr>
            <w:r>
              <w:rPr>
                <w:sz w:val="14"/>
              </w:rPr>
              <w:t>Separación entre ejes X de pilotes: 1.00 m</w:t>
            </w:r>
          </w:p>
          <w:p w:rsidR="002B77DC" w:rsidRDefault="002B77DC" w:rsidP="009956AA">
            <w:pPr>
              <w:pStyle w:val="CUERPOTEXTOTABLA"/>
              <w:rPr>
                <w:sz w:val="14"/>
              </w:rPr>
            </w:pPr>
            <w:r>
              <w:rPr>
                <w:sz w:val="14"/>
              </w:rPr>
              <w:t>Separación entre ejes Y de pilotes: 1.00 m</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Parrilla inferior X: Ø20c/9</w:t>
            </w:r>
          </w:p>
          <w:p w:rsidR="002B77DC" w:rsidRDefault="002B77DC" w:rsidP="009956AA">
            <w:pPr>
              <w:pStyle w:val="CUERPOTEXTOTABLA"/>
              <w:rPr>
                <w:sz w:val="14"/>
              </w:rPr>
            </w:pPr>
            <w:r>
              <w:rPr>
                <w:sz w:val="14"/>
              </w:rPr>
              <w:t>Parrilla inferior Y: Ø20c/9</w:t>
            </w:r>
          </w:p>
          <w:p w:rsidR="002B77DC" w:rsidRDefault="002B77DC" w:rsidP="009956AA">
            <w:pPr>
              <w:pStyle w:val="CUERPOTEXTOTABLA"/>
              <w:rPr>
                <w:sz w:val="14"/>
              </w:rPr>
            </w:pPr>
            <w:r>
              <w:rPr>
                <w:sz w:val="14"/>
              </w:rPr>
              <w:t>Armado perimetral: 8Ø12</w:t>
            </w:r>
          </w:p>
          <w:p w:rsidR="002B77DC" w:rsidRDefault="002B77DC" w:rsidP="009956AA">
            <w:pPr>
              <w:pStyle w:val="CUERPOTEXTOTABLA"/>
              <w:rPr>
                <w:sz w:val="14"/>
              </w:rPr>
            </w:pPr>
            <w:r>
              <w:rPr>
                <w:sz w:val="14"/>
              </w:rPr>
              <w:t>Viga paralela X:</w:t>
            </w:r>
          </w:p>
          <w:p w:rsidR="002B77DC" w:rsidRDefault="002B77DC" w:rsidP="009956AA">
            <w:pPr>
              <w:pStyle w:val="CUERPOTEXTOTABLA"/>
              <w:rPr>
                <w:sz w:val="14"/>
              </w:rPr>
            </w:pPr>
            <w:r>
              <w:rPr>
                <w:sz w:val="14"/>
              </w:rPr>
              <w:t>Armadura inferior: 5Ø12</w:t>
            </w:r>
          </w:p>
          <w:p w:rsidR="002B77DC" w:rsidRDefault="002B77DC" w:rsidP="009956AA">
            <w:pPr>
              <w:pStyle w:val="CUERPOTEXTOTABLA"/>
              <w:rPr>
                <w:sz w:val="14"/>
              </w:rPr>
            </w:pPr>
            <w:r>
              <w:rPr>
                <w:sz w:val="14"/>
              </w:rPr>
              <w:t>Armadura superior: 3Ø12</w:t>
            </w:r>
          </w:p>
          <w:p w:rsidR="002B77DC" w:rsidRDefault="002B77DC" w:rsidP="009956AA">
            <w:pPr>
              <w:pStyle w:val="CUERPOTEXTOTABLA"/>
              <w:rPr>
                <w:sz w:val="14"/>
              </w:rPr>
            </w:pPr>
            <w:r>
              <w:rPr>
                <w:sz w:val="14"/>
              </w:rPr>
              <w:t>Estribos verticales: Ø8c/10</w:t>
            </w:r>
          </w:p>
          <w:p w:rsidR="002B77DC" w:rsidRDefault="002B77DC" w:rsidP="009956AA">
            <w:pPr>
              <w:pStyle w:val="CUERPOTEXTOTABLA"/>
              <w:rPr>
                <w:sz w:val="14"/>
              </w:rPr>
            </w:pPr>
            <w:r>
              <w:rPr>
                <w:sz w:val="14"/>
              </w:rPr>
              <w:t>Viga paralela Y:</w:t>
            </w:r>
          </w:p>
          <w:p w:rsidR="002B77DC" w:rsidRDefault="002B77DC" w:rsidP="009956AA">
            <w:pPr>
              <w:pStyle w:val="CUERPOTEXTOTABLA"/>
              <w:rPr>
                <w:sz w:val="14"/>
              </w:rPr>
            </w:pPr>
            <w:r>
              <w:rPr>
                <w:sz w:val="14"/>
              </w:rPr>
              <w:t>Armadura inferior: 5Ø12</w:t>
            </w:r>
          </w:p>
          <w:p w:rsidR="002B77DC" w:rsidRDefault="002B77DC" w:rsidP="009956AA">
            <w:pPr>
              <w:pStyle w:val="CUERPOTEXTOTABLA"/>
              <w:rPr>
                <w:sz w:val="14"/>
              </w:rPr>
            </w:pPr>
            <w:r>
              <w:rPr>
                <w:sz w:val="14"/>
              </w:rPr>
              <w:t>Armadura superior: 3Ø12</w:t>
            </w:r>
          </w:p>
          <w:p w:rsidR="002B77DC" w:rsidRDefault="002B77DC" w:rsidP="009956AA">
            <w:pPr>
              <w:pStyle w:val="CUERPOTEXTOTABLA"/>
              <w:rPr>
                <w:sz w:val="14"/>
              </w:rPr>
            </w:pPr>
            <w:r>
              <w:rPr>
                <w:sz w:val="14"/>
              </w:rPr>
              <w:t>Estribos verticales: Ø8c/10</w:t>
            </w:r>
          </w:p>
          <w:p w:rsidR="002B77DC" w:rsidRDefault="002B77DC" w:rsidP="009956AA">
            <w:pPr>
              <w:pStyle w:val="CUERPOTEXTOTABLA"/>
              <w:rPr>
                <w:sz w:val="14"/>
              </w:rPr>
            </w:pPr>
            <w:r>
              <w:rPr>
                <w:sz w:val="14"/>
              </w:rPr>
              <w:t>Viga diagonal:</w:t>
            </w:r>
          </w:p>
          <w:p w:rsidR="002B77DC" w:rsidRDefault="002B77DC" w:rsidP="009956AA">
            <w:pPr>
              <w:pStyle w:val="CUERPOTEXTOTABLA"/>
              <w:rPr>
                <w:sz w:val="14"/>
              </w:rPr>
            </w:pPr>
            <w:r>
              <w:rPr>
                <w:sz w:val="14"/>
              </w:rPr>
              <w:t>Armadura inferior: 5Ø12</w:t>
            </w:r>
          </w:p>
          <w:p w:rsidR="002B77DC" w:rsidRDefault="002B77DC" w:rsidP="009956AA">
            <w:pPr>
              <w:pStyle w:val="CUERPOTEXTOTABLA"/>
              <w:rPr>
                <w:sz w:val="14"/>
              </w:rPr>
            </w:pPr>
            <w:r>
              <w:rPr>
                <w:sz w:val="14"/>
              </w:rPr>
              <w:t>Armadura superior: 3Ø12</w:t>
            </w:r>
          </w:p>
          <w:p w:rsidR="002B77DC" w:rsidRDefault="002B77DC" w:rsidP="009956AA">
            <w:pPr>
              <w:pStyle w:val="CUERPOTEXTOTABLA"/>
              <w:rPr>
                <w:sz w:val="14"/>
              </w:rPr>
            </w:pPr>
            <w:r>
              <w:rPr>
                <w:sz w:val="14"/>
              </w:rPr>
              <w:t>Estribos verticales: Ø8c/10</w:t>
            </w:r>
          </w:p>
        </w:tc>
      </w:tr>
      <w:tr w:rsidR="002B77DC" w:rsidTr="009956AA">
        <w:trPr>
          <w:cantSplit/>
          <w:jc w:val="center"/>
        </w:trPr>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P14</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Tipo: Pilote 25</w:t>
            </w:r>
          </w:p>
          <w:p w:rsidR="002B77DC" w:rsidRDefault="002B77DC" w:rsidP="009956AA">
            <w:pPr>
              <w:pStyle w:val="CUERPOTEXTOTABLA"/>
              <w:rPr>
                <w:sz w:val="14"/>
              </w:rPr>
            </w:pPr>
            <w:r>
              <w:rPr>
                <w:sz w:val="14"/>
              </w:rPr>
              <w:t>Penetración: 10.0 cm</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Hormigón: HA-30, Yc=1.5</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Encepado de 4 pilotes</w:t>
            </w:r>
          </w:p>
          <w:p w:rsidR="002B77DC" w:rsidRDefault="002B77DC" w:rsidP="009956AA">
            <w:pPr>
              <w:pStyle w:val="CUERPOTEXTOTABLA"/>
              <w:rPr>
                <w:sz w:val="14"/>
              </w:rPr>
            </w:pPr>
            <w:r>
              <w:rPr>
                <w:sz w:val="14"/>
              </w:rPr>
              <w:t>Vuelo X: 38.0 cm</w:t>
            </w:r>
          </w:p>
          <w:p w:rsidR="002B77DC" w:rsidRDefault="002B77DC" w:rsidP="009956AA">
            <w:pPr>
              <w:pStyle w:val="CUERPOTEXTOTABLA"/>
              <w:rPr>
                <w:sz w:val="14"/>
              </w:rPr>
            </w:pPr>
            <w:r>
              <w:rPr>
                <w:sz w:val="14"/>
              </w:rPr>
              <w:t>Vuelo Y: 38.0 cm</w:t>
            </w:r>
          </w:p>
          <w:p w:rsidR="002B77DC" w:rsidRDefault="002B77DC" w:rsidP="009956AA">
            <w:pPr>
              <w:pStyle w:val="CUERPOTEXTOTABLA"/>
              <w:rPr>
                <w:sz w:val="14"/>
              </w:rPr>
            </w:pPr>
            <w:r>
              <w:rPr>
                <w:sz w:val="14"/>
              </w:rPr>
              <w:t>Canto: 160.0 cm</w:t>
            </w:r>
          </w:p>
          <w:p w:rsidR="002B77DC" w:rsidRDefault="002B77DC" w:rsidP="009956AA">
            <w:pPr>
              <w:pStyle w:val="CUERPOTEXTOTABLA"/>
              <w:rPr>
                <w:sz w:val="14"/>
              </w:rPr>
            </w:pPr>
            <w:r>
              <w:rPr>
                <w:sz w:val="14"/>
              </w:rPr>
              <w:t>Separación entre ejes X de pilotes: 0.80 m</w:t>
            </w:r>
          </w:p>
          <w:p w:rsidR="002B77DC" w:rsidRDefault="002B77DC" w:rsidP="009956AA">
            <w:pPr>
              <w:pStyle w:val="CUERPOTEXTOTABLA"/>
              <w:rPr>
                <w:sz w:val="14"/>
              </w:rPr>
            </w:pPr>
            <w:r>
              <w:rPr>
                <w:sz w:val="14"/>
              </w:rPr>
              <w:t>Separación entre ejes Y de pilotes: 0.80 m</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Parrilla inferior X: Ø16c/8</w:t>
            </w:r>
          </w:p>
          <w:p w:rsidR="002B77DC" w:rsidRDefault="002B77DC" w:rsidP="009956AA">
            <w:pPr>
              <w:pStyle w:val="CUERPOTEXTOTABLA"/>
              <w:rPr>
                <w:sz w:val="14"/>
              </w:rPr>
            </w:pPr>
            <w:r>
              <w:rPr>
                <w:sz w:val="14"/>
              </w:rPr>
              <w:t>Parrilla inferior Y: Ø16c/8</w:t>
            </w:r>
          </w:p>
          <w:p w:rsidR="002B77DC" w:rsidRDefault="002B77DC" w:rsidP="009956AA">
            <w:pPr>
              <w:pStyle w:val="CUERPOTEXTOTABLA"/>
              <w:rPr>
                <w:sz w:val="14"/>
              </w:rPr>
            </w:pPr>
            <w:r>
              <w:rPr>
                <w:sz w:val="14"/>
              </w:rPr>
              <w:t>Viga paralela X:</w:t>
            </w:r>
          </w:p>
          <w:p w:rsidR="002B77DC" w:rsidRDefault="002B77DC" w:rsidP="009956AA">
            <w:pPr>
              <w:pStyle w:val="CUERPOTEXTOTABLA"/>
              <w:rPr>
                <w:sz w:val="14"/>
              </w:rPr>
            </w:pPr>
            <w:r>
              <w:rPr>
                <w:sz w:val="14"/>
              </w:rPr>
              <w:t>Armadura inferior: 5Ø12</w:t>
            </w:r>
          </w:p>
          <w:p w:rsidR="002B77DC" w:rsidRDefault="002B77DC" w:rsidP="009956AA">
            <w:pPr>
              <w:pStyle w:val="CUERPOTEXTOTABLA"/>
              <w:rPr>
                <w:sz w:val="14"/>
              </w:rPr>
            </w:pPr>
            <w:r>
              <w:rPr>
                <w:sz w:val="14"/>
              </w:rPr>
              <w:t>Armadura superior: 3Ø12</w:t>
            </w:r>
          </w:p>
          <w:p w:rsidR="002B77DC" w:rsidRDefault="002B77DC" w:rsidP="009956AA">
            <w:pPr>
              <w:pStyle w:val="CUERPOTEXTOTABLA"/>
              <w:rPr>
                <w:sz w:val="14"/>
              </w:rPr>
            </w:pPr>
            <w:r>
              <w:rPr>
                <w:sz w:val="14"/>
              </w:rPr>
              <w:t>Estribos verticales: Ø8c/10</w:t>
            </w:r>
          </w:p>
          <w:p w:rsidR="002B77DC" w:rsidRDefault="002B77DC" w:rsidP="009956AA">
            <w:pPr>
              <w:pStyle w:val="CUERPOTEXTOTABLA"/>
              <w:rPr>
                <w:sz w:val="14"/>
              </w:rPr>
            </w:pPr>
            <w:r>
              <w:rPr>
                <w:sz w:val="14"/>
              </w:rPr>
              <w:t>Viga paralela Y:</w:t>
            </w:r>
          </w:p>
          <w:p w:rsidR="002B77DC" w:rsidRDefault="002B77DC" w:rsidP="009956AA">
            <w:pPr>
              <w:pStyle w:val="CUERPOTEXTOTABLA"/>
              <w:rPr>
                <w:sz w:val="14"/>
              </w:rPr>
            </w:pPr>
            <w:r>
              <w:rPr>
                <w:sz w:val="14"/>
              </w:rPr>
              <w:t>Armadura inferior: 5Ø12</w:t>
            </w:r>
          </w:p>
          <w:p w:rsidR="002B77DC" w:rsidRDefault="002B77DC" w:rsidP="009956AA">
            <w:pPr>
              <w:pStyle w:val="CUERPOTEXTOTABLA"/>
              <w:rPr>
                <w:sz w:val="14"/>
              </w:rPr>
            </w:pPr>
            <w:r>
              <w:rPr>
                <w:sz w:val="14"/>
              </w:rPr>
              <w:t>Armadura superior: 3Ø12</w:t>
            </w:r>
          </w:p>
          <w:p w:rsidR="002B77DC" w:rsidRDefault="002B77DC" w:rsidP="009956AA">
            <w:pPr>
              <w:pStyle w:val="CUERPOTEXTOTABLA"/>
              <w:rPr>
                <w:sz w:val="14"/>
              </w:rPr>
            </w:pPr>
            <w:r>
              <w:rPr>
                <w:sz w:val="14"/>
              </w:rPr>
              <w:t>Estribos verticales: Ø8c/10</w:t>
            </w:r>
          </w:p>
        </w:tc>
      </w:tr>
      <w:tr w:rsidR="002B77DC" w:rsidTr="009956AA">
        <w:trPr>
          <w:cantSplit/>
          <w:jc w:val="center"/>
        </w:trPr>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P15</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Tipo: Pilote 25</w:t>
            </w:r>
          </w:p>
          <w:p w:rsidR="002B77DC" w:rsidRDefault="002B77DC" w:rsidP="009956AA">
            <w:pPr>
              <w:pStyle w:val="CUERPOTEXTOTABLA"/>
              <w:rPr>
                <w:sz w:val="14"/>
              </w:rPr>
            </w:pPr>
            <w:r>
              <w:rPr>
                <w:sz w:val="14"/>
              </w:rPr>
              <w:t>Penetración: 10.0 cm</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Hormigón: HA-30, Yc=1.5</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Encepado de 4 pilotes</w:t>
            </w:r>
          </w:p>
          <w:p w:rsidR="002B77DC" w:rsidRDefault="002B77DC" w:rsidP="009956AA">
            <w:pPr>
              <w:pStyle w:val="CUERPOTEXTOTABLA"/>
              <w:rPr>
                <w:sz w:val="14"/>
              </w:rPr>
            </w:pPr>
            <w:r>
              <w:rPr>
                <w:sz w:val="14"/>
              </w:rPr>
              <w:t>Vuelo X: 38.0 cm</w:t>
            </w:r>
          </w:p>
          <w:p w:rsidR="002B77DC" w:rsidRDefault="002B77DC" w:rsidP="009956AA">
            <w:pPr>
              <w:pStyle w:val="CUERPOTEXTOTABLA"/>
              <w:rPr>
                <w:sz w:val="14"/>
              </w:rPr>
            </w:pPr>
            <w:r>
              <w:rPr>
                <w:sz w:val="14"/>
              </w:rPr>
              <w:t>Vuelo Y: 38.0 cm</w:t>
            </w:r>
          </w:p>
          <w:p w:rsidR="002B77DC" w:rsidRDefault="002B77DC" w:rsidP="009956AA">
            <w:pPr>
              <w:pStyle w:val="CUERPOTEXTOTABLA"/>
              <w:rPr>
                <w:sz w:val="14"/>
              </w:rPr>
            </w:pPr>
            <w:r>
              <w:rPr>
                <w:sz w:val="14"/>
              </w:rPr>
              <w:t>Canto: 85.0 cm</w:t>
            </w:r>
          </w:p>
          <w:p w:rsidR="002B77DC" w:rsidRDefault="002B77DC" w:rsidP="009956AA">
            <w:pPr>
              <w:pStyle w:val="CUERPOTEXTOTABLA"/>
              <w:rPr>
                <w:sz w:val="14"/>
              </w:rPr>
            </w:pPr>
            <w:r>
              <w:rPr>
                <w:sz w:val="14"/>
              </w:rPr>
              <w:t>Separación entre ejes X de pilotes: 0.80 m</w:t>
            </w:r>
          </w:p>
          <w:p w:rsidR="002B77DC" w:rsidRDefault="002B77DC" w:rsidP="009956AA">
            <w:pPr>
              <w:pStyle w:val="CUERPOTEXTOTABLA"/>
              <w:rPr>
                <w:sz w:val="14"/>
              </w:rPr>
            </w:pPr>
            <w:r>
              <w:rPr>
                <w:sz w:val="14"/>
              </w:rPr>
              <w:t>Separación entre ejes Y de pilotes: 0.80 m</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Parrilla inferior X: Ø12c/12</w:t>
            </w:r>
          </w:p>
          <w:p w:rsidR="002B77DC" w:rsidRDefault="002B77DC" w:rsidP="009956AA">
            <w:pPr>
              <w:pStyle w:val="CUERPOTEXTOTABLA"/>
              <w:rPr>
                <w:sz w:val="14"/>
              </w:rPr>
            </w:pPr>
            <w:r>
              <w:rPr>
                <w:sz w:val="14"/>
              </w:rPr>
              <w:t>Parrilla inferior Y: Ø12c/12</w:t>
            </w:r>
          </w:p>
          <w:p w:rsidR="002B77DC" w:rsidRDefault="002B77DC" w:rsidP="009956AA">
            <w:pPr>
              <w:pStyle w:val="CUERPOTEXTOTABLA"/>
              <w:rPr>
                <w:sz w:val="14"/>
              </w:rPr>
            </w:pPr>
            <w:r>
              <w:rPr>
                <w:sz w:val="14"/>
              </w:rPr>
              <w:t>Viga paralela X:</w:t>
            </w:r>
          </w:p>
          <w:p w:rsidR="002B77DC" w:rsidRDefault="002B77DC" w:rsidP="009956AA">
            <w:pPr>
              <w:pStyle w:val="CUERPOTEXTOTABLA"/>
              <w:rPr>
                <w:sz w:val="14"/>
              </w:rPr>
            </w:pPr>
            <w:r>
              <w:rPr>
                <w:sz w:val="14"/>
              </w:rPr>
              <w:t>Armadura inferior: 5Ø12</w:t>
            </w:r>
          </w:p>
          <w:p w:rsidR="002B77DC" w:rsidRDefault="002B77DC" w:rsidP="009956AA">
            <w:pPr>
              <w:pStyle w:val="CUERPOTEXTOTABLA"/>
              <w:rPr>
                <w:sz w:val="14"/>
              </w:rPr>
            </w:pPr>
            <w:r>
              <w:rPr>
                <w:sz w:val="14"/>
              </w:rPr>
              <w:t>Armadura superior: 3Ø12</w:t>
            </w:r>
          </w:p>
          <w:p w:rsidR="002B77DC" w:rsidRDefault="002B77DC" w:rsidP="009956AA">
            <w:pPr>
              <w:pStyle w:val="CUERPOTEXTOTABLA"/>
              <w:rPr>
                <w:sz w:val="14"/>
              </w:rPr>
            </w:pPr>
            <w:r>
              <w:rPr>
                <w:sz w:val="14"/>
              </w:rPr>
              <w:t>Estribos verticales: Ø8c/10</w:t>
            </w:r>
          </w:p>
          <w:p w:rsidR="002B77DC" w:rsidRDefault="002B77DC" w:rsidP="009956AA">
            <w:pPr>
              <w:pStyle w:val="CUERPOTEXTOTABLA"/>
              <w:rPr>
                <w:sz w:val="14"/>
              </w:rPr>
            </w:pPr>
            <w:r>
              <w:rPr>
                <w:sz w:val="14"/>
              </w:rPr>
              <w:t>Viga paralela Y:</w:t>
            </w:r>
          </w:p>
          <w:p w:rsidR="002B77DC" w:rsidRDefault="002B77DC" w:rsidP="009956AA">
            <w:pPr>
              <w:pStyle w:val="CUERPOTEXTOTABLA"/>
              <w:rPr>
                <w:sz w:val="14"/>
              </w:rPr>
            </w:pPr>
            <w:r>
              <w:rPr>
                <w:sz w:val="14"/>
              </w:rPr>
              <w:t>Armadura inferior: 5Ø12</w:t>
            </w:r>
          </w:p>
          <w:p w:rsidR="002B77DC" w:rsidRDefault="002B77DC" w:rsidP="009956AA">
            <w:pPr>
              <w:pStyle w:val="CUERPOTEXTOTABLA"/>
              <w:rPr>
                <w:sz w:val="14"/>
              </w:rPr>
            </w:pPr>
            <w:r>
              <w:rPr>
                <w:sz w:val="14"/>
              </w:rPr>
              <w:t>Armadura superior: 3Ø12</w:t>
            </w:r>
          </w:p>
          <w:p w:rsidR="002B77DC" w:rsidRDefault="002B77DC" w:rsidP="009956AA">
            <w:pPr>
              <w:pStyle w:val="CUERPOTEXTOTABLA"/>
              <w:rPr>
                <w:sz w:val="14"/>
              </w:rPr>
            </w:pPr>
            <w:r>
              <w:rPr>
                <w:sz w:val="14"/>
              </w:rPr>
              <w:t>Estribos verticales: Ø8c/10</w:t>
            </w:r>
          </w:p>
        </w:tc>
      </w:tr>
      <w:tr w:rsidR="002B77DC" w:rsidTr="009956AA">
        <w:trPr>
          <w:cantSplit/>
          <w:jc w:val="center"/>
        </w:trPr>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P16</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Tipo: Pilote 25</w:t>
            </w:r>
          </w:p>
          <w:p w:rsidR="002B77DC" w:rsidRDefault="002B77DC" w:rsidP="009956AA">
            <w:pPr>
              <w:pStyle w:val="CUERPOTEXTOTABLA"/>
              <w:rPr>
                <w:sz w:val="14"/>
              </w:rPr>
            </w:pPr>
            <w:r>
              <w:rPr>
                <w:sz w:val="14"/>
              </w:rPr>
              <w:t>Penetración: 10.0 cm</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Hormigón: HA-30, Yc=1.5</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Encepado de 4 pilotes</w:t>
            </w:r>
          </w:p>
          <w:p w:rsidR="002B77DC" w:rsidRDefault="002B77DC" w:rsidP="009956AA">
            <w:pPr>
              <w:pStyle w:val="CUERPOTEXTOTABLA"/>
              <w:rPr>
                <w:sz w:val="14"/>
              </w:rPr>
            </w:pPr>
            <w:r>
              <w:rPr>
                <w:sz w:val="14"/>
              </w:rPr>
              <w:t>Vuelo X: 38.0 cm</w:t>
            </w:r>
          </w:p>
          <w:p w:rsidR="002B77DC" w:rsidRDefault="002B77DC" w:rsidP="009956AA">
            <w:pPr>
              <w:pStyle w:val="CUERPOTEXTOTABLA"/>
              <w:rPr>
                <w:sz w:val="14"/>
              </w:rPr>
            </w:pPr>
            <w:r>
              <w:rPr>
                <w:sz w:val="14"/>
              </w:rPr>
              <w:t>Vuelo Y: 38.0 cm</w:t>
            </w:r>
          </w:p>
          <w:p w:rsidR="002B77DC" w:rsidRDefault="002B77DC" w:rsidP="009956AA">
            <w:pPr>
              <w:pStyle w:val="CUERPOTEXTOTABLA"/>
              <w:rPr>
                <w:sz w:val="14"/>
              </w:rPr>
            </w:pPr>
            <w:r>
              <w:rPr>
                <w:sz w:val="14"/>
              </w:rPr>
              <w:t>Canto: 85.0 cm</w:t>
            </w:r>
          </w:p>
          <w:p w:rsidR="002B77DC" w:rsidRDefault="002B77DC" w:rsidP="009956AA">
            <w:pPr>
              <w:pStyle w:val="CUERPOTEXTOTABLA"/>
              <w:rPr>
                <w:sz w:val="14"/>
              </w:rPr>
            </w:pPr>
            <w:r>
              <w:rPr>
                <w:sz w:val="14"/>
              </w:rPr>
              <w:t>Separación entre ejes X de pilotes: 0.80 m</w:t>
            </w:r>
          </w:p>
          <w:p w:rsidR="002B77DC" w:rsidRDefault="002B77DC" w:rsidP="009956AA">
            <w:pPr>
              <w:pStyle w:val="CUERPOTEXTOTABLA"/>
              <w:rPr>
                <w:sz w:val="14"/>
              </w:rPr>
            </w:pPr>
            <w:r>
              <w:rPr>
                <w:sz w:val="14"/>
              </w:rPr>
              <w:t>Separación entre ejes Y de pilotes: 0.80 m</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Parrilla inferior X: Ø16c/20</w:t>
            </w:r>
          </w:p>
          <w:p w:rsidR="002B77DC" w:rsidRDefault="002B77DC" w:rsidP="009956AA">
            <w:pPr>
              <w:pStyle w:val="CUERPOTEXTOTABLA"/>
              <w:rPr>
                <w:sz w:val="14"/>
              </w:rPr>
            </w:pPr>
            <w:r>
              <w:rPr>
                <w:sz w:val="14"/>
              </w:rPr>
              <w:t>Parrilla inferior Y: Ø16c/20</w:t>
            </w:r>
          </w:p>
          <w:p w:rsidR="002B77DC" w:rsidRDefault="002B77DC" w:rsidP="009956AA">
            <w:pPr>
              <w:pStyle w:val="CUERPOTEXTOTABLA"/>
              <w:rPr>
                <w:sz w:val="14"/>
              </w:rPr>
            </w:pPr>
            <w:r>
              <w:rPr>
                <w:sz w:val="14"/>
              </w:rPr>
              <w:t>Viga paralela X:</w:t>
            </w:r>
          </w:p>
          <w:p w:rsidR="002B77DC" w:rsidRDefault="002B77DC" w:rsidP="009956AA">
            <w:pPr>
              <w:pStyle w:val="CUERPOTEXTOTABLA"/>
              <w:rPr>
                <w:sz w:val="14"/>
              </w:rPr>
            </w:pPr>
            <w:r>
              <w:rPr>
                <w:sz w:val="14"/>
              </w:rPr>
              <w:t>Armadura inferior: 4Ø12</w:t>
            </w:r>
          </w:p>
          <w:p w:rsidR="002B77DC" w:rsidRDefault="002B77DC" w:rsidP="009956AA">
            <w:pPr>
              <w:pStyle w:val="CUERPOTEXTOTABLA"/>
              <w:rPr>
                <w:sz w:val="14"/>
              </w:rPr>
            </w:pPr>
            <w:r>
              <w:rPr>
                <w:sz w:val="14"/>
              </w:rPr>
              <w:t>Armadura superior: 3Ø12</w:t>
            </w:r>
          </w:p>
          <w:p w:rsidR="002B77DC" w:rsidRDefault="002B77DC" w:rsidP="009956AA">
            <w:pPr>
              <w:pStyle w:val="CUERPOTEXTOTABLA"/>
              <w:rPr>
                <w:sz w:val="14"/>
              </w:rPr>
            </w:pPr>
            <w:r>
              <w:rPr>
                <w:sz w:val="14"/>
              </w:rPr>
              <w:t>Estribos verticales: Ø8c/10</w:t>
            </w:r>
          </w:p>
          <w:p w:rsidR="002B77DC" w:rsidRDefault="002B77DC" w:rsidP="009956AA">
            <w:pPr>
              <w:pStyle w:val="CUERPOTEXTOTABLA"/>
              <w:rPr>
                <w:sz w:val="14"/>
              </w:rPr>
            </w:pPr>
            <w:r>
              <w:rPr>
                <w:sz w:val="14"/>
              </w:rPr>
              <w:t>Viga paralela Y:</w:t>
            </w:r>
          </w:p>
          <w:p w:rsidR="002B77DC" w:rsidRDefault="002B77DC" w:rsidP="009956AA">
            <w:pPr>
              <w:pStyle w:val="CUERPOTEXTOTABLA"/>
              <w:rPr>
                <w:sz w:val="14"/>
              </w:rPr>
            </w:pPr>
            <w:r>
              <w:rPr>
                <w:sz w:val="14"/>
              </w:rPr>
              <w:t>Armadura inferior: 4Ø12</w:t>
            </w:r>
          </w:p>
          <w:p w:rsidR="002B77DC" w:rsidRDefault="002B77DC" w:rsidP="009956AA">
            <w:pPr>
              <w:pStyle w:val="CUERPOTEXTOTABLA"/>
              <w:rPr>
                <w:sz w:val="14"/>
              </w:rPr>
            </w:pPr>
            <w:r>
              <w:rPr>
                <w:sz w:val="14"/>
              </w:rPr>
              <w:t>Armadura superior: 3Ø12</w:t>
            </w:r>
          </w:p>
          <w:p w:rsidR="002B77DC" w:rsidRDefault="002B77DC" w:rsidP="009956AA">
            <w:pPr>
              <w:pStyle w:val="CUERPOTEXTOTABLA"/>
              <w:rPr>
                <w:sz w:val="14"/>
              </w:rPr>
            </w:pPr>
            <w:r>
              <w:rPr>
                <w:sz w:val="14"/>
              </w:rPr>
              <w:t>Estribos verticales: Ø8c/10</w:t>
            </w:r>
          </w:p>
        </w:tc>
      </w:tr>
      <w:tr w:rsidR="002B77DC" w:rsidTr="009956AA">
        <w:trPr>
          <w:cantSplit/>
          <w:jc w:val="center"/>
        </w:trPr>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P17</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Tipo: Pilote 25</w:t>
            </w:r>
          </w:p>
          <w:p w:rsidR="002B77DC" w:rsidRDefault="002B77DC" w:rsidP="009956AA">
            <w:pPr>
              <w:pStyle w:val="CUERPOTEXTOTABLA"/>
              <w:rPr>
                <w:sz w:val="14"/>
              </w:rPr>
            </w:pPr>
            <w:r>
              <w:rPr>
                <w:sz w:val="14"/>
              </w:rPr>
              <w:t>Penetración: 10.0 cm</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Hormigón: HA-30, Yc=1.5</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Encepado de 4 pilotes</w:t>
            </w:r>
          </w:p>
          <w:p w:rsidR="002B77DC" w:rsidRDefault="002B77DC" w:rsidP="009956AA">
            <w:pPr>
              <w:pStyle w:val="CUERPOTEXTOTABLA"/>
              <w:rPr>
                <w:sz w:val="14"/>
              </w:rPr>
            </w:pPr>
            <w:r>
              <w:rPr>
                <w:sz w:val="14"/>
              </w:rPr>
              <w:t>Vuelo X: 38.0 cm</w:t>
            </w:r>
          </w:p>
          <w:p w:rsidR="002B77DC" w:rsidRDefault="002B77DC" w:rsidP="009956AA">
            <w:pPr>
              <w:pStyle w:val="CUERPOTEXTOTABLA"/>
              <w:rPr>
                <w:sz w:val="14"/>
              </w:rPr>
            </w:pPr>
            <w:r>
              <w:rPr>
                <w:sz w:val="14"/>
              </w:rPr>
              <w:t>Vuelo Y: 38.0 cm</w:t>
            </w:r>
          </w:p>
          <w:p w:rsidR="002B77DC" w:rsidRDefault="002B77DC" w:rsidP="009956AA">
            <w:pPr>
              <w:pStyle w:val="CUERPOTEXTOTABLA"/>
              <w:rPr>
                <w:sz w:val="14"/>
              </w:rPr>
            </w:pPr>
            <w:r>
              <w:rPr>
                <w:sz w:val="14"/>
              </w:rPr>
              <w:t>Canto: 85.0 cm</w:t>
            </w:r>
          </w:p>
          <w:p w:rsidR="002B77DC" w:rsidRDefault="002B77DC" w:rsidP="009956AA">
            <w:pPr>
              <w:pStyle w:val="CUERPOTEXTOTABLA"/>
              <w:rPr>
                <w:sz w:val="14"/>
              </w:rPr>
            </w:pPr>
            <w:r>
              <w:rPr>
                <w:sz w:val="14"/>
              </w:rPr>
              <w:t>Separación entre ejes X de pilotes: 0.80 m</w:t>
            </w:r>
          </w:p>
          <w:p w:rsidR="002B77DC" w:rsidRDefault="002B77DC" w:rsidP="009956AA">
            <w:pPr>
              <w:pStyle w:val="CUERPOTEXTOTABLA"/>
              <w:rPr>
                <w:sz w:val="14"/>
              </w:rPr>
            </w:pPr>
            <w:r>
              <w:rPr>
                <w:sz w:val="14"/>
              </w:rPr>
              <w:t>Separación entre ejes Y de pilotes: 0.80 m</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Parrilla inferior X: Ø16c/16</w:t>
            </w:r>
          </w:p>
          <w:p w:rsidR="002B77DC" w:rsidRDefault="002B77DC" w:rsidP="009956AA">
            <w:pPr>
              <w:pStyle w:val="CUERPOTEXTOTABLA"/>
              <w:rPr>
                <w:sz w:val="14"/>
              </w:rPr>
            </w:pPr>
            <w:r>
              <w:rPr>
                <w:sz w:val="14"/>
              </w:rPr>
              <w:t>Parrilla inferior Y: Ø16c/16</w:t>
            </w:r>
          </w:p>
          <w:p w:rsidR="002B77DC" w:rsidRDefault="002B77DC" w:rsidP="009956AA">
            <w:pPr>
              <w:pStyle w:val="CUERPOTEXTOTABLA"/>
              <w:rPr>
                <w:sz w:val="14"/>
              </w:rPr>
            </w:pPr>
            <w:r>
              <w:rPr>
                <w:sz w:val="14"/>
              </w:rPr>
              <w:t>Viga paralela X:</w:t>
            </w:r>
          </w:p>
          <w:p w:rsidR="002B77DC" w:rsidRDefault="002B77DC" w:rsidP="009956AA">
            <w:pPr>
              <w:pStyle w:val="CUERPOTEXTOTABLA"/>
              <w:rPr>
                <w:sz w:val="14"/>
              </w:rPr>
            </w:pPr>
            <w:r>
              <w:rPr>
                <w:sz w:val="14"/>
              </w:rPr>
              <w:t>Armadura inferior: 3Ø12</w:t>
            </w:r>
          </w:p>
          <w:p w:rsidR="002B77DC" w:rsidRDefault="002B77DC" w:rsidP="009956AA">
            <w:pPr>
              <w:pStyle w:val="CUERPOTEXTOTABLA"/>
              <w:rPr>
                <w:sz w:val="14"/>
              </w:rPr>
            </w:pPr>
            <w:r>
              <w:rPr>
                <w:sz w:val="14"/>
              </w:rPr>
              <w:t>Armadura superior: 3Ø12</w:t>
            </w:r>
          </w:p>
          <w:p w:rsidR="002B77DC" w:rsidRDefault="002B77DC" w:rsidP="009956AA">
            <w:pPr>
              <w:pStyle w:val="CUERPOTEXTOTABLA"/>
              <w:rPr>
                <w:sz w:val="14"/>
              </w:rPr>
            </w:pPr>
            <w:r>
              <w:rPr>
                <w:sz w:val="14"/>
              </w:rPr>
              <w:t>Estribos verticales: Ø8c/10</w:t>
            </w:r>
          </w:p>
          <w:p w:rsidR="002B77DC" w:rsidRDefault="002B77DC" w:rsidP="009956AA">
            <w:pPr>
              <w:pStyle w:val="CUERPOTEXTOTABLA"/>
              <w:rPr>
                <w:sz w:val="14"/>
              </w:rPr>
            </w:pPr>
            <w:r>
              <w:rPr>
                <w:sz w:val="14"/>
              </w:rPr>
              <w:t>Viga paralela Y:</w:t>
            </w:r>
          </w:p>
          <w:p w:rsidR="002B77DC" w:rsidRDefault="002B77DC" w:rsidP="009956AA">
            <w:pPr>
              <w:pStyle w:val="CUERPOTEXTOTABLA"/>
              <w:rPr>
                <w:sz w:val="14"/>
              </w:rPr>
            </w:pPr>
            <w:r>
              <w:rPr>
                <w:sz w:val="14"/>
              </w:rPr>
              <w:t>Armadura inferior: 3Ø12</w:t>
            </w:r>
          </w:p>
          <w:p w:rsidR="002B77DC" w:rsidRDefault="002B77DC" w:rsidP="009956AA">
            <w:pPr>
              <w:pStyle w:val="CUERPOTEXTOTABLA"/>
              <w:rPr>
                <w:sz w:val="14"/>
              </w:rPr>
            </w:pPr>
            <w:r>
              <w:rPr>
                <w:sz w:val="14"/>
              </w:rPr>
              <w:t>Armadura superior: 3Ø12</w:t>
            </w:r>
          </w:p>
          <w:p w:rsidR="002B77DC" w:rsidRDefault="002B77DC" w:rsidP="009956AA">
            <w:pPr>
              <w:pStyle w:val="CUERPOTEXTOTABLA"/>
              <w:rPr>
                <w:sz w:val="14"/>
              </w:rPr>
            </w:pPr>
            <w:r>
              <w:rPr>
                <w:sz w:val="14"/>
              </w:rPr>
              <w:t>Estribos verticales: Ø8c/10</w:t>
            </w:r>
          </w:p>
        </w:tc>
      </w:tr>
      <w:tr w:rsidR="002B77DC" w:rsidTr="009956AA">
        <w:trPr>
          <w:cantSplit/>
          <w:jc w:val="center"/>
        </w:trPr>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P19</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Tipo: Pilote 25</w:t>
            </w:r>
          </w:p>
          <w:p w:rsidR="002B77DC" w:rsidRDefault="002B77DC" w:rsidP="009956AA">
            <w:pPr>
              <w:pStyle w:val="CUERPOTEXTOTABLA"/>
              <w:rPr>
                <w:sz w:val="14"/>
              </w:rPr>
            </w:pPr>
            <w:r>
              <w:rPr>
                <w:sz w:val="14"/>
              </w:rPr>
              <w:t>Penetración: 10.0 cm</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Hormigón: HA-30, Yc=1.5</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Encepado de 4 pilotes</w:t>
            </w:r>
          </w:p>
          <w:p w:rsidR="002B77DC" w:rsidRDefault="002B77DC" w:rsidP="009956AA">
            <w:pPr>
              <w:pStyle w:val="CUERPOTEXTOTABLA"/>
              <w:rPr>
                <w:sz w:val="14"/>
              </w:rPr>
            </w:pPr>
            <w:r>
              <w:rPr>
                <w:sz w:val="14"/>
              </w:rPr>
              <w:t>Vuelo X: 38.0 cm</w:t>
            </w:r>
          </w:p>
          <w:p w:rsidR="002B77DC" w:rsidRDefault="002B77DC" w:rsidP="009956AA">
            <w:pPr>
              <w:pStyle w:val="CUERPOTEXTOTABLA"/>
              <w:rPr>
                <w:sz w:val="14"/>
              </w:rPr>
            </w:pPr>
            <w:r>
              <w:rPr>
                <w:sz w:val="14"/>
              </w:rPr>
              <w:t>Vuelo Y: 38.0 cm</w:t>
            </w:r>
          </w:p>
          <w:p w:rsidR="002B77DC" w:rsidRDefault="002B77DC" w:rsidP="009956AA">
            <w:pPr>
              <w:pStyle w:val="CUERPOTEXTOTABLA"/>
              <w:rPr>
                <w:sz w:val="14"/>
              </w:rPr>
            </w:pPr>
            <w:r>
              <w:rPr>
                <w:sz w:val="14"/>
              </w:rPr>
              <w:t>Canto: 105.0 cm</w:t>
            </w:r>
          </w:p>
          <w:p w:rsidR="002B77DC" w:rsidRDefault="002B77DC" w:rsidP="009956AA">
            <w:pPr>
              <w:pStyle w:val="CUERPOTEXTOTABLA"/>
              <w:rPr>
                <w:sz w:val="14"/>
              </w:rPr>
            </w:pPr>
            <w:r>
              <w:rPr>
                <w:sz w:val="14"/>
              </w:rPr>
              <w:t>Separación entre ejes X de pilotes: 0.80 m</w:t>
            </w:r>
          </w:p>
          <w:p w:rsidR="002B77DC" w:rsidRDefault="002B77DC" w:rsidP="009956AA">
            <w:pPr>
              <w:pStyle w:val="CUERPOTEXTOTABLA"/>
              <w:rPr>
                <w:sz w:val="14"/>
              </w:rPr>
            </w:pPr>
            <w:r>
              <w:rPr>
                <w:sz w:val="14"/>
              </w:rPr>
              <w:t>Separación entre ejes Y de pilotes: 0.80 m</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Parrilla inferior X: Ø16c/16</w:t>
            </w:r>
          </w:p>
          <w:p w:rsidR="002B77DC" w:rsidRDefault="002B77DC" w:rsidP="009956AA">
            <w:pPr>
              <w:pStyle w:val="CUERPOTEXTOTABLA"/>
              <w:rPr>
                <w:sz w:val="14"/>
              </w:rPr>
            </w:pPr>
            <w:r>
              <w:rPr>
                <w:sz w:val="14"/>
              </w:rPr>
              <w:t>Parrilla inferior Y: Ø16c/16</w:t>
            </w:r>
          </w:p>
          <w:p w:rsidR="002B77DC" w:rsidRDefault="002B77DC" w:rsidP="009956AA">
            <w:pPr>
              <w:pStyle w:val="CUERPOTEXTOTABLA"/>
              <w:rPr>
                <w:sz w:val="14"/>
              </w:rPr>
            </w:pPr>
            <w:r>
              <w:rPr>
                <w:sz w:val="14"/>
              </w:rPr>
              <w:t>Viga paralela X:</w:t>
            </w:r>
          </w:p>
          <w:p w:rsidR="002B77DC" w:rsidRDefault="002B77DC" w:rsidP="009956AA">
            <w:pPr>
              <w:pStyle w:val="CUERPOTEXTOTABLA"/>
              <w:rPr>
                <w:sz w:val="14"/>
              </w:rPr>
            </w:pPr>
            <w:r>
              <w:rPr>
                <w:sz w:val="14"/>
              </w:rPr>
              <w:t>Armadura inferior: 5Ø12</w:t>
            </w:r>
          </w:p>
          <w:p w:rsidR="002B77DC" w:rsidRDefault="002B77DC" w:rsidP="009956AA">
            <w:pPr>
              <w:pStyle w:val="CUERPOTEXTOTABLA"/>
              <w:rPr>
                <w:sz w:val="14"/>
              </w:rPr>
            </w:pPr>
            <w:r>
              <w:rPr>
                <w:sz w:val="14"/>
              </w:rPr>
              <w:t>Armadura superior: 3Ø12</w:t>
            </w:r>
          </w:p>
          <w:p w:rsidR="002B77DC" w:rsidRDefault="002B77DC" w:rsidP="009956AA">
            <w:pPr>
              <w:pStyle w:val="CUERPOTEXTOTABLA"/>
              <w:rPr>
                <w:sz w:val="14"/>
              </w:rPr>
            </w:pPr>
            <w:r>
              <w:rPr>
                <w:sz w:val="14"/>
              </w:rPr>
              <w:t>Estribos verticales: Ø8c/10</w:t>
            </w:r>
          </w:p>
          <w:p w:rsidR="002B77DC" w:rsidRDefault="002B77DC" w:rsidP="009956AA">
            <w:pPr>
              <w:pStyle w:val="CUERPOTEXTOTABLA"/>
              <w:rPr>
                <w:sz w:val="14"/>
              </w:rPr>
            </w:pPr>
            <w:r>
              <w:rPr>
                <w:sz w:val="14"/>
              </w:rPr>
              <w:t>Viga paralela Y:</w:t>
            </w:r>
          </w:p>
          <w:p w:rsidR="002B77DC" w:rsidRDefault="002B77DC" w:rsidP="009956AA">
            <w:pPr>
              <w:pStyle w:val="CUERPOTEXTOTABLA"/>
              <w:rPr>
                <w:sz w:val="14"/>
              </w:rPr>
            </w:pPr>
            <w:r>
              <w:rPr>
                <w:sz w:val="14"/>
              </w:rPr>
              <w:t>Armadura inferior: 5Ø12</w:t>
            </w:r>
          </w:p>
          <w:p w:rsidR="002B77DC" w:rsidRDefault="002B77DC" w:rsidP="009956AA">
            <w:pPr>
              <w:pStyle w:val="CUERPOTEXTOTABLA"/>
              <w:rPr>
                <w:sz w:val="14"/>
              </w:rPr>
            </w:pPr>
            <w:r>
              <w:rPr>
                <w:sz w:val="14"/>
              </w:rPr>
              <w:t>Armadura superior: 3Ø12</w:t>
            </w:r>
          </w:p>
          <w:p w:rsidR="002B77DC" w:rsidRDefault="002B77DC" w:rsidP="009956AA">
            <w:pPr>
              <w:pStyle w:val="CUERPOTEXTOTABLA"/>
              <w:rPr>
                <w:sz w:val="14"/>
              </w:rPr>
            </w:pPr>
            <w:r>
              <w:rPr>
                <w:sz w:val="14"/>
              </w:rPr>
              <w:t>Estribos verticales: Ø8c/10</w:t>
            </w:r>
          </w:p>
        </w:tc>
      </w:tr>
      <w:tr w:rsidR="002B77DC" w:rsidTr="009956AA">
        <w:trPr>
          <w:cantSplit/>
          <w:jc w:val="center"/>
        </w:trPr>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lastRenderedPageBreak/>
              <w:t>P20</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Tipo: Pilote 25</w:t>
            </w:r>
          </w:p>
          <w:p w:rsidR="002B77DC" w:rsidRDefault="002B77DC" w:rsidP="009956AA">
            <w:pPr>
              <w:pStyle w:val="CUERPOTEXTOTABLA"/>
              <w:rPr>
                <w:sz w:val="14"/>
              </w:rPr>
            </w:pPr>
            <w:r>
              <w:rPr>
                <w:sz w:val="14"/>
              </w:rPr>
              <w:t>Penetración: 10.0 cm</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Hormigón: HA-30, Yc=1.5</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Encepado de 4 pilotes</w:t>
            </w:r>
          </w:p>
          <w:p w:rsidR="002B77DC" w:rsidRDefault="002B77DC" w:rsidP="009956AA">
            <w:pPr>
              <w:pStyle w:val="CUERPOTEXTOTABLA"/>
              <w:rPr>
                <w:sz w:val="14"/>
              </w:rPr>
            </w:pPr>
            <w:r>
              <w:rPr>
                <w:sz w:val="14"/>
              </w:rPr>
              <w:t>Vuelo X: 38.0 cm</w:t>
            </w:r>
          </w:p>
          <w:p w:rsidR="002B77DC" w:rsidRDefault="002B77DC" w:rsidP="009956AA">
            <w:pPr>
              <w:pStyle w:val="CUERPOTEXTOTABLA"/>
              <w:rPr>
                <w:sz w:val="14"/>
              </w:rPr>
            </w:pPr>
            <w:r>
              <w:rPr>
                <w:sz w:val="14"/>
              </w:rPr>
              <w:t>Vuelo Y: 38.0 cm</w:t>
            </w:r>
          </w:p>
          <w:p w:rsidR="002B77DC" w:rsidRDefault="002B77DC" w:rsidP="009956AA">
            <w:pPr>
              <w:pStyle w:val="CUERPOTEXTOTABLA"/>
              <w:rPr>
                <w:sz w:val="14"/>
              </w:rPr>
            </w:pPr>
            <w:r>
              <w:rPr>
                <w:sz w:val="14"/>
              </w:rPr>
              <w:t>Canto: 95.0 cm</w:t>
            </w:r>
          </w:p>
          <w:p w:rsidR="002B77DC" w:rsidRDefault="002B77DC" w:rsidP="009956AA">
            <w:pPr>
              <w:pStyle w:val="CUERPOTEXTOTABLA"/>
              <w:rPr>
                <w:sz w:val="14"/>
              </w:rPr>
            </w:pPr>
            <w:r>
              <w:rPr>
                <w:sz w:val="14"/>
              </w:rPr>
              <w:t>Separación entre ejes X de pilotes: 0.80 m</w:t>
            </w:r>
          </w:p>
          <w:p w:rsidR="002B77DC" w:rsidRDefault="002B77DC" w:rsidP="009956AA">
            <w:pPr>
              <w:pStyle w:val="CUERPOTEXTOTABLA"/>
              <w:rPr>
                <w:sz w:val="14"/>
              </w:rPr>
            </w:pPr>
            <w:r>
              <w:rPr>
                <w:sz w:val="14"/>
              </w:rPr>
              <w:t>Separación entre ejes Y de pilotes: 0.80 m</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Parrilla inferior X: Ø16c/20</w:t>
            </w:r>
          </w:p>
          <w:p w:rsidR="002B77DC" w:rsidRDefault="002B77DC" w:rsidP="009956AA">
            <w:pPr>
              <w:pStyle w:val="CUERPOTEXTOTABLA"/>
              <w:rPr>
                <w:sz w:val="14"/>
              </w:rPr>
            </w:pPr>
            <w:r>
              <w:rPr>
                <w:sz w:val="14"/>
              </w:rPr>
              <w:t>Parrilla inferior Y: Ø16c/20</w:t>
            </w:r>
          </w:p>
          <w:p w:rsidR="002B77DC" w:rsidRDefault="002B77DC" w:rsidP="009956AA">
            <w:pPr>
              <w:pStyle w:val="CUERPOTEXTOTABLA"/>
              <w:rPr>
                <w:sz w:val="14"/>
              </w:rPr>
            </w:pPr>
            <w:r>
              <w:rPr>
                <w:sz w:val="14"/>
              </w:rPr>
              <w:t>Viga paralela X:</w:t>
            </w:r>
          </w:p>
          <w:p w:rsidR="002B77DC" w:rsidRDefault="002B77DC" w:rsidP="009956AA">
            <w:pPr>
              <w:pStyle w:val="CUERPOTEXTOTABLA"/>
              <w:rPr>
                <w:sz w:val="14"/>
              </w:rPr>
            </w:pPr>
            <w:r>
              <w:rPr>
                <w:sz w:val="14"/>
              </w:rPr>
              <w:t>Armadura inferior: 5Ø12</w:t>
            </w:r>
          </w:p>
          <w:p w:rsidR="002B77DC" w:rsidRDefault="002B77DC" w:rsidP="009956AA">
            <w:pPr>
              <w:pStyle w:val="CUERPOTEXTOTABLA"/>
              <w:rPr>
                <w:sz w:val="14"/>
              </w:rPr>
            </w:pPr>
            <w:r>
              <w:rPr>
                <w:sz w:val="14"/>
              </w:rPr>
              <w:t>Armadura superior: 3Ø12</w:t>
            </w:r>
          </w:p>
          <w:p w:rsidR="002B77DC" w:rsidRDefault="002B77DC" w:rsidP="009956AA">
            <w:pPr>
              <w:pStyle w:val="CUERPOTEXTOTABLA"/>
              <w:rPr>
                <w:sz w:val="14"/>
              </w:rPr>
            </w:pPr>
            <w:r>
              <w:rPr>
                <w:sz w:val="14"/>
              </w:rPr>
              <w:t>Estribos verticales: Ø8c/10</w:t>
            </w:r>
          </w:p>
          <w:p w:rsidR="002B77DC" w:rsidRDefault="002B77DC" w:rsidP="009956AA">
            <w:pPr>
              <w:pStyle w:val="CUERPOTEXTOTABLA"/>
              <w:rPr>
                <w:sz w:val="14"/>
              </w:rPr>
            </w:pPr>
            <w:r>
              <w:rPr>
                <w:sz w:val="14"/>
              </w:rPr>
              <w:t>Viga paralela Y:</w:t>
            </w:r>
          </w:p>
          <w:p w:rsidR="002B77DC" w:rsidRDefault="002B77DC" w:rsidP="009956AA">
            <w:pPr>
              <w:pStyle w:val="CUERPOTEXTOTABLA"/>
              <w:rPr>
                <w:sz w:val="14"/>
              </w:rPr>
            </w:pPr>
            <w:r>
              <w:rPr>
                <w:sz w:val="14"/>
              </w:rPr>
              <w:t>Armadura inferior: 5Ø12</w:t>
            </w:r>
          </w:p>
          <w:p w:rsidR="002B77DC" w:rsidRDefault="002B77DC" w:rsidP="009956AA">
            <w:pPr>
              <w:pStyle w:val="CUERPOTEXTOTABLA"/>
              <w:rPr>
                <w:sz w:val="14"/>
              </w:rPr>
            </w:pPr>
            <w:r>
              <w:rPr>
                <w:sz w:val="14"/>
              </w:rPr>
              <w:t>Armadura superior: 3Ø12</w:t>
            </w:r>
          </w:p>
          <w:p w:rsidR="002B77DC" w:rsidRDefault="002B77DC" w:rsidP="009956AA">
            <w:pPr>
              <w:pStyle w:val="CUERPOTEXTOTABLA"/>
              <w:rPr>
                <w:sz w:val="14"/>
              </w:rPr>
            </w:pPr>
            <w:r>
              <w:rPr>
                <w:sz w:val="14"/>
              </w:rPr>
              <w:t>Estribos verticales: Ø8c/10</w:t>
            </w:r>
          </w:p>
        </w:tc>
      </w:tr>
      <w:tr w:rsidR="002B77DC" w:rsidTr="009956AA">
        <w:trPr>
          <w:cantSplit/>
          <w:jc w:val="center"/>
        </w:trPr>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P21</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Tipo: Pilote 25</w:t>
            </w:r>
          </w:p>
          <w:p w:rsidR="002B77DC" w:rsidRDefault="002B77DC" w:rsidP="009956AA">
            <w:pPr>
              <w:pStyle w:val="CUERPOTEXTOTABLA"/>
              <w:rPr>
                <w:sz w:val="14"/>
              </w:rPr>
            </w:pPr>
            <w:r>
              <w:rPr>
                <w:sz w:val="14"/>
              </w:rPr>
              <w:t>Penetración: 10.0 cm</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Hormigón: HA-30, Yc=1.5</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Encepado de 4 pilotes</w:t>
            </w:r>
          </w:p>
          <w:p w:rsidR="002B77DC" w:rsidRDefault="002B77DC" w:rsidP="009956AA">
            <w:pPr>
              <w:pStyle w:val="CUERPOTEXTOTABLA"/>
              <w:rPr>
                <w:sz w:val="14"/>
              </w:rPr>
            </w:pPr>
            <w:r>
              <w:rPr>
                <w:sz w:val="14"/>
              </w:rPr>
              <w:t>Vuelo X: 38.0 cm</w:t>
            </w:r>
          </w:p>
          <w:p w:rsidR="002B77DC" w:rsidRDefault="002B77DC" w:rsidP="009956AA">
            <w:pPr>
              <w:pStyle w:val="CUERPOTEXTOTABLA"/>
              <w:rPr>
                <w:sz w:val="14"/>
              </w:rPr>
            </w:pPr>
            <w:r>
              <w:rPr>
                <w:sz w:val="14"/>
              </w:rPr>
              <w:t>Vuelo Y: 38.0 cm</w:t>
            </w:r>
          </w:p>
          <w:p w:rsidR="002B77DC" w:rsidRDefault="002B77DC" w:rsidP="009956AA">
            <w:pPr>
              <w:pStyle w:val="CUERPOTEXTOTABLA"/>
              <w:rPr>
                <w:sz w:val="14"/>
              </w:rPr>
            </w:pPr>
            <w:r>
              <w:rPr>
                <w:sz w:val="14"/>
              </w:rPr>
              <w:t>Canto: 145.0 cm</w:t>
            </w:r>
          </w:p>
          <w:p w:rsidR="002B77DC" w:rsidRDefault="002B77DC" w:rsidP="009956AA">
            <w:pPr>
              <w:pStyle w:val="CUERPOTEXTOTABLA"/>
              <w:rPr>
                <w:sz w:val="14"/>
              </w:rPr>
            </w:pPr>
            <w:r>
              <w:rPr>
                <w:sz w:val="14"/>
              </w:rPr>
              <w:t>Separación entre ejes X de pilotes: 0.80 m</w:t>
            </w:r>
          </w:p>
          <w:p w:rsidR="002B77DC" w:rsidRDefault="002B77DC" w:rsidP="009956AA">
            <w:pPr>
              <w:pStyle w:val="CUERPOTEXTOTABLA"/>
              <w:rPr>
                <w:sz w:val="14"/>
              </w:rPr>
            </w:pPr>
            <w:r>
              <w:rPr>
                <w:sz w:val="14"/>
              </w:rPr>
              <w:t>Separación entre ejes Y de pilotes: 0.80 m</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Parrilla inferior X: Ø16c/10</w:t>
            </w:r>
          </w:p>
          <w:p w:rsidR="002B77DC" w:rsidRDefault="002B77DC" w:rsidP="009956AA">
            <w:pPr>
              <w:pStyle w:val="CUERPOTEXTOTABLA"/>
              <w:rPr>
                <w:sz w:val="14"/>
              </w:rPr>
            </w:pPr>
            <w:r>
              <w:rPr>
                <w:sz w:val="14"/>
              </w:rPr>
              <w:t>Parrilla inferior Y: Ø16c/10</w:t>
            </w:r>
          </w:p>
          <w:p w:rsidR="002B77DC" w:rsidRDefault="002B77DC" w:rsidP="009956AA">
            <w:pPr>
              <w:pStyle w:val="CUERPOTEXTOTABLA"/>
              <w:rPr>
                <w:sz w:val="14"/>
              </w:rPr>
            </w:pPr>
            <w:r>
              <w:rPr>
                <w:sz w:val="14"/>
              </w:rPr>
              <w:t>Viga paralela X:</w:t>
            </w:r>
          </w:p>
          <w:p w:rsidR="002B77DC" w:rsidRDefault="002B77DC" w:rsidP="009956AA">
            <w:pPr>
              <w:pStyle w:val="CUERPOTEXTOTABLA"/>
              <w:rPr>
                <w:sz w:val="14"/>
              </w:rPr>
            </w:pPr>
            <w:r>
              <w:rPr>
                <w:sz w:val="14"/>
              </w:rPr>
              <w:t>Armadura inferior: 5Ø12</w:t>
            </w:r>
          </w:p>
          <w:p w:rsidR="002B77DC" w:rsidRDefault="002B77DC" w:rsidP="009956AA">
            <w:pPr>
              <w:pStyle w:val="CUERPOTEXTOTABLA"/>
              <w:rPr>
                <w:sz w:val="14"/>
              </w:rPr>
            </w:pPr>
            <w:r>
              <w:rPr>
                <w:sz w:val="14"/>
              </w:rPr>
              <w:t>Armadura superior: 3Ø12</w:t>
            </w:r>
          </w:p>
          <w:p w:rsidR="002B77DC" w:rsidRDefault="002B77DC" w:rsidP="009956AA">
            <w:pPr>
              <w:pStyle w:val="CUERPOTEXTOTABLA"/>
              <w:rPr>
                <w:sz w:val="14"/>
              </w:rPr>
            </w:pPr>
            <w:r>
              <w:rPr>
                <w:sz w:val="14"/>
              </w:rPr>
              <w:t>Estribos verticales: Ø8c/10</w:t>
            </w:r>
          </w:p>
          <w:p w:rsidR="002B77DC" w:rsidRDefault="002B77DC" w:rsidP="009956AA">
            <w:pPr>
              <w:pStyle w:val="CUERPOTEXTOTABLA"/>
              <w:rPr>
                <w:sz w:val="14"/>
              </w:rPr>
            </w:pPr>
            <w:r>
              <w:rPr>
                <w:sz w:val="14"/>
              </w:rPr>
              <w:t>Viga paralela Y:</w:t>
            </w:r>
          </w:p>
          <w:p w:rsidR="002B77DC" w:rsidRDefault="002B77DC" w:rsidP="009956AA">
            <w:pPr>
              <w:pStyle w:val="CUERPOTEXTOTABLA"/>
              <w:rPr>
                <w:sz w:val="14"/>
              </w:rPr>
            </w:pPr>
            <w:r>
              <w:rPr>
                <w:sz w:val="14"/>
              </w:rPr>
              <w:t>Armadura inferior: 5Ø12</w:t>
            </w:r>
          </w:p>
          <w:p w:rsidR="002B77DC" w:rsidRDefault="002B77DC" w:rsidP="009956AA">
            <w:pPr>
              <w:pStyle w:val="CUERPOTEXTOTABLA"/>
              <w:rPr>
                <w:sz w:val="14"/>
              </w:rPr>
            </w:pPr>
            <w:r>
              <w:rPr>
                <w:sz w:val="14"/>
              </w:rPr>
              <w:t>Armadura superior: 3Ø12</w:t>
            </w:r>
          </w:p>
          <w:p w:rsidR="002B77DC" w:rsidRDefault="002B77DC" w:rsidP="009956AA">
            <w:pPr>
              <w:pStyle w:val="CUERPOTEXTOTABLA"/>
              <w:rPr>
                <w:sz w:val="14"/>
              </w:rPr>
            </w:pPr>
            <w:r>
              <w:rPr>
                <w:sz w:val="14"/>
              </w:rPr>
              <w:t>Estribos verticales: Ø8c/10</w:t>
            </w:r>
          </w:p>
        </w:tc>
      </w:tr>
      <w:tr w:rsidR="002B77DC" w:rsidTr="009956AA">
        <w:trPr>
          <w:cantSplit/>
          <w:jc w:val="center"/>
        </w:trPr>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P22</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Tipo: Pilote 25</w:t>
            </w:r>
          </w:p>
          <w:p w:rsidR="002B77DC" w:rsidRDefault="002B77DC" w:rsidP="009956AA">
            <w:pPr>
              <w:pStyle w:val="CUERPOTEXTOTABLA"/>
              <w:rPr>
                <w:sz w:val="14"/>
              </w:rPr>
            </w:pPr>
            <w:r>
              <w:rPr>
                <w:sz w:val="14"/>
              </w:rPr>
              <w:t>Penetración: 10.0 cm</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Hormigón: HA-30, Yc=1.5</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Encepado rectangular de 5 pilotes</w:t>
            </w:r>
          </w:p>
          <w:p w:rsidR="002B77DC" w:rsidRDefault="002B77DC" w:rsidP="009956AA">
            <w:pPr>
              <w:pStyle w:val="CUERPOTEXTOTABLA"/>
              <w:rPr>
                <w:sz w:val="14"/>
              </w:rPr>
            </w:pPr>
            <w:r>
              <w:rPr>
                <w:sz w:val="14"/>
              </w:rPr>
              <w:t>Vuelo X: 38.0 cm</w:t>
            </w:r>
          </w:p>
          <w:p w:rsidR="002B77DC" w:rsidRDefault="002B77DC" w:rsidP="009956AA">
            <w:pPr>
              <w:pStyle w:val="CUERPOTEXTOTABLA"/>
              <w:rPr>
                <w:sz w:val="14"/>
              </w:rPr>
            </w:pPr>
            <w:r>
              <w:rPr>
                <w:sz w:val="14"/>
              </w:rPr>
              <w:t>Vuelo Y: 38.0 cm</w:t>
            </w:r>
          </w:p>
          <w:p w:rsidR="002B77DC" w:rsidRDefault="002B77DC" w:rsidP="009956AA">
            <w:pPr>
              <w:pStyle w:val="CUERPOTEXTOTABLA"/>
              <w:rPr>
                <w:sz w:val="14"/>
              </w:rPr>
            </w:pPr>
            <w:r>
              <w:rPr>
                <w:sz w:val="14"/>
              </w:rPr>
              <w:t>Canto: 225.0 cm</w:t>
            </w:r>
          </w:p>
          <w:p w:rsidR="002B77DC" w:rsidRDefault="002B77DC" w:rsidP="009956AA">
            <w:pPr>
              <w:pStyle w:val="CUERPOTEXTOTABLA"/>
              <w:rPr>
                <w:sz w:val="14"/>
              </w:rPr>
            </w:pPr>
            <w:r>
              <w:rPr>
                <w:sz w:val="14"/>
              </w:rPr>
              <w:t>Separación entre ejes X de pilotes: 1.00 m</w:t>
            </w:r>
          </w:p>
          <w:p w:rsidR="002B77DC" w:rsidRDefault="002B77DC" w:rsidP="009956AA">
            <w:pPr>
              <w:pStyle w:val="CUERPOTEXTOTABLA"/>
              <w:rPr>
                <w:sz w:val="14"/>
              </w:rPr>
            </w:pPr>
            <w:r>
              <w:rPr>
                <w:sz w:val="14"/>
              </w:rPr>
              <w:t>Separación entre ejes Y de pilotes: 1.00 m</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Parrilla inferior X: Ø20c/8</w:t>
            </w:r>
          </w:p>
          <w:p w:rsidR="002B77DC" w:rsidRDefault="002B77DC" w:rsidP="009956AA">
            <w:pPr>
              <w:pStyle w:val="CUERPOTEXTOTABLA"/>
              <w:rPr>
                <w:sz w:val="14"/>
              </w:rPr>
            </w:pPr>
            <w:r>
              <w:rPr>
                <w:sz w:val="14"/>
              </w:rPr>
              <w:t>Parrilla inferior Y: Ø20c/8</w:t>
            </w:r>
          </w:p>
          <w:p w:rsidR="002B77DC" w:rsidRDefault="002B77DC" w:rsidP="009956AA">
            <w:pPr>
              <w:pStyle w:val="CUERPOTEXTOTABLA"/>
              <w:rPr>
                <w:sz w:val="14"/>
              </w:rPr>
            </w:pPr>
            <w:r>
              <w:rPr>
                <w:sz w:val="14"/>
              </w:rPr>
              <w:t>Armado perimetral: 8Ø12</w:t>
            </w:r>
          </w:p>
          <w:p w:rsidR="002B77DC" w:rsidRDefault="002B77DC" w:rsidP="009956AA">
            <w:pPr>
              <w:pStyle w:val="CUERPOTEXTOTABLA"/>
              <w:rPr>
                <w:sz w:val="14"/>
              </w:rPr>
            </w:pPr>
            <w:r>
              <w:rPr>
                <w:sz w:val="14"/>
              </w:rPr>
              <w:t>Viga paralela X:</w:t>
            </w:r>
          </w:p>
          <w:p w:rsidR="002B77DC" w:rsidRDefault="002B77DC" w:rsidP="009956AA">
            <w:pPr>
              <w:pStyle w:val="CUERPOTEXTOTABLA"/>
              <w:rPr>
                <w:sz w:val="14"/>
              </w:rPr>
            </w:pPr>
            <w:r>
              <w:rPr>
                <w:sz w:val="14"/>
              </w:rPr>
              <w:t>Armadura inferior: 4Ø12</w:t>
            </w:r>
          </w:p>
          <w:p w:rsidR="002B77DC" w:rsidRDefault="002B77DC" w:rsidP="009956AA">
            <w:pPr>
              <w:pStyle w:val="CUERPOTEXTOTABLA"/>
              <w:rPr>
                <w:sz w:val="14"/>
              </w:rPr>
            </w:pPr>
            <w:r>
              <w:rPr>
                <w:sz w:val="14"/>
              </w:rPr>
              <w:t>Armadura superior: 3Ø12</w:t>
            </w:r>
          </w:p>
          <w:p w:rsidR="002B77DC" w:rsidRDefault="002B77DC" w:rsidP="009956AA">
            <w:pPr>
              <w:pStyle w:val="CUERPOTEXTOTABLA"/>
              <w:rPr>
                <w:sz w:val="14"/>
              </w:rPr>
            </w:pPr>
            <w:r>
              <w:rPr>
                <w:sz w:val="14"/>
              </w:rPr>
              <w:t>Estribos verticales: Ø8c/10</w:t>
            </w:r>
          </w:p>
          <w:p w:rsidR="002B77DC" w:rsidRDefault="002B77DC" w:rsidP="009956AA">
            <w:pPr>
              <w:pStyle w:val="CUERPOTEXTOTABLA"/>
              <w:rPr>
                <w:sz w:val="14"/>
              </w:rPr>
            </w:pPr>
            <w:r>
              <w:rPr>
                <w:sz w:val="14"/>
              </w:rPr>
              <w:t>Viga paralela Y:</w:t>
            </w:r>
          </w:p>
          <w:p w:rsidR="002B77DC" w:rsidRDefault="002B77DC" w:rsidP="009956AA">
            <w:pPr>
              <w:pStyle w:val="CUERPOTEXTOTABLA"/>
              <w:rPr>
                <w:sz w:val="14"/>
              </w:rPr>
            </w:pPr>
            <w:r>
              <w:rPr>
                <w:sz w:val="14"/>
              </w:rPr>
              <w:t>Armadura inferior: 4Ø12</w:t>
            </w:r>
          </w:p>
          <w:p w:rsidR="002B77DC" w:rsidRDefault="002B77DC" w:rsidP="009956AA">
            <w:pPr>
              <w:pStyle w:val="CUERPOTEXTOTABLA"/>
              <w:rPr>
                <w:sz w:val="14"/>
              </w:rPr>
            </w:pPr>
            <w:r>
              <w:rPr>
                <w:sz w:val="14"/>
              </w:rPr>
              <w:t>Armadura superior: 3Ø12</w:t>
            </w:r>
          </w:p>
          <w:p w:rsidR="002B77DC" w:rsidRDefault="002B77DC" w:rsidP="009956AA">
            <w:pPr>
              <w:pStyle w:val="CUERPOTEXTOTABLA"/>
              <w:rPr>
                <w:sz w:val="14"/>
              </w:rPr>
            </w:pPr>
            <w:r>
              <w:rPr>
                <w:sz w:val="14"/>
              </w:rPr>
              <w:t>Estribos verticales: Ø8c/10</w:t>
            </w:r>
          </w:p>
          <w:p w:rsidR="002B77DC" w:rsidRDefault="002B77DC" w:rsidP="009956AA">
            <w:pPr>
              <w:pStyle w:val="CUERPOTEXTOTABLA"/>
              <w:rPr>
                <w:sz w:val="14"/>
              </w:rPr>
            </w:pPr>
            <w:r>
              <w:rPr>
                <w:sz w:val="14"/>
              </w:rPr>
              <w:t>Viga diagonal:</w:t>
            </w:r>
          </w:p>
          <w:p w:rsidR="002B77DC" w:rsidRDefault="002B77DC" w:rsidP="009956AA">
            <w:pPr>
              <w:pStyle w:val="CUERPOTEXTOTABLA"/>
              <w:rPr>
                <w:sz w:val="14"/>
              </w:rPr>
            </w:pPr>
            <w:r>
              <w:rPr>
                <w:sz w:val="14"/>
              </w:rPr>
              <w:t>Armadura inferior: 4Ø12</w:t>
            </w:r>
          </w:p>
          <w:p w:rsidR="002B77DC" w:rsidRDefault="002B77DC" w:rsidP="009956AA">
            <w:pPr>
              <w:pStyle w:val="CUERPOTEXTOTABLA"/>
              <w:rPr>
                <w:sz w:val="14"/>
              </w:rPr>
            </w:pPr>
            <w:r>
              <w:rPr>
                <w:sz w:val="14"/>
              </w:rPr>
              <w:t>Armadura superior: 3Ø12</w:t>
            </w:r>
          </w:p>
          <w:p w:rsidR="002B77DC" w:rsidRDefault="002B77DC" w:rsidP="009956AA">
            <w:pPr>
              <w:pStyle w:val="CUERPOTEXTOTABLA"/>
              <w:rPr>
                <w:sz w:val="14"/>
              </w:rPr>
            </w:pPr>
            <w:r>
              <w:rPr>
                <w:sz w:val="14"/>
              </w:rPr>
              <w:t>Estribos verticales: Ø8c/10</w:t>
            </w:r>
          </w:p>
        </w:tc>
      </w:tr>
      <w:tr w:rsidR="002B77DC" w:rsidTr="009956AA">
        <w:trPr>
          <w:cantSplit/>
          <w:jc w:val="center"/>
        </w:trPr>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P23</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Tipo: Pilote 25</w:t>
            </w:r>
          </w:p>
          <w:p w:rsidR="002B77DC" w:rsidRDefault="002B77DC" w:rsidP="009956AA">
            <w:pPr>
              <w:pStyle w:val="CUERPOTEXTOTABLA"/>
              <w:rPr>
                <w:sz w:val="14"/>
              </w:rPr>
            </w:pPr>
            <w:r>
              <w:rPr>
                <w:sz w:val="14"/>
              </w:rPr>
              <w:t>Penetración: 10.0 cm</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Hormigón: HA-30, Yc=1.5</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Encepado rectangular de 5 pilotes</w:t>
            </w:r>
          </w:p>
          <w:p w:rsidR="002B77DC" w:rsidRDefault="002B77DC" w:rsidP="009956AA">
            <w:pPr>
              <w:pStyle w:val="CUERPOTEXTOTABLA"/>
              <w:rPr>
                <w:sz w:val="14"/>
              </w:rPr>
            </w:pPr>
            <w:r>
              <w:rPr>
                <w:sz w:val="14"/>
              </w:rPr>
              <w:t>Vuelo X: 38.0 cm</w:t>
            </w:r>
          </w:p>
          <w:p w:rsidR="002B77DC" w:rsidRDefault="002B77DC" w:rsidP="009956AA">
            <w:pPr>
              <w:pStyle w:val="CUERPOTEXTOTABLA"/>
              <w:rPr>
                <w:sz w:val="14"/>
              </w:rPr>
            </w:pPr>
            <w:r>
              <w:rPr>
                <w:sz w:val="14"/>
              </w:rPr>
              <w:t>Vuelo Y: 38.0 cm</w:t>
            </w:r>
          </w:p>
          <w:p w:rsidR="002B77DC" w:rsidRDefault="002B77DC" w:rsidP="009956AA">
            <w:pPr>
              <w:pStyle w:val="CUERPOTEXTOTABLA"/>
              <w:rPr>
                <w:sz w:val="14"/>
              </w:rPr>
            </w:pPr>
            <w:r>
              <w:rPr>
                <w:sz w:val="14"/>
              </w:rPr>
              <w:t>Canto: 195.0 cm</w:t>
            </w:r>
          </w:p>
          <w:p w:rsidR="002B77DC" w:rsidRDefault="002B77DC" w:rsidP="009956AA">
            <w:pPr>
              <w:pStyle w:val="CUERPOTEXTOTABLA"/>
              <w:rPr>
                <w:sz w:val="14"/>
              </w:rPr>
            </w:pPr>
            <w:r>
              <w:rPr>
                <w:sz w:val="14"/>
              </w:rPr>
              <w:t>Separación entre ejes X de pilotes: 1.00 m</w:t>
            </w:r>
          </w:p>
          <w:p w:rsidR="002B77DC" w:rsidRDefault="002B77DC" w:rsidP="009956AA">
            <w:pPr>
              <w:pStyle w:val="CUERPOTEXTOTABLA"/>
              <w:rPr>
                <w:sz w:val="14"/>
              </w:rPr>
            </w:pPr>
            <w:r>
              <w:rPr>
                <w:sz w:val="14"/>
              </w:rPr>
              <w:t>Separación entre ejes Y de pilotes: 1.00 m</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Parrilla inferior X: Ø20c/10</w:t>
            </w:r>
          </w:p>
          <w:p w:rsidR="002B77DC" w:rsidRDefault="002B77DC" w:rsidP="009956AA">
            <w:pPr>
              <w:pStyle w:val="CUERPOTEXTOTABLA"/>
              <w:rPr>
                <w:sz w:val="14"/>
              </w:rPr>
            </w:pPr>
            <w:r>
              <w:rPr>
                <w:sz w:val="14"/>
              </w:rPr>
              <w:t>Parrilla inferior Y: Ø20c/10</w:t>
            </w:r>
          </w:p>
          <w:p w:rsidR="002B77DC" w:rsidRDefault="002B77DC" w:rsidP="009956AA">
            <w:pPr>
              <w:pStyle w:val="CUERPOTEXTOTABLA"/>
              <w:rPr>
                <w:sz w:val="14"/>
              </w:rPr>
            </w:pPr>
            <w:r>
              <w:rPr>
                <w:sz w:val="14"/>
              </w:rPr>
              <w:t>Armado perimetral: 7Ø12</w:t>
            </w:r>
          </w:p>
          <w:p w:rsidR="002B77DC" w:rsidRDefault="002B77DC" w:rsidP="009956AA">
            <w:pPr>
              <w:pStyle w:val="CUERPOTEXTOTABLA"/>
              <w:rPr>
                <w:sz w:val="14"/>
              </w:rPr>
            </w:pPr>
            <w:r>
              <w:rPr>
                <w:sz w:val="14"/>
              </w:rPr>
              <w:t>Viga paralela X:</w:t>
            </w:r>
          </w:p>
          <w:p w:rsidR="002B77DC" w:rsidRDefault="002B77DC" w:rsidP="009956AA">
            <w:pPr>
              <w:pStyle w:val="CUERPOTEXTOTABLA"/>
              <w:rPr>
                <w:sz w:val="14"/>
              </w:rPr>
            </w:pPr>
            <w:r>
              <w:rPr>
                <w:sz w:val="14"/>
              </w:rPr>
              <w:t>Armadura inferior: 5Ø12</w:t>
            </w:r>
          </w:p>
          <w:p w:rsidR="002B77DC" w:rsidRDefault="002B77DC" w:rsidP="009956AA">
            <w:pPr>
              <w:pStyle w:val="CUERPOTEXTOTABLA"/>
              <w:rPr>
                <w:sz w:val="14"/>
              </w:rPr>
            </w:pPr>
            <w:r>
              <w:rPr>
                <w:sz w:val="14"/>
              </w:rPr>
              <w:t>Armadura superior: 3Ø12</w:t>
            </w:r>
          </w:p>
          <w:p w:rsidR="002B77DC" w:rsidRDefault="002B77DC" w:rsidP="009956AA">
            <w:pPr>
              <w:pStyle w:val="CUERPOTEXTOTABLA"/>
              <w:rPr>
                <w:sz w:val="14"/>
              </w:rPr>
            </w:pPr>
            <w:r>
              <w:rPr>
                <w:sz w:val="14"/>
              </w:rPr>
              <w:t>Estribos verticales: Ø8c/10</w:t>
            </w:r>
          </w:p>
          <w:p w:rsidR="002B77DC" w:rsidRDefault="002B77DC" w:rsidP="009956AA">
            <w:pPr>
              <w:pStyle w:val="CUERPOTEXTOTABLA"/>
              <w:rPr>
                <w:sz w:val="14"/>
              </w:rPr>
            </w:pPr>
            <w:r>
              <w:rPr>
                <w:sz w:val="14"/>
              </w:rPr>
              <w:t>Viga paralela Y:</w:t>
            </w:r>
          </w:p>
          <w:p w:rsidR="002B77DC" w:rsidRDefault="002B77DC" w:rsidP="009956AA">
            <w:pPr>
              <w:pStyle w:val="CUERPOTEXTOTABLA"/>
              <w:rPr>
                <w:sz w:val="14"/>
              </w:rPr>
            </w:pPr>
            <w:r>
              <w:rPr>
                <w:sz w:val="14"/>
              </w:rPr>
              <w:t>Armadura inferior: 5Ø12</w:t>
            </w:r>
          </w:p>
          <w:p w:rsidR="002B77DC" w:rsidRDefault="002B77DC" w:rsidP="009956AA">
            <w:pPr>
              <w:pStyle w:val="CUERPOTEXTOTABLA"/>
              <w:rPr>
                <w:sz w:val="14"/>
              </w:rPr>
            </w:pPr>
            <w:r>
              <w:rPr>
                <w:sz w:val="14"/>
              </w:rPr>
              <w:t>Armadura superior: 3Ø12</w:t>
            </w:r>
          </w:p>
          <w:p w:rsidR="002B77DC" w:rsidRDefault="002B77DC" w:rsidP="009956AA">
            <w:pPr>
              <w:pStyle w:val="CUERPOTEXTOTABLA"/>
              <w:rPr>
                <w:sz w:val="14"/>
              </w:rPr>
            </w:pPr>
            <w:r>
              <w:rPr>
                <w:sz w:val="14"/>
              </w:rPr>
              <w:t>Estribos verticales: Ø8c/10</w:t>
            </w:r>
          </w:p>
          <w:p w:rsidR="002B77DC" w:rsidRDefault="002B77DC" w:rsidP="009956AA">
            <w:pPr>
              <w:pStyle w:val="CUERPOTEXTOTABLA"/>
              <w:rPr>
                <w:sz w:val="14"/>
              </w:rPr>
            </w:pPr>
            <w:r>
              <w:rPr>
                <w:sz w:val="14"/>
              </w:rPr>
              <w:t>Viga diagonal:</w:t>
            </w:r>
          </w:p>
          <w:p w:rsidR="002B77DC" w:rsidRDefault="002B77DC" w:rsidP="009956AA">
            <w:pPr>
              <w:pStyle w:val="CUERPOTEXTOTABLA"/>
              <w:rPr>
                <w:sz w:val="14"/>
              </w:rPr>
            </w:pPr>
            <w:r>
              <w:rPr>
                <w:sz w:val="14"/>
              </w:rPr>
              <w:t>Armadura inferior: 5Ø12</w:t>
            </w:r>
          </w:p>
          <w:p w:rsidR="002B77DC" w:rsidRDefault="002B77DC" w:rsidP="009956AA">
            <w:pPr>
              <w:pStyle w:val="CUERPOTEXTOTABLA"/>
              <w:rPr>
                <w:sz w:val="14"/>
              </w:rPr>
            </w:pPr>
            <w:r>
              <w:rPr>
                <w:sz w:val="14"/>
              </w:rPr>
              <w:t>Armadura superior: 3Ø12</w:t>
            </w:r>
          </w:p>
          <w:p w:rsidR="002B77DC" w:rsidRDefault="002B77DC" w:rsidP="009956AA">
            <w:pPr>
              <w:pStyle w:val="CUERPOTEXTOTABLA"/>
              <w:rPr>
                <w:sz w:val="14"/>
              </w:rPr>
            </w:pPr>
            <w:r>
              <w:rPr>
                <w:sz w:val="14"/>
              </w:rPr>
              <w:t>Estribos verticales: Ø8c/10</w:t>
            </w:r>
          </w:p>
        </w:tc>
      </w:tr>
      <w:tr w:rsidR="002B77DC" w:rsidTr="009956AA">
        <w:trPr>
          <w:cantSplit/>
          <w:jc w:val="center"/>
        </w:trPr>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P24</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Tipo: Pilote 25</w:t>
            </w:r>
          </w:p>
          <w:p w:rsidR="002B77DC" w:rsidRDefault="002B77DC" w:rsidP="009956AA">
            <w:pPr>
              <w:pStyle w:val="CUERPOTEXTOTABLA"/>
              <w:rPr>
                <w:sz w:val="14"/>
              </w:rPr>
            </w:pPr>
            <w:r>
              <w:rPr>
                <w:sz w:val="14"/>
              </w:rPr>
              <w:t>Penetración: 10.0 cm</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Hormigón: HA-30, Yc=1.5</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Encepado de 4 pilotes</w:t>
            </w:r>
          </w:p>
          <w:p w:rsidR="002B77DC" w:rsidRDefault="002B77DC" w:rsidP="009956AA">
            <w:pPr>
              <w:pStyle w:val="CUERPOTEXTOTABLA"/>
              <w:rPr>
                <w:sz w:val="14"/>
              </w:rPr>
            </w:pPr>
            <w:r>
              <w:rPr>
                <w:sz w:val="14"/>
              </w:rPr>
              <w:t>Vuelo X: 38.0 cm</w:t>
            </w:r>
          </w:p>
          <w:p w:rsidR="002B77DC" w:rsidRDefault="002B77DC" w:rsidP="009956AA">
            <w:pPr>
              <w:pStyle w:val="CUERPOTEXTOTABLA"/>
              <w:rPr>
                <w:sz w:val="14"/>
              </w:rPr>
            </w:pPr>
            <w:r>
              <w:rPr>
                <w:sz w:val="14"/>
              </w:rPr>
              <w:t>Vuelo Y: 38.0 cm</w:t>
            </w:r>
          </w:p>
          <w:p w:rsidR="002B77DC" w:rsidRDefault="002B77DC" w:rsidP="009956AA">
            <w:pPr>
              <w:pStyle w:val="CUERPOTEXTOTABLA"/>
              <w:rPr>
                <w:sz w:val="14"/>
              </w:rPr>
            </w:pPr>
            <w:r>
              <w:rPr>
                <w:sz w:val="14"/>
              </w:rPr>
              <w:t>Canto: 215.0 cm</w:t>
            </w:r>
          </w:p>
          <w:p w:rsidR="002B77DC" w:rsidRDefault="002B77DC" w:rsidP="009956AA">
            <w:pPr>
              <w:pStyle w:val="CUERPOTEXTOTABLA"/>
              <w:rPr>
                <w:sz w:val="14"/>
              </w:rPr>
            </w:pPr>
            <w:r>
              <w:rPr>
                <w:sz w:val="14"/>
              </w:rPr>
              <w:t>Separación entre ejes X de pilotes: 0.80 m</w:t>
            </w:r>
          </w:p>
          <w:p w:rsidR="002B77DC" w:rsidRDefault="002B77DC" w:rsidP="009956AA">
            <w:pPr>
              <w:pStyle w:val="CUERPOTEXTOTABLA"/>
              <w:rPr>
                <w:sz w:val="14"/>
              </w:rPr>
            </w:pPr>
            <w:r>
              <w:rPr>
                <w:sz w:val="14"/>
              </w:rPr>
              <w:t>Separación entre ejes Y de pilotes: 0.80 m</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Parrilla inferior X: Ø25c/14</w:t>
            </w:r>
          </w:p>
          <w:p w:rsidR="002B77DC" w:rsidRDefault="002B77DC" w:rsidP="009956AA">
            <w:pPr>
              <w:pStyle w:val="CUERPOTEXTOTABLA"/>
              <w:rPr>
                <w:sz w:val="14"/>
              </w:rPr>
            </w:pPr>
            <w:r>
              <w:rPr>
                <w:sz w:val="14"/>
              </w:rPr>
              <w:t>Parrilla inferior Y: Ø25c/14</w:t>
            </w:r>
          </w:p>
          <w:p w:rsidR="002B77DC" w:rsidRDefault="002B77DC" w:rsidP="009956AA">
            <w:pPr>
              <w:pStyle w:val="CUERPOTEXTOTABLA"/>
              <w:rPr>
                <w:sz w:val="14"/>
              </w:rPr>
            </w:pPr>
            <w:r>
              <w:rPr>
                <w:sz w:val="14"/>
              </w:rPr>
              <w:t>Armado perimetral: 8Ø12</w:t>
            </w:r>
          </w:p>
          <w:p w:rsidR="002B77DC" w:rsidRDefault="002B77DC" w:rsidP="009956AA">
            <w:pPr>
              <w:pStyle w:val="CUERPOTEXTOTABLA"/>
              <w:rPr>
                <w:sz w:val="14"/>
              </w:rPr>
            </w:pPr>
            <w:r>
              <w:rPr>
                <w:sz w:val="14"/>
              </w:rPr>
              <w:t>Viga paralela X:</w:t>
            </w:r>
          </w:p>
          <w:p w:rsidR="002B77DC" w:rsidRDefault="002B77DC" w:rsidP="009956AA">
            <w:pPr>
              <w:pStyle w:val="CUERPOTEXTOTABLA"/>
              <w:rPr>
                <w:sz w:val="14"/>
              </w:rPr>
            </w:pPr>
            <w:r>
              <w:rPr>
                <w:sz w:val="14"/>
              </w:rPr>
              <w:t>Armadura inferior: 4Ø12</w:t>
            </w:r>
          </w:p>
          <w:p w:rsidR="002B77DC" w:rsidRDefault="002B77DC" w:rsidP="009956AA">
            <w:pPr>
              <w:pStyle w:val="CUERPOTEXTOTABLA"/>
              <w:rPr>
                <w:sz w:val="14"/>
              </w:rPr>
            </w:pPr>
            <w:r>
              <w:rPr>
                <w:sz w:val="14"/>
              </w:rPr>
              <w:t>Armadura superior: 3Ø12</w:t>
            </w:r>
          </w:p>
          <w:p w:rsidR="002B77DC" w:rsidRDefault="002B77DC" w:rsidP="009956AA">
            <w:pPr>
              <w:pStyle w:val="CUERPOTEXTOTABLA"/>
              <w:rPr>
                <w:sz w:val="14"/>
              </w:rPr>
            </w:pPr>
            <w:r>
              <w:rPr>
                <w:sz w:val="14"/>
              </w:rPr>
              <w:t>Estribos verticales: Ø8c/10</w:t>
            </w:r>
          </w:p>
          <w:p w:rsidR="002B77DC" w:rsidRDefault="002B77DC" w:rsidP="009956AA">
            <w:pPr>
              <w:pStyle w:val="CUERPOTEXTOTABLA"/>
              <w:rPr>
                <w:sz w:val="14"/>
              </w:rPr>
            </w:pPr>
            <w:r>
              <w:rPr>
                <w:sz w:val="14"/>
              </w:rPr>
              <w:t>Viga paralela Y:</w:t>
            </w:r>
          </w:p>
          <w:p w:rsidR="002B77DC" w:rsidRDefault="002B77DC" w:rsidP="009956AA">
            <w:pPr>
              <w:pStyle w:val="CUERPOTEXTOTABLA"/>
              <w:rPr>
                <w:sz w:val="14"/>
              </w:rPr>
            </w:pPr>
            <w:r>
              <w:rPr>
                <w:sz w:val="14"/>
              </w:rPr>
              <w:t>Armadura inferior: 4Ø12</w:t>
            </w:r>
          </w:p>
          <w:p w:rsidR="002B77DC" w:rsidRDefault="002B77DC" w:rsidP="009956AA">
            <w:pPr>
              <w:pStyle w:val="CUERPOTEXTOTABLA"/>
              <w:rPr>
                <w:sz w:val="14"/>
              </w:rPr>
            </w:pPr>
            <w:r>
              <w:rPr>
                <w:sz w:val="14"/>
              </w:rPr>
              <w:t>Armadura superior: 3Ø12</w:t>
            </w:r>
          </w:p>
          <w:p w:rsidR="002B77DC" w:rsidRDefault="002B77DC" w:rsidP="009956AA">
            <w:pPr>
              <w:pStyle w:val="CUERPOTEXTOTABLA"/>
              <w:rPr>
                <w:sz w:val="14"/>
              </w:rPr>
            </w:pPr>
            <w:r>
              <w:rPr>
                <w:sz w:val="14"/>
              </w:rPr>
              <w:t>Estribos verticales: Ø8c/10</w:t>
            </w:r>
          </w:p>
        </w:tc>
      </w:tr>
      <w:tr w:rsidR="002B77DC" w:rsidTr="009956AA">
        <w:trPr>
          <w:cantSplit/>
          <w:jc w:val="center"/>
        </w:trPr>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P25</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Tipo: Pilote 25</w:t>
            </w:r>
          </w:p>
          <w:p w:rsidR="002B77DC" w:rsidRDefault="002B77DC" w:rsidP="009956AA">
            <w:pPr>
              <w:pStyle w:val="CUERPOTEXTOTABLA"/>
              <w:rPr>
                <w:sz w:val="14"/>
              </w:rPr>
            </w:pPr>
            <w:r>
              <w:rPr>
                <w:sz w:val="14"/>
              </w:rPr>
              <w:t>Penetración: 10.0 cm</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Hormigón: HA-30, Yc=1.5</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Encepado de 4 pilotes</w:t>
            </w:r>
          </w:p>
          <w:p w:rsidR="002B77DC" w:rsidRDefault="002B77DC" w:rsidP="009956AA">
            <w:pPr>
              <w:pStyle w:val="CUERPOTEXTOTABLA"/>
              <w:rPr>
                <w:sz w:val="14"/>
              </w:rPr>
            </w:pPr>
            <w:r>
              <w:rPr>
                <w:sz w:val="14"/>
              </w:rPr>
              <w:t>Vuelo X: 38.0 cm</w:t>
            </w:r>
          </w:p>
          <w:p w:rsidR="002B77DC" w:rsidRDefault="002B77DC" w:rsidP="009956AA">
            <w:pPr>
              <w:pStyle w:val="CUERPOTEXTOTABLA"/>
              <w:rPr>
                <w:sz w:val="14"/>
              </w:rPr>
            </w:pPr>
            <w:r>
              <w:rPr>
                <w:sz w:val="14"/>
              </w:rPr>
              <w:t>Vuelo Y: 38.0 cm</w:t>
            </w:r>
          </w:p>
          <w:p w:rsidR="002B77DC" w:rsidRDefault="002B77DC" w:rsidP="009956AA">
            <w:pPr>
              <w:pStyle w:val="CUERPOTEXTOTABLA"/>
              <w:rPr>
                <w:sz w:val="14"/>
              </w:rPr>
            </w:pPr>
            <w:r>
              <w:rPr>
                <w:sz w:val="14"/>
              </w:rPr>
              <w:t>Canto: 125.0 cm</w:t>
            </w:r>
          </w:p>
          <w:p w:rsidR="002B77DC" w:rsidRDefault="002B77DC" w:rsidP="009956AA">
            <w:pPr>
              <w:pStyle w:val="CUERPOTEXTOTABLA"/>
              <w:rPr>
                <w:sz w:val="14"/>
              </w:rPr>
            </w:pPr>
            <w:r>
              <w:rPr>
                <w:sz w:val="14"/>
              </w:rPr>
              <w:t>Separación entre ejes X de pilotes: 0.80 m</w:t>
            </w:r>
          </w:p>
          <w:p w:rsidR="002B77DC" w:rsidRDefault="002B77DC" w:rsidP="009956AA">
            <w:pPr>
              <w:pStyle w:val="CUERPOTEXTOTABLA"/>
              <w:rPr>
                <w:sz w:val="14"/>
              </w:rPr>
            </w:pPr>
            <w:r>
              <w:rPr>
                <w:sz w:val="14"/>
              </w:rPr>
              <w:t>Separación entre ejes Y de pilotes: 0.80 m</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Parrilla inferior X: Ø20c/20</w:t>
            </w:r>
          </w:p>
          <w:p w:rsidR="002B77DC" w:rsidRDefault="002B77DC" w:rsidP="009956AA">
            <w:pPr>
              <w:pStyle w:val="CUERPOTEXTOTABLA"/>
              <w:rPr>
                <w:sz w:val="14"/>
              </w:rPr>
            </w:pPr>
            <w:r>
              <w:rPr>
                <w:sz w:val="14"/>
              </w:rPr>
              <w:t>Parrilla inferior Y: Ø20c/20</w:t>
            </w:r>
          </w:p>
          <w:p w:rsidR="002B77DC" w:rsidRDefault="002B77DC" w:rsidP="009956AA">
            <w:pPr>
              <w:pStyle w:val="CUERPOTEXTOTABLA"/>
              <w:rPr>
                <w:sz w:val="14"/>
              </w:rPr>
            </w:pPr>
            <w:r>
              <w:rPr>
                <w:sz w:val="14"/>
              </w:rPr>
              <w:t>Viga paralela X:</w:t>
            </w:r>
          </w:p>
          <w:p w:rsidR="002B77DC" w:rsidRDefault="002B77DC" w:rsidP="009956AA">
            <w:pPr>
              <w:pStyle w:val="CUERPOTEXTOTABLA"/>
              <w:rPr>
                <w:sz w:val="14"/>
              </w:rPr>
            </w:pPr>
            <w:r>
              <w:rPr>
                <w:sz w:val="14"/>
              </w:rPr>
              <w:t>Armadura inferior: 5Ø12</w:t>
            </w:r>
          </w:p>
          <w:p w:rsidR="002B77DC" w:rsidRDefault="002B77DC" w:rsidP="009956AA">
            <w:pPr>
              <w:pStyle w:val="CUERPOTEXTOTABLA"/>
              <w:rPr>
                <w:sz w:val="14"/>
              </w:rPr>
            </w:pPr>
            <w:r>
              <w:rPr>
                <w:sz w:val="14"/>
              </w:rPr>
              <w:t>Armadura superior: 3Ø12</w:t>
            </w:r>
          </w:p>
          <w:p w:rsidR="002B77DC" w:rsidRDefault="002B77DC" w:rsidP="009956AA">
            <w:pPr>
              <w:pStyle w:val="CUERPOTEXTOTABLA"/>
              <w:rPr>
                <w:sz w:val="14"/>
              </w:rPr>
            </w:pPr>
            <w:r>
              <w:rPr>
                <w:sz w:val="14"/>
              </w:rPr>
              <w:t>Estribos verticales: Ø8c/10</w:t>
            </w:r>
          </w:p>
          <w:p w:rsidR="002B77DC" w:rsidRDefault="002B77DC" w:rsidP="009956AA">
            <w:pPr>
              <w:pStyle w:val="CUERPOTEXTOTABLA"/>
              <w:rPr>
                <w:sz w:val="14"/>
              </w:rPr>
            </w:pPr>
            <w:r>
              <w:rPr>
                <w:sz w:val="14"/>
              </w:rPr>
              <w:t>Viga paralela Y:</w:t>
            </w:r>
          </w:p>
          <w:p w:rsidR="002B77DC" w:rsidRDefault="002B77DC" w:rsidP="009956AA">
            <w:pPr>
              <w:pStyle w:val="CUERPOTEXTOTABLA"/>
              <w:rPr>
                <w:sz w:val="14"/>
              </w:rPr>
            </w:pPr>
            <w:r>
              <w:rPr>
                <w:sz w:val="14"/>
              </w:rPr>
              <w:t>Armadura inferior: 5Ø12</w:t>
            </w:r>
          </w:p>
          <w:p w:rsidR="002B77DC" w:rsidRDefault="002B77DC" w:rsidP="009956AA">
            <w:pPr>
              <w:pStyle w:val="CUERPOTEXTOTABLA"/>
              <w:rPr>
                <w:sz w:val="14"/>
              </w:rPr>
            </w:pPr>
            <w:r>
              <w:rPr>
                <w:sz w:val="14"/>
              </w:rPr>
              <w:t>Armadura superior: 3Ø12</w:t>
            </w:r>
          </w:p>
          <w:p w:rsidR="002B77DC" w:rsidRDefault="002B77DC" w:rsidP="009956AA">
            <w:pPr>
              <w:pStyle w:val="CUERPOTEXTOTABLA"/>
              <w:rPr>
                <w:sz w:val="14"/>
              </w:rPr>
            </w:pPr>
            <w:r>
              <w:rPr>
                <w:sz w:val="14"/>
              </w:rPr>
              <w:t>Estribos verticales: Ø8c/10</w:t>
            </w:r>
          </w:p>
        </w:tc>
      </w:tr>
      <w:tr w:rsidR="002B77DC" w:rsidTr="009956AA">
        <w:trPr>
          <w:cantSplit/>
          <w:jc w:val="center"/>
        </w:trPr>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lastRenderedPageBreak/>
              <w:t>P26</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Tipo: Pilote 25</w:t>
            </w:r>
          </w:p>
          <w:p w:rsidR="002B77DC" w:rsidRDefault="002B77DC" w:rsidP="009956AA">
            <w:pPr>
              <w:pStyle w:val="CUERPOTEXTOTABLA"/>
              <w:rPr>
                <w:sz w:val="14"/>
              </w:rPr>
            </w:pPr>
            <w:r>
              <w:rPr>
                <w:sz w:val="14"/>
              </w:rPr>
              <w:t>Penetración: 10.0 cm</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Hormigón: HA-30, Yc=1.5</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Encepado de 4 pilotes</w:t>
            </w:r>
          </w:p>
          <w:p w:rsidR="002B77DC" w:rsidRDefault="002B77DC" w:rsidP="009956AA">
            <w:pPr>
              <w:pStyle w:val="CUERPOTEXTOTABLA"/>
              <w:rPr>
                <w:sz w:val="14"/>
              </w:rPr>
            </w:pPr>
            <w:r>
              <w:rPr>
                <w:sz w:val="14"/>
              </w:rPr>
              <w:t>Vuelo X: 38.0 cm</w:t>
            </w:r>
          </w:p>
          <w:p w:rsidR="002B77DC" w:rsidRDefault="002B77DC" w:rsidP="009956AA">
            <w:pPr>
              <w:pStyle w:val="CUERPOTEXTOTABLA"/>
              <w:rPr>
                <w:sz w:val="14"/>
              </w:rPr>
            </w:pPr>
            <w:r>
              <w:rPr>
                <w:sz w:val="14"/>
              </w:rPr>
              <w:t>Vuelo Y: 38.0 cm</w:t>
            </w:r>
          </w:p>
          <w:p w:rsidR="002B77DC" w:rsidRDefault="002B77DC" w:rsidP="009956AA">
            <w:pPr>
              <w:pStyle w:val="CUERPOTEXTOTABLA"/>
              <w:rPr>
                <w:sz w:val="14"/>
              </w:rPr>
            </w:pPr>
            <w:r>
              <w:rPr>
                <w:sz w:val="14"/>
              </w:rPr>
              <w:t>Canto: 125.0 cm</w:t>
            </w:r>
          </w:p>
          <w:p w:rsidR="002B77DC" w:rsidRDefault="002B77DC" w:rsidP="009956AA">
            <w:pPr>
              <w:pStyle w:val="CUERPOTEXTOTABLA"/>
              <w:rPr>
                <w:sz w:val="14"/>
              </w:rPr>
            </w:pPr>
            <w:r>
              <w:rPr>
                <w:sz w:val="14"/>
              </w:rPr>
              <w:t>Separación entre ejes X de pilotes: 0.80 m</w:t>
            </w:r>
          </w:p>
          <w:p w:rsidR="002B77DC" w:rsidRDefault="002B77DC" w:rsidP="009956AA">
            <w:pPr>
              <w:pStyle w:val="CUERPOTEXTOTABLA"/>
              <w:rPr>
                <w:sz w:val="14"/>
              </w:rPr>
            </w:pPr>
            <w:r>
              <w:rPr>
                <w:sz w:val="14"/>
              </w:rPr>
              <w:t>Separación entre ejes Y de pilotes: 0.80 m</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Parrilla inferior X: Ø20c/20</w:t>
            </w:r>
          </w:p>
          <w:p w:rsidR="002B77DC" w:rsidRDefault="002B77DC" w:rsidP="009956AA">
            <w:pPr>
              <w:pStyle w:val="CUERPOTEXTOTABLA"/>
              <w:rPr>
                <w:sz w:val="14"/>
              </w:rPr>
            </w:pPr>
            <w:r>
              <w:rPr>
                <w:sz w:val="14"/>
              </w:rPr>
              <w:t>Parrilla inferior Y: Ø20c/20</w:t>
            </w:r>
          </w:p>
          <w:p w:rsidR="002B77DC" w:rsidRDefault="002B77DC" w:rsidP="009956AA">
            <w:pPr>
              <w:pStyle w:val="CUERPOTEXTOTABLA"/>
              <w:rPr>
                <w:sz w:val="14"/>
              </w:rPr>
            </w:pPr>
            <w:r>
              <w:rPr>
                <w:sz w:val="14"/>
              </w:rPr>
              <w:t>Viga paralela X:</w:t>
            </w:r>
          </w:p>
          <w:p w:rsidR="002B77DC" w:rsidRDefault="002B77DC" w:rsidP="009956AA">
            <w:pPr>
              <w:pStyle w:val="CUERPOTEXTOTABLA"/>
              <w:rPr>
                <w:sz w:val="14"/>
              </w:rPr>
            </w:pPr>
            <w:r>
              <w:rPr>
                <w:sz w:val="14"/>
              </w:rPr>
              <w:t>Armadura inferior: 5Ø12</w:t>
            </w:r>
          </w:p>
          <w:p w:rsidR="002B77DC" w:rsidRDefault="002B77DC" w:rsidP="009956AA">
            <w:pPr>
              <w:pStyle w:val="CUERPOTEXTOTABLA"/>
              <w:rPr>
                <w:sz w:val="14"/>
              </w:rPr>
            </w:pPr>
            <w:r>
              <w:rPr>
                <w:sz w:val="14"/>
              </w:rPr>
              <w:t>Armadura superior: 3Ø12</w:t>
            </w:r>
          </w:p>
          <w:p w:rsidR="002B77DC" w:rsidRDefault="002B77DC" w:rsidP="009956AA">
            <w:pPr>
              <w:pStyle w:val="CUERPOTEXTOTABLA"/>
              <w:rPr>
                <w:sz w:val="14"/>
              </w:rPr>
            </w:pPr>
            <w:r>
              <w:rPr>
                <w:sz w:val="14"/>
              </w:rPr>
              <w:t>Estribos verticales: Ø8c/10</w:t>
            </w:r>
          </w:p>
          <w:p w:rsidR="002B77DC" w:rsidRDefault="002B77DC" w:rsidP="009956AA">
            <w:pPr>
              <w:pStyle w:val="CUERPOTEXTOTABLA"/>
              <w:rPr>
                <w:sz w:val="14"/>
              </w:rPr>
            </w:pPr>
            <w:r>
              <w:rPr>
                <w:sz w:val="14"/>
              </w:rPr>
              <w:t>Viga paralela Y:</w:t>
            </w:r>
          </w:p>
          <w:p w:rsidR="002B77DC" w:rsidRDefault="002B77DC" w:rsidP="009956AA">
            <w:pPr>
              <w:pStyle w:val="CUERPOTEXTOTABLA"/>
              <w:rPr>
                <w:sz w:val="14"/>
              </w:rPr>
            </w:pPr>
            <w:r>
              <w:rPr>
                <w:sz w:val="14"/>
              </w:rPr>
              <w:t>Armadura inferior: 5Ø12</w:t>
            </w:r>
          </w:p>
          <w:p w:rsidR="002B77DC" w:rsidRDefault="002B77DC" w:rsidP="009956AA">
            <w:pPr>
              <w:pStyle w:val="CUERPOTEXTOTABLA"/>
              <w:rPr>
                <w:sz w:val="14"/>
              </w:rPr>
            </w:pPr>
            <w:r>
              <w:rPr>
                <w:sz w:val="14"/>
              </w:rPr>
              <w:t>Armadura superior: 3Ø12</w:t>
            </w:r>
          </w:p>
          <w:p w:rsidR="002B77DC" w:rsidRDefault="002B77DC" w:rsidP="009956AA">
            <w:pPr>
              <w:pStyle w:val="CUERPOTEXTOTABLA"/>
              <w:rPr>
                <w:sz w:val="14"/>
              </w:rPr>
            </w:pPr>
            <w:r>
              <w:rPr>
                <w:sz w:val="14"/>
              </w:rPr>
              <w:t>Estribos verticales: Ø8c/10</w:t>
            </w:r>
          </w:p>
        </w:tc>
      </w:tr>
      <w:tr w:rsidR="002B77DC" w:rsidTr="009956AA">
        <w:trPr>
          <w:cantSplit/>
          <w:jc w:val="center"/>
        </w:trPr>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P28</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Tipo: Pilote 25</w:t>
            </w:r>
          </w:p>
          <w:p w:rsidR="002B77DC" w:rsidRDefault="002B77DC" w:rsidP="009956AA">
            <w:pPr>
              <w:pStyle w:val="CUERPOTEXTOTABLA"/>
              <w:rPr>
                <w:sz w:val="14"/>
              </w:rPr>
            </w:pPr>
            <w:r>
              <w:rPr>
                <w:sz w:val="14"/>
              </w:rPr>
              <w:t>Penetración: 10.0 cm</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Hormigón: HA-30, Yc=1.5</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Encepado de 4 pilotes</w:t>
            </w:r>
          </w:p>
          <w:p w:rsidR="002B77DC" w:rsidRDefault="002B77DC" w:rsidP="009956AA">
            <w:pPr>
              <w:pStyle w:val="CUERPOTEXTOTABLA"/>
              <w:rPr>
                <w:sz w:val="14"/>
              </w:rPr>
            </w:pPr>
            <w:r>
              <w:rPr>
                <w:sz w:val="14"/>
              </w:rPr>
              <w:t>Vuelo X: 38.0 cm</w:t>
            </w:r>
          </w:p>
          <w:p w:rsidR="002B77DC" w:rsidRDefault="002B77DC" w:rsidP="009956AA">
            <w:pPr>
              <w:pStyle w:val="CUERPOTEXTOTABLA"/>
              <w:rPr>
                <w:sz w:val="14"/>
              </w:rPr>
            </w:pPr>
            <w:r>
              <w:rPr>
                <w:sz w:val="14"/>
              </w:rPr>
              <w:t>Vuelo Y: 38.0 cm</w:t>
            </w:r>
          </w:p>
          <w:p w:rsidR="002B77DC" w:rsidRDefault="002B77DC" w:rsidP="009956AA">
            <w:pPr>
              <w:pStyle w:val="CUERPOTEXTOTABLA"/>
              <w:rPr>
                <w:sz w:val="14"/>
              </w:rPr>
            </w:pPr>
            <w:r>
              <w:rPr>
                <w:sz w:val="14"/>
              </w:rPr>
              <w:t>Canto: 90.0 cm</w:t>
            </w:r>
          </w:p>
          <w:p w:rsidR="002B77DC" w:rsidRDefault="002B77DC" w:rsidP="009956AA">
            <w:pPr>
              <w:pStyle w:val="CUERPOTEXTOTABLA"/>
              <w:rPr>
                <w:sz w:val="14"/>
              </w:rPr>
            </w:pPr>
            <w:r>
              <w:rPr>
                <w:sz w:val="14"/>
              </w:rPr>
              <w:t>Separación entre ejes X de pilotes: 0.80 m</w:t>
            </w:r>
          </w:p>
          <w:p w:rsidR="002B77DC" w:rsidRDefault="002B77DC" w:rsidP="009956AA">
            <w:pPr>
              <w:pStyle w:val="CUERPOTEXTOTABLA"/>
              <w:rPr>
                <w:sz w:val="14"/>
              </w:rPr>
            </w:pPr>
            <w:r>
              <w:rPr>
                <w:sz w:val="14"/>
              </w:rPr>
              <w:t>Separación entre ejes Y de pilotes: 0.80 m</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Parrilla inferior X: Ø12c/12</w:t>
            </w:r>
          </w:p>
          <w:p w:rsidR="002B77DC" w:rsidRDefault="002B77DC" w:rsidP="009956AA">
            <w:pPr>
              <w:pStyle w:val="CUERPOTEXTOTABLA"/>
              <w:rPr>
                <w:sz w:val="14"/>
              </w:rPr>
            </w:pPr>
            <w:r>
              <w:rPr>
                <w:sz w:val="14"/>
              </w:rPr>
              <w:t>Parrilla inferior Y: Ø12c/12</w:t>
            </w:r>
          </w:p>
          <w:p w:rsidR="002B77DC" w:rsidRDefault="002B77DC" w:rsidP="009956AA">
            <w:pPr>
              <w:pStyle w:val="CUERPOTEXTOTABLA"/>
              <w:rPr>
                <w:sz w:val="14"/>
              </w:rPr>
            </w:pPr>
            <w:r>
              <w:rPr>
                <w:sz w:val="14"/>
              </w:rPr>
              <w:t>Viga paralela X:</w:t>
            </w:r>
          </w:p>
          <w:p w:rsidR="002B77DC" w:rsidRDefault="002B77DC" w:rsidP="009956AA">
            <w:pPr>
              <w:pStyle w:val="CUERPOTEXTOTABLA"/>
              <w:rPr>
                <w:sz w:val="14"/>
              </w:rPr>
            </w:pPr>
            <w:r>
              <w:rPr>
                <w:sz w:val="14"/>
              </w:rPr>
              <w:t>Armadura inferior: 3Ø16</w:t>
            </w:r>
          </w:p>
          <w:p w:rsidR="002B77DC" w:rsidRDefault="002B77DC" w:rsidP="009956AA">
            <w:pPr>
              <w:pStyle w:val="CUERPOTEXTOTABLA"/>
              <w:rPr>
                <w:sz w:val="14"/>
              </w:rPr>
            </w:pPr>
            <w:r>
              <w:rPr>
                <w:sz w:val="14"/>
              </w:rPr>
              <w:t>Armadura superior: 3Ø12</w:t>
            </w:r>
          </w:p>
          <w:p w:rsidR="002B77DC" w:rsidRDefault="002B77DC" w:rsidP="009956AA">
            <w:pPr>
              <w:pStyle w:val="CUERPOTEXTOTABLA"/>
              <w:rPr>
                <w:sz w:val="14"/>
              </w:rPr>
            </w:pPr>
            <w:r>
              <w:rPr>
                <w:sz w:val="14"/>
              </w:rPr>
              <w:t>Estribos verticales: Ø8c/10</w:t>
            </w:r>
          </w:p>
          <w:p w:rsidR="002B77DC" w:rsidRDefault="002B77DC" w:rsidP="009956AA">
            <w:pPr>
              <w:pStyle w:val="CUERPOTEXTOTABLA"/>
              <w:rPr>
                <w:sz w:val="14"/>
              </w:rPr>
            </w:pPr>
            <w:r>
              <w:rPr>
                <w:sz w:val="14"/>
              </w:rPr>
              <w:t>Viga paralela Y:</w:t>
            </w:r>
          </w:p>
          <w:p w:rsidR="002B77DC" w:rsidRDefault="002B77DC" w:rsidP="009956AA">
            <w:pPr>
              <w:pStyle w:val="CUERPOTEXTOTABLA"/>
              <w:rPr>
                <w:sz w:val="14"/>
              </w:rPr>
            </w:pPr>
            <w:r>
              <w:rPr>
                <w:sz w:val="14"/>
              </w:rPr>
              <w:t>Armadura inferior: 3Ø16</w:t>
            </w:r>
          </w:p>
          <w:p w:rsidR="002B77DC" w:rsidRDefault="002B77DC" w:rsidP="009956AA">
            <w:pPr>
              <w:pStyle w:val="CUERPOTEXTOTABLA"/>
              <w:rPr>
                <w:sz w:val="14"/>
              </w:rPr>
            </w:pPr>
            <w:r>
              <w:rPr>
                <w:sz w:val="14"/>
              </w:rPr>
              <w:t>Armadura superior: 3Ø12</w:t>
            </w:r>
          </w:p>
          <w:p w:rsidR="002B77DC" w:rsidRDefault="002B77DC" w:rsidP="009956AA">
            <w:pPr>
              <w:pStyle w:val="CUERPOTEXTOTABLA"/>
              <w:rPr>
                <w:sz w:val="14"/>
              </w:rPr>
            </w:pPr>
            <w:r>
              <w:rPr>
                <w:sz w:val="14"/>
              </w:rPr>
              <w:t>Estribos verticales: Ø8c/10</w:t>
            </w:r>
          </w:p>
        </w:tc>
      </w:tr>
      <w:tr w:rsidR="002B77DC" w:rsidTr="009956AA">
        <w:trPr>
          <w:cantSplit/>
          <w:jc w:val="center"/>
        </w:trPr>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P29</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Tipo: Pilote 25</w:t>
            </w:r>
          </w:p>
          <w:p w:rsidR="002B77DC" w:rsidRDefault="002B77DC" w:rsidP="009956AA">
            <w:pPr>
              <w:pStyle w:val="CUERPOTEXTOTABLA"/>
              <w:rPr>
                <w:sz w:val="14"/>
              </w:rPr>
            </w:pPr>
            <w:r>
              <w:rPr>
                <w:sz w:val="14"/>
              </w:rPr>
              <w:t>Penetración: 10.0 cm</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Hormigón: HA-30, Yc=1.5</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Encepado de 4 pilotes</w:t>
            </w:r>
          </w:p>
          <w:p w:rsidR="002B77DC" w:rsidRDefault="002B77DC" w:rsidP="009956AA">
            <w:pPr>
              <w:pStyle w:val="CUERPOTEXTOTABLA"/>
              <w:rPr>
                <w:sz w:val="14"/>
              </w:rPr>
            </w:pPr>
            <w:r>
              <w:rPr>
                <w:sz w:val="14"/>
              </w:rPr>
              <w:t>Vuelo X: 38.0 cm</w:t>
            </w:r>
          </w:p>
          <w:p w:rsidR="002B77DC" w:rsidRDefault="002B77DC" w:rsidP="009956AA">
            <w:pPr>
              <w:pStyle w:val="CUERPOTEXTOTABLA"/>
              <w:rPr>
                <w:sz w:val="14"/>
              </w:rPr>
            </w:pPr>
            <w:r>
              <w:rPr>
                <w:sz w:val="14"/>
              </w:rPr>
              <w:t>Vuelo Y: 38.0 cm</w:t>
            </w:r>
          </w:p>
          <w:p w:rsidR="002B77DC" w:rsidRDefault="002B77DC" w:rsidP="009956AA">
            <w:pPr>
              <w:pStyle w:val="CUERPOTEXTOTABLA"/>
              <w:rPr>
                <w:sz w:val="14"/>
              </w:rPr>
            </w:pPr>
            <w:r>
              <w:rPr>
                <w:sz w:val="14"/>
              </w:rPr>
              <w:t>Canto: 85.0 cm</w:t>
            </w:r>
          </w:p>
          <w:p w:rsidR="002B77DC" w:rsidRDefault="002B77DC" w:rsidP="009956AA">
            <w:pPr>
              <w:pStyle w:val="CUERPOTEXTOTABLA"/>
              <w:rPr>
                <w:sz w:val="14"/>
              </w:rPr>
            </w:pPr>
            <w:r>
              <w:rPr>
                <w:sz w:val="14"/>
              </w:rPr>
              <w:t>Separación entre ejes X de pilotes: 0.80 m</w:t>
            </w:r>
          </w:p>
          <w:p w:rsidR="002B77DC" w:rsidRDefault="002B77DC" w:rsidP="009956AA">
            <w:pPr>
              <w:pStyle w:val="CUERPOTEXTOTABLA"/>
              <w:rPr>
                <w:sz w:val="14"/>
              </w:rPr>
            </w:pPr>
            <w:r>
              <w:rPr>
                <w:sz w:val="14"/>
              </w:rPr>
              <w:t>Separación entre ejes Y de pilotes: 0.80 m</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Parrilla inferior X: Ø12c/12</w:t>
            </w:r>
          </w:p>
          <w:p w:rsidR="002B77DC" w:rsidRDefault="002B77DC" w:rsidP="009956AA">
            <w:pPr>
              <w:pStyle w:val="CUERPOTEXTOTABLA"/>
              <w:rPr>
                <w:sz w:val="14"/>
              </w:rPr>
            </w:pPr>
            <w:r>
              <w:rPr>
                <w:sz w:val="14"/>
              </w:rPr>
              <w:t>Parrilla inferior Y: Ø12c/12</w:t>
            </w:r>
          </w:p>
          <w:p w:rsidR="002B77DC" w:rsidRDefault="002B77DC" w:rsidP="009956AA">
            <w:pPr>
              <w:pStyle w:val="CUERPOTEXTOTABLA"/>
              <w:rPr>
                <w:sz w:val="14"/>
              </w:rPr>
            </w:pPr>
            <w:r>
              <w:rPr>
                <w:sz w:val="14"/>
              </w:rPr>
              <w:t>Viga paralela X:</w:t>
            </w:r>
          </w:p>
          <w:p w:rsidR="002B77DC" w:rsidRDefault="002B77DC" w:rsidP="009956AA">
            <w:pPr>
              <w:pStyle w:val="CUERPOTEXTOTABLA"/>
              <w:rPr>
                <w:sz w:val="14"/>
              </w:rPr>
            </w:pPr>
            <w:r>
              <w:rPr>
                <w:sz w:val="14"/>
              </w:rPr>
              <w:t>Armadura inferior: 5Ø12</w:t>
            </w:r>
          </w:p>
          <w:p w:rsidR="002B77DC" w:rsidRDefault="002B77DC" w:rsidP="009956AA">
            <w:pPr>
              <w:pStyle w:val="CUERPOTEXTOTABLA"/>
              <w:rPr>
                <w:sz w:val="14"/>
              </w:rPr>
            </w:pPr>
            <w:r>
              <w:rPr>
                <w:sz w:val="14"/>
              </w:rPr>
              <w:t>Armadura superior: 3Ø12</w:t>
            </w:r>
          </w:p>
          <w:p w:rsidR="002B77DC" w:rsidRDefault="002B77DC" w:rsidP="009956AA">
            <w:pPr>
              <w:pStyle w:val="CUERPOTEXTOTABLA"/>
              <w:rPr>
                <w:sz w:val="14"/>
              </w:rPr>
            </w:pPr>
            <w:r>
              <w:rPr>
                <w:sz w:val="14"/>
              </w:rPr>
              <w:t>Estribos verticales: Ø8c/10</w:t>
            </w:r>
          </w:p>
          <w:p w:rsidR="002B77DC" w:rsidRDefault="002B77DC" w:rsidP="009956AA">
            <w:pPr>
              <w:pStyle w:val="CUERPOTEXTOTABLA"/>
              <w:rPr>
                <w:sz w:val="14"/>
              </w:rPr>
            </w:pPr>
            <w:r>
              <w:rPr>
                <w:sz w:val="14"/>
              </w:rPr>
              <w:t>Viga paralela Y:</w:t>
            </w:r>
          </w:p>
          <w:p w:rsidR="002B77DC" w:rsidRDefault="002B77DC" w:rsidP="009956AA">
            <w:pPr>
              <w:pStyle w:val="CUERPOTEXTOTABLA"/>
              <w:rPr>
                <w:sz w:val="14"/>
              </w:rPr>
            </w:pPr>
            <w:r>
              <w:rPr>
                <w:sz w:val="14"/>
              </w:rPr>
              <w:t>Armadura inferior: 5Ø12</w:t>
            </w:r>
          </w:p>
          <w:p w:rsidR="002B77DC" w:rsidRDefault="002B77DC" w:rsidP="009956AA">
            <w:pPr>
              <w:pStyle w:val="CUERPOTEXTOTABLA"/>
              <w:rPr>
                <w:sz w:val="14"/>
              </w:rPr>
            </w:pPr>
            <w:r>
              <w:rPr>
                <w:sz w:val="14"/>
              </w:rPr>
              <w:t>Armadura superior: 3Ø12</w:t>
            </w:r>
          </w:p>
          <w:p w:rsidR="002B77DC" w:rsidRDefault="002B77DC" w:rsidP="009956AA">
            <w:pPr>
              <w:pStyle w:val="CUERPOTEXTOTABLA"/>
              <w:rPr>
                <w:sz w:val="14"/>
              </w:rPr>
            </w:pPr>
            <w:r>
              <w:rPr>
                <w:sz w:val="14"/>
              </w:rPr>
              <w:t>Estribos verticales: Ø8c/10</w:t>
            </w:r>
          </w:p>
        </w:tc>
      </w:tr>
      <w:tr w:rsidR="002B77DC" w:rsidTr="009956AA">
        <w:trPr>
          <w:cantSplit/>
          <w:jc w:val="center"/>
        </w:trPr>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P31</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Tipo: Pilote 25</w:t>
            </w:r>
          </w:p>
          <w:p w:rsidR="002B77DC" w:rsidRDefault="002B77DC" w:rsidP="009956AA">
            <w:pPr>
              <w:pStyle w:val="CUERPOTEXTOTABLA"/>
              <w:rPr>
                <w:sz w:val="14"/>
              </w:rPr>
            </w:pPr>
            <w:r>
              <w:rPr>
                <w:sz w:val="14"/>
              </w:rPr>
              <w:t>Penetración: 10.0 cm</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Hormigón: HA-30, Yc=1.5</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Encepado rectangular de 5 pilotes</w:t>
            </w:r>
          </w:p>
          <w:p w:rsidR="002B77DC" w:rsidRDefault="002B77DC" w:rsidP="009956AA">
            <w:pPr>
              <w:pStyle w:val="CUERPOTEXTOTABLA"/>
              <w:rPr>
                <w:sz w:val="14"/>
              </w:rPr>
            </w:pPr>
            <w:r>
              <w:rPr>
                <w:sz w:val="14"/>
              </w:rPr>
              <w:t>Vuelo X: 38.0 cm</w:t>
            </w:r>
          </w:p>
          <w:p w:rsidR="002B77DC" w:rsidRDefault="002B77DC" w:rsidP="009956AA">
            <w:pPr>
              <w:pStyle w:val="CUERPOTEXTOTABLA"/>
              <w:rPr>
                <w:sz w:val="14"/>
              </w:rPr>
            </w:pPr>
            <w:r>
              <w:rPr>
                <w:sz w:val="14"/>
              </w:rPr>
              <w:t>Vuelo Y: 38.0 cm</w:t>
            </w:r>
          </w:p>
          <w:p w:rsidR="002B77DC" w:rsidRDefault="002B77DC" w:rsidP="009956AA">
            <w:pPr>
              <w:pStyle w:val="CUERPOTEXTOTABLA"/>
              <w:rPr>
                <w:sz w:val="14"/>
              </w:rPr>
            </w:pPr>
            <w:r>
              <w:rPr>
                <w:sz w:val="14"/>
              </w:rPr>
              <w:t>Canto: 170.0 cm</w:t>
            </w:r>
          </w:p>
          <w:p w:rsidR="002B77DC" w:rsidRDefault="002B77DC" w:rsidP="009956AA">
            <w:pPr>
              <w:pStyle w:val="CUERPOTEXTOTABLA"/>
              <w:rPr>
                <w:sz w:val="14"/>
              </w:rPr>
            </w:pPr>
            <w:r>
              <w:rPr>
                <w:sz w:val="14"/>
              </w:rPr>
              <w:t>Separación entre ejes X de pilotes: 1.00 m</w:t>
            </w:r>
          </w:p>
          <w:p w:rsidR="002B77DC" w:rsidRDefault="002B77DC" w:rsidP="009956AA">
            <w:pPr>
              <w:pStyle w:val="CUERPOTEXTOTABLA"/>
              <w:rPr>
                <w:sz w:val="14"/>
              </w:rPr>
            </w:pPr>
            <w:r>
              <w:rPr>
                <w:sz w:val="14"/>
              </w:rPr>
              <w:t>Separación entre ejes Y de pilotes: 1.00 m</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Parrilla inferior X: Ø20c/12</w:t>
            </w:r>
          </w:p>
          <w:p w:rsidR="002B77DC" w:rsidRDefault="002B77DC" w:rsidP="009956AA">
            <w:pPr>
              <w:pStyle w:val="CUERPOTEXTOTABLA"/>
              <w:rPr>
                <w:sz w:val="14"/>
              </w:rPr>
            </w:pPr>
            <w:r>
              <w:rPr>
                <w:sz w:val="14"/>
              </w:rPr>
              <w:t>Parrilla inferior Y: Ø20c/12</w:t>
            </w:r>
          </w:p>
          <w:p w:rsidR="002B77DC" w:rsidRDefault="002B77DC" w:rsidP="009956AA">
            <w:pPr>
              <w:pStyle w:val="CUERPOTEXTOTABLA"/>
              <w:rPr>
                <w:sz w:val="14"/>
              </w:rPr>
            </w:pPr>
            <w:r>
              <w:rPr>
                <w:sz w:val="14"/>
              </w:rPr>
              <w:t>Armado perimetral: 7Ø12</w:t>
            </w:r>
          </w:p>
          <w:p w:rsidR="002B77DC" w:rsidRDefault="002B77DC" w:rsidP="009956AA">
            <w:pPr>
              <w:pStyle w:val="CUERPOTEXTOTABLA"/>
              <w:rPr>
                <w:sz w:val="14"/>
              </w:rPr>
            </w:pPr>
            <w:r>
              <w:rPr>
                <w:sz w:val="14"/>
              </w:rPr>
              <w:t>Viga paralela X:</w:t>
            </w:r>
          </w:p>
          <w:p w:rsidR="002B77DC" w:rsidRDefault="002B77DC" w:rsidP="009956AA">
            <w:pPr>
              <w:pStyle w:val="CUERPOTEXTOTABLA"/>
              <w:rPr>
                <w:sz w:val="14"/>
              </w:rPr>
            </w:pPr>
            <w:r>
              <w:rPr>
                <w:sz w:val="14"/>
              </w:rPr>
              <w:t>Armadura inferior: 5Ø12</w:t>
            </w:r>
          </w:p>
          <w:p w:rsidR="002B77DC" w:rsidRDefault="002B77DC" w:rsidP="009956AA">
            <w:pPr>
              <w:pStyle w:val="CUERPOTEXTOTABLA"/>
              <w:rPr>
                <w:sz w:val="14"/>
              </w:rPr>
            </w:pPr>
            <w:r>
              <w:rPr>
                <w:sz w:val="14"/>
              </w:rPr>
              <w:t>Armadura superior: 3Ø12</w:t>
            </w:r>
          </w:p>
          <w:p w:rsidR="002B77DC" w:rsidRDefault="002B77DC" w:rsidP="009956AA">
            <w:pPr>
              <w:pStyle w:val="CUERPOTEXTOTABLA"/>
              <w:rPr>
                <w:sz w:val="14"/>
              </w:rPr>
            </w:pPr>
            <w:r>
              <w:rPr>
                <w:sz w:val="14"/>
              </w:rPr>
              <w:t>Estribos verticales: Ø8c/10</w:t>
            </w:r>
          </w:p>
          <w:p w:rsidR="002B77DC" w:rsidRDefault="002B77DC" w:rsidP="009956AA">
            <w:pPr>
              <w:pStyle w:val="CUERPOTEXTOTABLA"/>
              <w:rPr>
                <w:sz w:val="14"/>
              </w:rPr>
            </w:pPr>
            <w:r>
              <w:rPr>
                <w:sz w:val="14"/>
              </w:rPr>
              <w:t>Viga paralela Y:</w:t>
            </w:r>
          </w:p>
          <w:p w:rsidR="002B77DC" w:rsidRDefault="002B77DC" w:rsidP="009956AA">
            <w:pPr>
              <w:pStyle w:val="CUERPOTEXTOTABLA"/>
              <w:rPr>
                <w:sz w:val="14"/>
              </w:rPr>
            </w:pPr>
            <w:r>
              <w:rPr>
                <w:sz w:val="14"/>
              </w:rPr>
              <w:t>Armadura inferior: 5Ø12</w:t>
            </w:r>
          </w:p>
          <w:p w:rsidR="002B77DC" w:rsidRDefault="002B77DC" w:rsidP="009956AA">
            <w:pPr>
              <w:pStyle w:val="CUERPOTEXTOTABLA"/>
              <w:rPr>
                <w:sz w:val="14"/>
              </w:rPr>
            </w:pPr>
            <w:r>
              <w:rPr>
                <w:sz w:val="14"/>
              </w:rPr>
              <w:t>Armadura superior: 3Ø12</w:t>
            </w:r>
          </w:p>
          <w:p w:rsidR="002B77DC" w:rsidRDefault="002B77DC" w:rsidP="009956AA">
            <w:pPr>
              <w:pStyle w:val="CUERPOTEXTOTABLA"/>
              <w:rPr>
                <w:sz w:val="14"/>
              </w:rPr>
            </w:pPr>
            <w:r>
              <w:rPr>
                <w:sz w:val="14"/>
              </w:rPr>
              <w:t>Estribos verticales: Ø8c/10</w:t>
            </w:r>
          </w:p>
          <w:p w:rsidR="002B77DC" w:rsidRDefault="002B77DC" w:rsidP="009956AA">
            <w:pPr>
              <w:pStyle w:val="CUERPOTEXTOTABLA"/>
              <w:rPr>
                <w:sz w:val="14"/>
              </w:rPr>
            </w:pPr>
            <w:r>
              <w:rPr>
                <w:sz w:val="14"/>
              </w:rPr>
              <w:t>Viga diagonal:</w:t>
            </w:r>
          </w:p>
          <w:p w:rsidR="002B77DC" w:rsidRDefault="002B77DC" w:rsidP="009956AA">
            <w:pPr>
              <w:pStyle w:val="CUERPOTEXTOTABLA"/>
              <w:rPr>
                <w:sz w:val="14"/>
              </w:rPr>
            </w:pPr>
            <w:r>
              <w:rPr>
                <w:sz w:val="14"/>
              </w:rPr>
              <w:t>Armadura inferior: 5Ø12</w:t>
            </w:r>
          </w:p>
          <w:p w:rsidR="002B77DC" w:rsidRDefault="002B77DC" w:rsidP="009956AA">
            <w:pPr>
              <w:pStyle w:val="CUERPOTEXTOTABLA"/>
              <w:rPr>
                <w:sz w:val="14"/>
              </w:rPr>
            </w:pPr>
            <w:r>
              <w:rPr>
                <w:sz w:val="14"/>
              </w:rPr>
              <w:t>Armadura superior: 3Ø12</w:t>
            </w:r>
          </w:p>
          <w:p w:rsidR="002B77DC" w:rsidRDefault="002B77DC" w:rsidP="009956AA">
            <w:pPr>
              <w:pStyle w:val="CUERPOTEXTOTABLA"/>
              <w:rPr>
                <w:sz w:val="14"/>
              </w:rPr>
            </w:pPr>
            <w:r>
              <w:rPr>
                <w:sz w:val="14"/>
              </w:rPr>
              <w:t>Estribos verticales: Ø8c/10</w:t>
            </w:r>
          </w:p>
        </w:tc>
      </w:tr>
      <w:tr w:rsidR="002B77DC" w:rsidTr="009956AA">
        <w:trPr>
          <w:cantSplit/>
          <w:jc w:val="center"/>
        </w:trPr>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P32</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Tipo: Pilote 25</w:t>
            </w:r>
          </w:p>
          <w:p w:rsidR="002B77DC" w:rsidRDefault="002B77DC" w:rsidP="009956AA">
            <w:pPr>
              <w:pStyle w:val="CUERPOTEXTOTABLA"/>
              <w:rPr>
                <w:sz w:val="14"/>
              </w:rPr>
            </w:pPr>
            <w:r>
              <w:rPr>
                <w:sz w:val="14"/>
              </w:rPr>
              <w:t>Penetración: 10.0 cm</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Hormigón: HA-30, Yc=1.5</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Encepado rectangular de 5 pilotes</w:t>
            </w:r>
          </w:p>
          <w:p w:rsidR="002B77DC" w:rsidRDefault="002B77DC" w:rsidP="009956AA">
            <w:pPr>
              <w:pStyle w:val="CUERPOTEXTOTABLA"/>
              <w:rPr>
                <w:sz w:val="14"/>
              </w:rPr>
            </w:pPr>
            <w:r>
              <w:rPr>
                <w:sz w:val="14"/>
              </w:rPr>
              <w:t>Vuelo X: 38.0 cm</w:t>
            </w:r>
          </w:p>
          <w:p w:rsidR="002B77DC" w:rsidRDefault="002B77DC" w:rsidP="009956AA">
            <w:pPr>
              <w:pStyle w:val="CUERPOTEXTOTABLA"/>
              <w:rPr>
                <w:sz w:val="14"/>
              </w:rPr>
            </w:pPr>
            <w:r>
              <w:rPr>
                <w:sz w:val="14"/>
              </w:rPr>
              <w:t>Vuelo Y: 38.0 cm</w:t>
            </w:r>
          </w:p>
          <w:p w:rsidR="002B77DC" w:rsidRDefault="002B77DC" w:rsidP="009956AA">
            <w:pPr>
              <w:pStyle w:val="CUERPOTEXTOTABLA"/>
              <w:rPr>
                <w:sz w:val="14"/>
              </w:rPr>
            </w:pPr>
            <w:r>
              <w:rPr>
                <w:sz w:val="14"/>
              </w:rPr>
              <w:t>Canto: 175.0 cm</w:t>
            </w:r>
          </w:p>
          <w:p w:rsidR="002B77DC" w:rsidRDefault="002B77DC" w:rsidP="009956AA">
            <w:pPr>
              <w:pStyle w:val="CUERPOTEXTOTABLA"/>
              <w:rPr>
                <w:sz w:val="14"/>
              </w:rPr>
            </w:pPr>
            <w:r>
              <w:rPr>
                <w:sz w:val="14"/>
              </w:rPr>
              <w:t>Separación entre ejes X de pilotes: 1.00 m</w:t>
            </w:r>
          </w:p>
          <w:p w:rsidR="002B77DC" w:rsidRDefault="002B77DC" w:rsidP="009956AA">
            <w:pPr>
              <w:pStyle w:val="CUERPOTEXTOTABLA"/>
              <w:rPr>
                <w:sz w:val="14"/>
              </w:rPr>
            </w:pPr>
            <w:r>
              <w:rPr>
                <w:sz w:val="14"/>
              </w:rPr>
              <w:t>Separación entre ejes Y de pilotes: 1.00 m</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Parrilla inferior X: Ø16c/7</w:t>
            </w:r>
          </w:p>
          <w:p w:rsidR="002B77DC" w:rsidRDefault="002B77DC" w:rsidP="009956AA">
            <w:pPr>
              <w:pStyle w:val="CUERPOTEXTOTABLA"/>
              <w:rPr>
                <w:sz w:val="14"/>
              </w:rPr>
            </w:pPr>
            <w:r>
              <w:rPr>
                <w:sz w:val="14"/>
              </w:rPr>
              <w:t>Parrilla inferior Y: Ø16c/7</w:t>
            </w:r>
          </w:p>
          <w:p w:rsidR="002B77DC" w:rsidRDefault="002B77DC" w:rsidP="009956AA">
            <w:pPr>
              <w:pStyle w:val="CUERPOTEXTOTABLA"/>
              <w:rPr>
                <w:sz w:val="14"/>
              </w:rPr>
            </w:pPr>
            <w:r>
              <w:rPr>
                <w:sz w:val="14"/>
              </w:rPr>
              <w:t>Armado perimetral: 7Ø12</w:t>
            </w:r>
          </w:p>
          <w:p w:rsidR="002B77DC" w:rsidRDefault="002B77DC" w:rsidP="009956AA">
            <w:pPr>
              <w:pStyle w:val="CUERPOTEXTOTABLA"/>
              <w:rPr>
                <w:sz w:val="14"/>
              </w:rPr>
            </w:pPr>
            <w:r>
              <w:rPr>
                <w:sz w:val="14"/>
              </w:rPr>
              <w:t>Viga paralela X:</w:t>
            </w:r>
          </w:p>
          <w:p w:rsidR="002B77DC" w:rsidRDefault="002B77DC" w:rsidP="009956AA">
            <w:pPr>
              <w:pStyle w:val="CUERPOTEXTOTABLA"/>
              <w:rPr>
                <w:sz w:val="14"/>
              </w:rPr>
            </w:pPr>
            <w:r>
              <w:rPr>
                <w:sz w:val="14"/>
              </w:rPr>
              <w:t>Armadura inferior: 5Ø12</w:t>
            </w:r>
          </w:p>
          <w:p w:rsidR="002B77DC" w:rsidRDefault="002B77DC" w:rsidP="009956AA">
            <w:pPr>
              <w:pStyle w:val="CUERPOTEXTOTABLA"/>
              <w:rPr>
                <w:sz w:val="14"/>
              </w:rPr>
            </w:pPr>
            <w:r>
              <w:rPr>
                <w:sz w:val="14"/>
              </w:rPr>
              <w:t>Armadura superior: 3Ø12</w:t>
            </w:r>
          </w:p>
          <w:p w:rsidR="002B77DC" w:rsidRDefault="002B77DC" w:rsidP="009956AA">
            <w:pPr>
              <w:pStyle w:val="CUERPOTEXTOTABLA"/>
              <w:rPr>
                <w:sz w:val="14"/>
              </w:rPr>
            </w:pPr>
            <w:r>
              <w:rPr>
                <w:sz w:val="14"/>
              </w:rPr>
              <w:t>Estribos verticales: Ø8c/10</w:t>
            </w:r>
          </w:p>
          <w:p w:rsidR="002B77DC" w:rsidRDefault="002B77DC" w:rsidP="009956AA">
            <w:pPr>
              <w:pStyle w:val="CUERPOTEXTOTABLA"/>
              <w:rPr>
                <w:sz w:val="14"/>
              </w:rPr>
            </w:pPr>
            <w:r>
              <w:rPr>
                <w:sz w:val="14"/>
              </w:rPr>
              <w:t>Viga paralela Y:</w:t>
            </w:r>
          </w:p>
          <w:p w:rsidR="002B77DC" w:rsidRDefault="002B77DC" w:rsidP="009956AA">
            <w:pPr>
              <w:pStyle w:val="CUERPOTEXTOTABLA"/>
              <w:rPr>
                <w:sz w:val="14"/>
              </w:rPr>
            </w:pPr>
            <w:r>
              <w:rPr>
                <w:sz w:val="14"/>
              </w:rPr>
              <w:t>Armadura inferior: 5Ø12</w:t>
            </w:r>
          </w:p>
          <w:p w:rsidR="002B77DC" w:rsidRDefault="002B77DC" w:rsidP="009956AA">
            <w:pPr>
              <w:pStyle w:val="CUERPOTEXTOTABLA"/>
              <w:rPr>
                <w:sz w:val="14"/>
              </w:rPr>
            </w:pPr>
            <w:r>
              <w:rPr>
                <w:sz w:val="14"/>
              </w:rPr>
              <w:t>Armadura superior: 3Ø12</w:t>
            </w:r>
          </w:p>
          <w:p w:rsidR="002B77DC" w:rsidRDefault="002B77DC" w:rsidP="009956AA">
            <w:pPr>
              <w:pStyle w:val="CUERPOTEXTOTABLA"/>
              <w:rPr>
                <w:sz w:val="14"/>
              </w:rPr>
            </w:pPr>
            <w:r>
              <w:rPr>
                <w:sz w:val="14"/>
              </w:rPr>
              <w:t>Estribos verticales: Ø8c/10</w:t>
            </w:r>
          </w:p>
          <w:p w:rsidR="002B77DC" w:rsidRDefault="002B77DC" w:rsidP="009956AA">
            <w:pPr>
              <w:pStyle w:val="CUERPOTEXTOTABLA"/>
              <w:rPr>
                <w:sz w:val="14"/>
              </w:rPr>
            </w:pPr>
            <w:r>
              <w:rPr>
                <w:sz w:val="14"/>
              </w:rPr>
              <w:t>Viga diagonal:</w:t>
            </w:r>
          </w:p>
          <w:p w:rsidR="002B77DC" w:rsidRDefault="002B77DC" w:rsidP="009956AA">
            <w:pPr>
              <w:pStyle w:val="CUERPOTEXTOTABLA"/>
              <w:rPr>
                <w:sz w:val="14"/>
              </w:rPr>
            </w:pPr>
            <w:r>
              <w:rPr>
                <w:sz w:val="14"/>
              </w:rPr>
              <w:t>Armadura inferior: 5Ø12</w:t>
            </w:r>
          </w:p>
          <w:p w:rsidR="002B77DC" w:rsidRDefault="002B77DC" w:rsidP="009956AA">
            <w:pPr>
              <w:pStyle w:val="CUERPOTEXTOTABLA"/>
              <w:rPr>
                <w:sz w:val="14"/>
              </w:rPr>
            </w:pPr>
            <w:r>
              <w:rPr>
                <w:sz w:val="14"/>
              </w:rPr>
              <w:t>Armadura superior: 3Ø12</w:t>
            </w:r>
          </w:p>
          <w:p w:rsidR="002B77DC" w:rsidRDefault="002B77DC" w:rsidP="009956AA">
            <w:pPr>
              <w:pStyle w:val="CUERPOTEXTOTABLA"/>
              <w:rPr>
                <w:sz w:val="14"/>
              </w:rPr>
            </w:pPr>
            <w:r>
              <w:rPr>
                <w:sz w:val="14"/>
              </w:rPr>
              <w:t>Estribos verticales: Ø8c/10</w:t>
            </w:r>
          </w:p>
        </w:tc>
      </w:tr>
      <w:tr w:rsidR="002B77DC" w:rsidTr="009956AA">
        <w:trPr>
          <w:cantSplit/>
          <w:jc w:val="center"/>
        </w:trPr>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P33</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Tipo: Pilote 25</w:t>
            </w:r>
          </w:p>
          <w:p w:rsidR="002B77DC" w:rsidRDefault="002B77DC" w:rsidP="009956AA">
            <w:pPr>
              <w:pStyle w:val="CUERPOTEXTOTABLA"/>
              <w:rPr>
                <w:sz w:val="14"/>
              </w:rPr>
            </w:pPr>
            <w:r>
              <w:rPr>
                <w:sz w:val="14"/>
              </w:rPr>
              <w:t>Penetración: 10.0 cm</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Hormigón: HA-30, Yc=1.5</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Encepado de 4 pilotes</w:t>
            </w:r>
          </w:p>
          <w:p w:rsidR="002B77DC" w:rsidRDefault="002B77DC" w:rsidP="009956AA">
            <w:pPr>
              <w:pStyle w:val="CUERPOTEXTOTABLA"/>
              <w:rPr>
                <w:sz w:val="14"/>
              </w:rPr>
            </w:pPr>
            <w:r>
              <w:rPr>
                <w:sz w:val="14"/>
              </w:rPr>
              <w:t>Vuelo X: 38.0 cm</w:t>
            </w:r>
          </w:p>
          <w:p w:rsidR="002B77DC" w:rsidRDefault="002B77DC" w:rsidP="009956AA">
            <w:pPr>
              <w:pStyle w:val="CUERPOTEXTOTABLA"/>
              <w:rPr>
                <w:sz w:val="14"/>
              </w:rPr>
            </w:pPr>
            <w:r>
              <w:rPr>
                <w:sz w:val="14"/>
              </w:rPr>
              <w:t>Vuelo Y: 38.0 cm</w:t>
            </w:r>
          </w:p>
          <w:p w:rsidR="002B77DC" w:rsidRDefault="002B77DC" w:rsidP="009956AA">
            <w:pPr>
              <w:pStyle w:val="CUERPOTEXTOTABLA"/>
              <w:rPr>
                <w:sz w:val="14"/>
              </w:rPr>
            </w:pPr>
            <w:r>
              <w:rPr>
                <w:sz w:val="14"/>
              </w:rPr>
              <w:t>Canto: 140.0 cm</w:t>
            </w:r>
          </w:p>
          <w:p w:rsidR="002B77DC" w:rsidRDefault="002B77DC" w:rsidP="009956AA">
            <w:pPr>
              <w:pStyle w:val="CUERPOTEXTOTABLA"/>
              <w:rPr>
                <w:sz w:val="14"/>
              </w:rPr>
            </w:pPr>
            <w:r>
              <w:rPr>
                <w:sz w:val="14"/>
              </w:rPr>
              <w:t>Separación entre ejes X de pilotes: 0.80 m</w:t>
            </w:r>
          </w:p>
          <w:p w:rsidR="002B77DC" w:rsidRDefault="002B77DC" w:rsidP="009956AA">
            <w:pPr>
              <w:pStyle w:val="CUERPOTEXTOTABLA"/>
              <w:rPr>
                <w:sz w:val="14"/>
              </w:rPr>
            </w:pPr>
            <w:r>
              <w:rPr>
                <w:sz w:val="14"/>
              </w:rPr>
              <w:t>Separación entre ejes Y de pilotes: 0.80 m</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Parrilla inferior X: Ø20c/16</w:t>
            </w:r>
          </w:p>
          <w:p w:rsidR="002B77DC" w:rsidRDefault="002B77DC" w:rsidP="009956AA">
            <w:pPr>
              <w:pStyle w:val="CUERPOTEXTOTABLA"/>
              <w:rPr>
                <w:sz w:val="14"/>
              </w:rPr>
            </w:pPr>
            <w:r>
              <w:rPr>
                <w:sz w:val="14"/>
              </w:rPr>
              <w:t>Parrilla inferior Y: Ø20c/16</w:t>
            </w:r>
          </w:p>
          <w:p w:rsidR="002B77DC" w:rsidRDefault="002B77DC" w:rsidP="009956AA">
            <w:pPr>
              <w:pStyle w:val="CUERPOTEXTOTABLA"/>
              <w:rPr>
                <w:sz w:val="14"/>
              </w:rPr>
            </w:pPr>
            <w:r>
              <w:rPr>
                <w:sz w:val="14"/>
              </w:rPr>
              <w:t>Viga paralela X:</w:t>
            </w:r>
          </w:p>
          <w:p w:rsidR="002B77DC" w:rsidRDefault="002B77DC" w:rsidP="009956AA">
            <w:pPr>
              <w:pStyle w:val="CUERPOTEXTOTABLA"/>
              <w:rPr>
                <w:sz w:val="14"/>
              </w:rPr>
            </w:pPr>
            <w:r>
              <w:rPr>
                <w:sz w:val="14"/>
              </w:rPr>
              <w:t>Armadura inferior: 5Ø12</w:t>
            </w:r>
          </w:p>
          <w:p w:rsidR="002B77DC" w:rsidRDefault="002B77DC" w:rsidP="009956AA">
            <w:pPr>
              <w:pStyle w:val="CUERPOTEXTOTABLA"/>
              <w:rPr>
                <w:sz w:val="14"/>
              </w:rPr>
            </w:pPr>
            <w:r>
              <w:rPr>
                <w:sz w:val="14"/>
              </w:rPr>
              <w:t>Armadura superior: 3Ø12</w:t>
            </w:r>
          </w:p>
          <w:p w:rsidR="002B77DC" w:rsidRDefault="002B77DC" w:rsidP="009956AA">
            <w:pPr>
              <w:pStyle w:val="CUERPOTEXTOTABLA"/>
              <w:rPr>
                <w:sz w:val="14"/>
              </w:rPr>
            </w:pPr>
            <w:r>
              <w:rPr>
                <w:sz w:val="14"/>
              </w:rPr>
              <w:t>Estribos verticales: Ø8c/10</w:t>
            </w:r>
          </w:p>
          <w:p w:rsidR="002B77DC" w:rsidRDefault="002B77DC" w:rsidP="009956AA">
            <w:pPr>
              <w:pStyle w:val="CUERPOTEXTOTABLA"/>
              <w:rPr>
                <w:sz w:val="14"/>
              </w:rPr>
            </w:pPr>
            <w:r>
              <w:rPr>
                <w:sz w:val="14"/>
              </w:rPr>
              <w:t>Viga paralela Y:</w:t>
            </w:r>
          </w:p>
          <w:p w:rsidR="002B77DC" w:rsidRDefault="002B77DC" w:rsidP="009956AA">
            <w:pPr>
              <w:pStyle w:val="CUERPOTEXTOTABLA"/>
              <w:rPr>
                <w:sz w:val="14"/>
              </w:rPr>
            </w:pPr>
            <w:r>
              <w:rPr>
                <w:sz w:val="14"/>
              </w:rPr>
              <w:t>Armadura inferior: 5Ø12</w:t>
            </w:r>
          </w:p>
          <w:p w:rsidR="002B77DC" w:rsidRDefault="002B77DC" w:rsidP="009956AA">
            <w:pPr>
              <w:pStyle w:val="CUERPOTEXTOTABLA"/>
              <w:rPr>
                <w:sz w:val="14"/>
              </w:rPr>
            </w:pPr>
            <w:r>
              <w:rPr>
                <w:sz w:val="14"/>
              </w:rPr>
              <w:t>Armadura superior: 3Ø12</w:t>
            </w:r>
          </w:p>
          <w:p w:rsidR="002B77DC" w:rsidRDefault="002B77DC" w:rsidP="009956AA">
            <w:pPr>
              <w:pStyle w:val="CUERPOTEXTOTABLA"/>
              <w:rPr>
                <w:sz w:val="14"/>
              </w:rPr>
            </w:pPr>
            <w:r>
              <w:rPr>
                <w:sz w:val="14"/>
              </w:rPr>
              <w:t>Estribos verticales: Ø8c/10</w:t>
            </w:r>
          </w:p>
        </w:tc>
      </w:tr>
      <w:tr w:rsidR="002B77DC" w:rsidTr="009956AA">
        <w:trPr>
          <w:cantSplit/>
          <w:jc w:val="center"/>
        </w:trPr>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P34</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Tipo: Pilote 25</w:t>
            </w:r>
          </w:p>
          <w:p w:rsidR="002B77DC" w:rsidRDefault="002B77DC" w:rsidP="009956AA">
            <w:pPr>
              <w:pStyle w:val="CUERPOTEXTOTABLA"/>
              <w:rPr>
                <w:sz w:val="14"/>
              </w:rPr>
            </w:pPr>
            <w:r>
              <w:rPr>
                <w:sz w:val="14"/>
              </w:rPr>
              <w:t>Penetración: 10.0 cm</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Hormigón: HA-30, Yc=1.5</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Encepado de 4 pilotes</w:t>
            </w:r>
          </w:p>
          <w:p w:rsidR="002B77DC" w:rsidRDefault="002B77DC" w:rsidP="009956AA">
            <w:pPr>
              <w:pStyle w:val="CUERPOTEXTOTABLA"/>
              <w:rPr>
                <w:sz w:val="14"/>
              </w:rPr>
            </w:pPr>
            <w:r>
              <w:rPr>
                <w:sz w:val="14"/>
              </w:rPr>
              <w:t>Vuelo X: 38.0 cm</w:t>
            </w:r>
          </w:p>
          <w:p w:rsidR="002B77DC" w:rsidRDefault="002B77DC" w:rsidP="009956AA">
            <w:pPr>
              <w:pStyle w:val="CUERPOTEXTOTABLA"/>
              <w:rPr>
                <w:sz w:val="14"/>
              </w:rPr>
            </w:pPr>
            <w:r>
              <w:rPr>
                <w:sz w:val="14"/>
              </w:rPr>
              <w:t>Vuelo Y: 38.0 cm</w:t>
            </w:r>
          </w:p>
          <w:p w:rsidR="002B77DC" w:rsidRDefault="002B77DC" w:rsidP="009956AA">
            <w:pPr>
              <w:pStyle w:val="CUERPOTEXTOTABLA"/>
              <w:rPr>
                <w:sz w:val="14"/>
              </w:rPr>
            </w:pPr>
            <w:r>
              <w:rPr>
                <w:sz w:val="14"/>
              </w:rPr>
              <w:t>Canto: 120.0 cm</w:t>
            </w:r>
          </w:p>
          <w:p w:rsidR="002B77DC" w:rsidRDefault="002B77DC" w:rsidP="009956AA">
            <w:pPr>
              <w:pStyle w:val="CUERPOTEXTOTABLA"/>
              <w:rPr>
                <w:sz w:val="14"/>
              </w:rPr>
            </w:pPr>
            <w:r>
              <w:rPr>
                <w:sz w:val="14"/>
              </w:rPr>
              <w:t>Separación entre ejes X de pilotes: 0.80 m</w:t>
            </w:r>
          </w:p>
          <w:p w:rsidR="002B77DC" w:rsidRDefault="002B77DC" w:rsidP="009956AA">
            <w:pPr>
              <w:pStyle w:val="CUERPOTEXTOTABLA"/>
              <w:rPr>
                <w:sz w:val="14"/>
              </w:rPr>
            </w:pPr>
            <w:r>
              <w:rPr>
                <w:sz w:val="14"/>
              </w:rPr>
              <w:t>Separación entre ejes Y de pilotes: 0.80 m</w:t>
            </w:r>
          </w:p>
        </w:tc>
        <w:tc>
          <w:tcPr>
            <w:tcW w:w="0" w:type="auto"/>
            <w:tcBorders>
              <w:top w:val="single" w:sz="2" w:space="0" w:color="000000"/>
              <w:left w:val="single" w:sz="2" w:space="0" w:color="000000"/>
              <w:bottom w:val="single" w:sz="2" w:space="0" w:color="000000"/>
              <w:right w:val="single" w:sz="2" w:space="0" w:color="000000"/>
            </w:tcBorders>
            <w:noWrap/>
          </w:tcPr>
          <w:p w:rsidR="002B77DC" w:rsidRDefault="002B77DC" w:rsidP="009956AA">
            <w:pPr>
              <w:pStyle w:val="CUERPOTEXTOTABLA"/>
              <w:rPr>
                <w:sz w:val="14"/>
              </w:rPr>
            </w:pPr>
            <w:r>
              <w:rPr>
                <w:sz w:val="14"/>
              </w:rPr>
              <w:t>Parrilla inferior X: Ø12c/7</w:t>
            </w:r>
          </w:p>
          <w:p w:rsidR="002B77DC" w:rsidRDefault="002B77DC" w:rsidP="009956AA">
            <w:pPr>
              <w:pStyle w:val="CUERPOTEXTOTABLA"/>
              <w:rPr>
                <w:sz w:val="14"/>
              </w:rPr>
            </w:pPr>
            <w:r>
              <w:rPr>
                <w:sz w:val="14"/>
              </w:rPr>
              <w:t>Parrilla inferior Y: Ø12c/7</w:t>
            </w:r>
          </w:p>
          <w:p w:rsidR="002B77DC" w:rsidRDefault="002B77DC" w:rsidP="009956AA">
            <w:pPr>
              <w:pStyle w:val="CUERPOTEXTOTABLA"/>
              <w:rPr>
                <w:sz w:val="14"/>
              </w:rPr>
            </w:pPr>
            <w:r>
              <w:rPr>
                <w:sz w:val="14"/>
              </w:rPr>
              <w:t>Viga paralela X:</w:t>
            </w:r>
          </w:p>
          <w:p w:rsidR="002B77DC" w:rsidRDefault="002B77DC" w:rsidP="009956AA">
            <w:pPr>
              <w:pStyle w:val="CUERPOTEXTOTABLA"/>
              <w:rPr>
                <w:sz w:val="14"/>
              </w:rPr>
            </w:pPr>
            <w:r>
              <w:rPr>
                <w:sz w:val="14"/>
              </w:rPr>
              <w:t>Armadura inferior: 5Ø12</w:t>
            </w:r>
          </w:p>
          <w:p w:rsidR="002B77DC" w:rsidRDefault="002B77DC" w:rsidP="009956AA">
            <w:pPr>
              <w:pStyle w:val="CUERPOTEXTOTABLA"/>
              <w:rPr>
                <w:sz w:val="14"/>
              </w:rPr>
            </w:pPr>
            <w:r>
              <w:rPr>
                <w:sz w:val="14"/>
              </w:rPr>
              <w:t>Armadura superior: 3Ø12</w:t>
            </w:r>
          </w:p>
          <w:p w:rsidR="002B77DC" w:rsidRDefault="002B77DC" w:rsidP="009956AA">
            <w:pPr>
              <w:pStyle w:val="CUERPOTEXTOTABLA"/>
              <w:rPr>
                <w:sz w:val="14"/>
              </w:rPr>
            </w:pPr>
            <w:r>
              <w:rPr>
                <w:sz w:val="14"/>
              </w:rPr>
              <w:t>Estribos verticales: Ø8c/10</w:t>
            </w:r>
          </w:p>
          <w:p w:rsidR="002B77DC" w:rsidRDefault="002B77DC" w:rsidP="009956AA">
            <w:pPr>
              <w:pStyle w:val="CUERPOTEXTOTABLA"/>
              <w:rPr>
                <w:sz w:val="14"/>
              </w:rPr>
            </w:pPr>
            <w:r>
              <w:rPr>
                <w:sz w:val="14"/>
              </w:rPr>
              <w:t>Viga paralela Y:</w:t>
            </w:r>
          </w:p>
          <w:p w:rsidR="002B77DC" w:rsidRDefault="002B77DC" w:rsidP="009956AA">
            <w:pPr>
              <w:pStyle w:val="CUERPOTEXTOTABLA"/>
              <w:rPr>
                <w:sz w:val="14"/>
              </w:rPr>
            </w:pPr>
            <w:r>
              <w:rPr>
                <w:sz w:val="14"/>
              </w:rPr>
              <w:t>Armadura inferior: 5Ø12</w:t>
            </w:r>
          </w:p>
          <w:p w:rsidR="002B77DC" w:rsidRDefault="002B77DC" w:rsidP="009956AA">
            <w:pPr>
              <w:pStyle w:val="CUERPOTEXTOTABLA"/>
              <w:rPr>
                <w:sz w:val="14"/>
              </w:rPr>
            </w:pPr>
            <w:r>
              <w:rPr>
                <w:sz w:val="14"/>
              </w:rPr>
              <w:t>Armadura superior: 3Ø12</w:t>
            </w:r>
          </w:p>
          <w:p w:rsidR="002B77DC" w:rsidRDefault="002B77DC" w:rsidP="009956AA">
            <w:pPr>
              <w:pStyle w:val="CUERPOTEXTOTABLA"/>
              <w:rPr>
                <w:sz w:val="14"/>
              </w:rPr>
            </w:pPr>
            <w:r>
              <w:rPr>
                <w:sz w:val="14"/>
              </w:rPr>
              <w:t>Estribos verticales: Ø8c/10</w:t>
            </w:r>
          </w:p>
        </w:tc>
      </w:tr>
    </w:tbl>
    <w:p w:rsidR="002B77DC" w:rsidRDefault="002B77DC" w:rsidP="00F646D8">
      <w:pPr>
        <w:pStyle w:val="CUERPOTEXTO"/>
      </w:pPr>
    </w:p>
    <w:p w:rsidR="00F646D8" w:rsidRDefault="00F646D8" w:rsidP="00F646D8">
      <w:pPr>
        <w:spacing w:after="0" w:line="0" w:lineRule="auto"/>
        <w:rPr>
          <w:rFonts w:asciiTheme="minorHAnsi" w:hAnsiTheme="minorHAnsi" w:cstheme="minorBidi"/>
          <w:sz w:val="22"/>
          <w:szCs w:val="22"/>
        </w:rPr>
      </w:pPr>
    </w:p>
    <w:p w:rsidR="00F646D8" w:rsidRDefault="00F646D8" w:rsidP="00F646D8">
      <w:pPr>
        <w:spacing w:after="0" w:line="0" w:lineRule="auto"/>
      </w:pPr>
      <w:bookmarkStart w:id="39" w:name="REF_HTML:_RC_:2"/>
      <w:bookmarkEnd w:id="39"/>
    </w:p>
    <w:p w:rsidR="00F646D8" w:rsidRDefault="00F646D8" w:rsidP="00F646D8">
      <w:pPr>
        <w:pStyle w:val="CAP1"/>
        <w:keepNext/>
      </w:pPr>
      <w:r>
        <w:t>4.- MEDICIÓN</w:t>
      </w:r>
    </w:p>
    <w:p w:rsidR="00F646D8" w:rsidRDefault="00F646D8" w:rsidP="00F646D8">
      <w:pPr>
        <w:spacing w:after="0" w:line="0" w:lineRule="auto"/>
        <w:rPr>
          <w:rFonts w:asciiTheme="minorHAnsi" w:hAnsiTheme="minorHAnsi" w:cstheme="minorBidi"/>
          <w:sz w:val="22"/>
          <w:szCs w:val="22"/>
        </w:rPr>
      </w:pPr>
    </w:p>
    <w:p w:rsidR="00F646D8" w:rsidRDefault="00F646D8" w:rsidP="00F646D8">
      <w:pPr>
        <w:spacing w:after="0" w:line="0" w:lineRule="auto"/>
        <w:rPr>
          <w:rFonts w:asciiTheme="minorHAnsi" w:hAnsiTheme="minorHAnsi" w:cstheme="minorBidi"/>
          <w:sz w:val="22"/>
          <w:szCs w:val="22"/>
        </w:rPr>
      </w:pPr>
    </w:p>
    <w:p w:rsidR="00F646D8" w:rsidRDefault="00F646D8" w:rsidP="00F646D8">
      <w:pPr>
        <w:spacing w:after="0" w:line="0" w:lineRule="auto"/>
        <w:rPr>
          <w:rFonts w:asciiTheme="minorHAnsi" w:hAnsiTheme="minorHAnsi" w:cstheme="minorBidi"/>
          <w:sz w:val="22"/>
          <w:szCs w:val="22"/>
        </w:rPr>
      </w:pPr>
    </w:p>
    <w:p w:rsidR="00F646D8" w:rsidRDefault="00F646D8" w:rsidP="00F646D8">
      <w:pPr>
        <w:spacing w:after="0" w:line="0" w:lineRule="auto"/>
        <w:rPr>
          <w:rFonts w:asciiTheme="minorHAnsi" w:hAnsiTheme="minorHAnsi" w:cstheme="minorBidi"/>
          <w:sz w:val="22"/>
          <w:szCs w:val="22"/>
        </w:rPr>
      </w:pPr>
    </w:p>
    <w:p w:rsidR="00F646D8" w:rsidRDefault="00F646D8" w:rsidP="00F646D8">
      <w:pPr>
        <w:spacing w:after="0" w:line="0" w:lineRule="auto"/>
        <w:rPr>
          <w:rFonts w:asciiTheme="minorHAnsi" w:hAnsiTheme="minorHAnsi" w:cstheme="minorBidi"/>
          <w:sz w:val="22"/>
          <w:szCs w:val="22"/>
        </w:rPr>
      </w:pPr>
    </w:p>
    <w:p w:rsidR="00F646D8" w:rsidRDefault="00F646D8" w:rsidP="00F646D8">
      <w:pPr>
        <w:spacing w:after="0" w:line="0" w:lineRule="auto"/>
        <w:rPr>
          <w:rFonts w:asciiTheme="minorHAnsi" w:hAnsiTheme="minorHAnsi" w:cstheme="minorBidi"/>
          <w:sz w:val="22"/>
          <w:szCs w:val="22"/>
        </w:rPr>
      </w:pPr>
    </w:p>
    <w:tbl>
      <w:tblPr>
        <w:tblW w:w="0" w:type="auto"/>
        <w:tblCellMar>
          <w:top w:w="28" w:type="dxa"/>
          <w:left w:w="28" w:type="dxa"/>
          <w:bottom w:w="28" w:type="dxa"/>
          <w:right w:w="28" w:type="dxa"/>
        </w:tblCellMar>
        <w:tblLook w:val="0000"/>
      </w:tblPr>
      <w:tblGrid>
        <w:gridCol w:w="4102"/>
        <w:gridCol w:w="1240"/>
        <w:gridCol w:w="686"/>
        <w:gridCol w:w="801"/>
        <w:gridCol w:w="801"/>
        <w:gridCol w:w="694"/>
      </w:tblGrid>
      <w:tr w:rsidR="002B77DC" w:rsidTr="009956AA">
        <w:trPr>
          <w:tblHeader/>
        </w:trPr>
        <w:tc>
          <w:tcPr>
            <w:tcW w:w="0" w:type="auto"/>
            <w:tcBorders>
              <w:top w:val="single" w:sz="0" w:space="0" w:color="000000"/>
              <w:left w:val="single" w:sz="0" w:space="0" w:color="000000"/>
              <w:bottom w:val="single" w:sz="0" w:space="0" w:color="000000"/>
            </w:tcBorders>
            <w:noWrap/>
          </w:tcPr>
          <w:p w:rsidR="002B77DC" w:rsidRDefault="002B77DC" w:rsidP="009956AA">
            <w:pPr>
              <w:pStyle w:val="CUERPOTEXTOTABLA"/>
            </w:pPr>
            <w:r>
              <w:t>Referencias: P01 y P27</w:t>
            </w:r>
          </w:p>
        </w:tc>
        <w:tc>
          <w:tcPr>
            <w:tcW w:w="0" w:type="auto"/>
            <w:tcBorders>
              <w:top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gridSpan w:val="3"/>
            <w:tcBorders>
              <w:top w:val="single" w:sz="0" w:space="0" w:color="000000"/>
              <w:left w:val="single" w:sz="0" w:space="0" w:color="000000"/>
              <w:bottom w:val="single" w:sz="0" w:space="0" w:color="000000"/>
              <w:right w:val="single" w:sz="0" w:space="0" w:color="000000"/>
            </w:tcBorders>
          </w:tcPr>
          <w:p w:rsidR="002B77DC" w:rsidRDefault="002B77DC" w:rsidP="009956AA">
            <w:pPr>
              <w:pStyle w:val="CUERPOTEXTOTABLA"/>
              <w:jc w:val="center"/>
            </w:pPr>
            <w:r>
              <w:t>B 500 S, Ys=1.15</w:t>
            </w:r>
          </w:p>
        </w:tc>
        <w:tc>
          <w:tcPr>
            <w:tcW w:w="0" w:type="auto"/>
            <w:tcBorders>
              <w:top w:val="single" w:sz="0" w:space="0" w:color="000000"/>
              <w:left w:val="single" w:sz="0" w:space="0" w:color="000000"/>
              <w:right w:val="single" w:sz="0" w:space="0" w:color="000000"/>
            </w:tcBorders>
            <w:noWrap/>
          </w:tcPr>
          <w:p w:rsidR="002B77DC" w:rsidRDefault="002B77DC" w:rsidP="009956AA">
            <w:pPr>
              <w:pStyle w:val="CUERPOTEXTOTABLA"/>
              <w:jc w:val="center"/>
            </w:pPr>
            <w:r>
              <w:t>Total</w:t>
            </w:r>
          </w:p>
        </w:tc>
      </w:tr>
      <w:tr w:rsidR="002B77DC" w:rsidTr="009956AA">
        <w:trPr>
          <w:tblHeader/>
        </w:trPr>
        <w:tc>
          <w:tcPr>
            <w:tcW w:w="0" w:type="auto"/>
            <w:tcBorders>
              <w:top w:val="single" w:sz="0" w:space="0" w:color="000000"/>
              <w:left w:val="single" w:sz="0" w:space="0" w:color="000000"/>
              <w:bottom w:val="single" w:sz="0" w:space="0" w:color="000000"/>
            </w:tcBorders>
            <w:noWrap/>
          </w:tcPr>
          <w:p w:rsidR="002B77DC" w:rsidRDefault="002B77DC" w:rsidP="009956AA">
            <w:pPr>
              <w:pStyle w:val="CUERPOTEXTOTABLA"/>
            </w:pPr>
            <w:r>
              <w:t>Nombre de armado</w:t>
            </w:r>
          </w:p>
        </w:tc>
        <w:tc>
          <w:tcPr>
            <w:tcW w:w="0" w:type="auto"/>
            <w:tcBorders>
              <w:top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Ø6</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Ø8</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Ø12</w:t>
            </w:r>
          </w:p>
        </w:tc>
        <w:tc>
          <w:tcPr>
            <w:tcW w:w="0" w:type="auto"/>
            <w:tcBorders>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Arranque - Armado longitudinal</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8x1.30</w:t>
            </w:r>
          </w:p>
          <w:p w:rsidR="002B77DC" w:rsidRDefault="002B77DC" w:rsidP="009956AA">
            <w:pPr>
              <w:pStyle w:val="CUERPOTEXTOTABLA"/>
              <w:jc w:val="right"/>
            </w:pPr>
            <w:r>
              <w:t>8x1.15</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10.40</w:t>
            </w:r>
          </w:p>
          <w:p w:rsidR="002B77DC" w:rsidRDefault="002B77DC" w:rsidP="009956AA">
            <w:pPr>
              <w:pStyle w:val="CUERPOTEXTOTABLA"/>
              <w:jc w:val="right"/>
            </w:pPr>
            <w:r>
              <w:t>9.23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Arranque - Estribos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3x1.66</w:t>
            </w:r>
          </w:p>
          <w:p w:rsidR="002B77DC" w:rsidRDefault="002B77DC" w:rsidP="009956AA">
            <w:pPr>
              <w:pStyle w:val="CUERPOTEXTOTABLA"/>
              <w:jc w:val="right"/>
            </w:pPr>
            <w:r>
              <w:t>3x0.37</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4.98</w:t>
            </w:r>
          </w:p>
          <w:p w:rsidR="002B77DC" w:rsidRDefault="002B77DC" w:rsidP="009956AA">
            <w:pPr>
              <w:pStyle w:val="CUERPOTEXTOTABLA"/>
              <w:jc w:val="right"/>
            </w:pPr>
            <w:r>
              <w:t>1.11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Armado base - Parrilla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13x1.40</w:t>
            </w:r>
          </w:p>
          <w:p w:rsidR="002B77DC" w:rsidRDefault="002B77DC" w:rsidP="009956AA">
            <w:pPr>
              <w:pStyle w:val="CUERPOTEXTOTABLA"/>
              <w:jc w:val="right"/>
            </w:pPr>
            <w:r>
              <w:t>13x1.24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18.20</w:t>
            </w:r>
          </w:p>
          <w:p w:rsidR="002B77DC" w:rsidRDefault="002B77DC" w:rsidP="009956AA">
            <w:pPr>
              <w:pStyle w:val="CUERPOTEXTOTABLA"/>
              <w:jc w:val="right"/>
            </w:pPr>
            <w:r>
              <w:t>16.16</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Armado base - Parrilla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13x1.40</w:t>
            </w:r>
          </w:p>
          <w:p w:rsidR="002B77DC" w:rsidRDefault="002B77DC" w:rsidP="009956AA">
            <w:pPr>
              <w:pStyle w:val="CUERPOTEXTOTABLA"/>
              <w:jc w:val="right"/>
            </w:pPr>
            <w:r>
              <w:t>13x1.24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18.20</w:t>
            </w:r>
          </w:p>
          <w:p w:rsidR="002B77DC" w:rsidRDefault="002B77DC" w:rsidP="009956AA">
            <w:pPr>
              <w:pStyle w:val="CUERPOTEXTOTABLA"/>
              <w:jc w:val="right"/>
            </w:pPr>
            <w:r>
              <w:t>16.16</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0 -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5x1.40</w:t>
            </w:r>
          </w:p>
          <w:p w:rsidR="002B77DC" w:rsidRDefault="002B77DC" w:rsidP="009956AA">
            <w:pPr>
              <w:pStyle w:val="CUERPOTEXTOTABLA"/>
              <w:jc w:val="right"/>
            </w:pPr>
            <w:r>
              <w:t>5x1.24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7.00</w:t>
            </w:r>
          </w:p>
          <w:p w:rsidR="002B77DC" w:rsidRDefault="002B77DC" w:rsidP="009956AA">
            <w:pPr>
              <w:pStyle w:val="CUERPOTEXTOTABLA"/>
              <w:jc w:val="right"/>
            </w:pPr>
            <w:r>
              <w:t>6.21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0 -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3x1.40</w:t>
            </w:r>
          </w:p>
          <w:p w:rsidR="002B77DC" w:rsidRDefault="002B77DC" w:rsidP="009956AA">
            <w:pPr>
              <w:pStyle w:val="CUERPOTEXTOTABLA"/>
              <w:jc w:val="right"/>
            </w:pPr>
            <w:r>
              <w:t>3x1.24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4.20</w:t>
            </w:r>
          </w:p>
          <w:p w:rsidR="002B77DC" w:rsidRDefault="002B77DC" w:rsidP="009956AA">
            <w:pPr>
              <w:pStyle w:val="CUERPOTEXTOTABLA"/>
              <w:jc w:val="right"/>
            </w:pPr>
            <w:r>
              <w:t>3.73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0 -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21x2.10</w:t>
            </w:r>
          </w:p>
          <w:p w:rsidR="002B77DC" w:rsidRDefault="002B77DC" w:rsidP="009956AA">
            <w:pPr>
              <w:pStyle w:val="CUERPOTEXTOTABLA"/>
              <w:jc w:val="right"/>
            </w:pPr>
            <w:r>
              <w:t>21x0.83</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44.10</w:t>
            </w:r>
          </w:p>
          <w:p w:rsidR="002B77DC" w:rsidRDefault="002B77DC" w:rsidP="009956AA">
            <w:pPr>
              <w:pStyle w:val="CUERPOTEXTOTABLA"/>
              <w:jc w:val="right"/>
            </w:pPr>
            <w:r>
              <w:t>17.40</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2 -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5x1.40</w:t>
            </w:r>
          </w:p>
          <w:p w:rsidR="002B77DC" w:rsidRDefault="002B77DC" w:rsidP="009956AA">
            <w:pPr>
              <w:pStyle w:val="CUERPOTEXTOTABLA"/>
              <w:jc w:val="right"/>
            </w:pPr>
            <w:r>
              <w:t>5x1.24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7.00</w:t>
            </w:r>
          </w:p>
          <w:p w:rsidR="002B77DC" w:rsidRDefault="002B77DC" w:rsidP="009956AA">
            <w:pPr>
              <w:pStyle w:val="CUERPOTEXTOTABLA"/>
              <w:jc w:val="right"/>
            </w:pPr>
            <w:r>
              <w:t>6.21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2 -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3x1.40</w:t>
            </w:r>
          </w:p>
          <w:p w:rsidR="002B77DC" w:rsidRDefault="002B77DC" w:rsidP="009956AA">
            <w:pPr>
              <w:pStyle w:val="CUERPOTEXTOTABLA"/>
              <w:jc w:val="right"/>
            </w:pPr>
            <w:r>
              <w:t>3x1.24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4.20</w:t>
            </w:r>
          </w:p>
          <w:p w:rsidR="002B77DC" w:rsidRDefault="002B77DC" w:rsidP="009956AA">
            <w:pPr>
              <w:pStyle w:val="CUERPOTEXTOTABLA"/>
              <w:jc w:val="right"/>
            </w:pPr>
            <w:r>
              <w:t>3.73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2 -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21x2.10</w:t>
            </w:r>
          </w:p>
          <w:p w:rsidR="002B77DC" w:rsidRDefault="002B77DC" w:rsidP="009956AA">
            <w:pPr>
              <w:pStyle w:val="CUERPOTEXTOTABLA"/>
              <w:jc w:val="right"/>
            </w:pPr>
            <w:r>
              <w:t>21x0.83</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44.10</w:t>
            </w:r>
          </w:p>
          <w:p w:rsidR="002B77DC" w:rsidRDefault="002B77DC" w:rsidP="009956AA">
            <w:pPr>
              <w:pStyle w:val="CUERPOTEXTOTABLA"/>
              <w:jc w:val="right"/>
            </w:pPr>
            <w:r>
              <w:t>17.40</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1 -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5x1.40</w:t>
            </w:r>
          </w:p>
          <w:p w:rsidR="002B77DC" w:rsidRDefault="002B77DC" w:rsidP="009956AA">
            <w:pPr>
              <w:pStyle w:val="CUERPOTEXTOTABLA"/>
              <w:jc w:val="right"/>
            </w:pPr>
            <w:r>
              <w:t>5x1.24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7.00</w:t>
            </w:r>
          </w:p>
          <w:p w:rsidR="002B77DC" w:rsidRDefault="002B77DC" w:rsidP="009956AA">
            <w:pPr>
              <w:pStyle w:val="CUERPOTEXTOTABLA"/>
              <w:jc w:val="right"/>
            </w:pPr>
            <w:r>
              <w:t>6.21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1 -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3x1.40</w:t>
            </w:r>
          </w:p>
          <w:p w:rsidR="002B77DC" w:rsidRDefault="002B77DC" w:rsidP="009956AA">
            <w:pPr>
              <w:pStyle w:val="CUERPOTEXTOTABLA"/>
              <w:jc w:val="right"/>
            </w:pPr>
            <w:r>
              <w:t>3x1.24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4.20</w:t>
            </w:r>
          </w:p>
          <w:p w:rsidR="002B77DC" w:rsidRDefault="002B77DC" w:rsidP="009956AA">
            <w:pPr>
              <w:pStyle w:val="CUERPOTEXTOTABLA"/>
              <w:jc w:val="right"/>
            </w:pPr>
            <w:r>
              <w:t>3.73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1 -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21x2.10</w:t>
            </w:r>
          </w:p>
          <w:p w:rsidR="002B77DC" w:rsidRDefault="002B77DC" w:rsidP="009956AA">
            <w:pPr>
              <w:pStyle w:val="CUERPOTEXTOTABLA"/>
              <w:jc w:val="right"/>
            </w:pPr>
            <w:r>
              <w:t>21x0.83</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44.10</w:t>
            </w:r>
          </w:p>
          <w:p w:rsidR="002B77DC" w:rsidRDefault="002B77DC" w:rsidP="009956AA">
            <w:pPr>
              <w:pStyle w:val="CUERPOTEXTOTABLA"/>
              <w:jc w:val="right"/>
            </w:pPr>
            <w:r>
              <w:t>17.40</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3 -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5x1.40</w:t>
            </w:r>
          </w:p>
          <w:p w:rsidR="002B77DC" w:rsidRDefault="002B77DC" w:rsidP="009956AA">
            <w:pPr>
              <w:pStyle w:val="CUERPOTEXTOTABLA"/>
              <w:jc w:val="right"/>
            </w:pPr>
            <w:r>
              <w:t>5x1.24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7.00</w:t>
            </w:r>
          </w:p>
          <w:p w:rsidR="002B77DC" w:rsidRDefault="002B77DC" w:rsidP="009956AA">
            <w:pPr>
              <w:pStyle w:val="CUERPOTEXTOTABLA"/>
              <w:jc w:val="right"/>
            </w:pPr>
            <w:r>
              <w:t>6.21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3 -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3x1.40</w:t>
            </w:r>
          </w:p>
          <w:p w:rsidR="002B77DC" w:rsidRDefault="002B77DC" w:rsidP="009956AA">
            <w:pPr>
              <w:pStyle w:val="CUERPOTEXTOTABLA"/>
              <w:jc w:val="right"/>
            </w:pPr>
            <w:r>
              <w:t>3x1.24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4.20</w:t>
            </w:r>
          </w:p>
          <w:p w:rsidR="002B77DC" w:rsidRDefault="002B77DC" w:rsidP="009956AA">
            <w:pPr>
              <w:pStyle w:val="CUERPOTEXTOTABLA"/>
              <w:jc w:val="right"/>
            </w:pPr>
            <w:r>
              <w:t>3.73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3 -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21x2.10</w:t>
            </w:r>
          </w:p>
          <w:p w:rsidR="002B77DC" w:rsidRDefault="002B77DC" w:rsidP="009956AA">
            <w:pPr>
              <w:pStyle w:val="CUERPOTEXTOTABLA"/>
              <w:jc w:val="right"/>
            </w:pPr>
            <w:r>
              <w:t>21x0.83</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44.10</w:t>
            </w:r>
          </w:p>
          <w:p w:rsidR="002B77DC" w:rsidRDefault="002B77DC" w:rsidP="009956AA">
            <w:pPr>
              <w:pStyle w:val="CUERPOTEXTOTABLA"/>
              <w:jc w:val="right"/>
            </w:pPr>
            <w:r>
              <w:t>17.40</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Totales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4.98</w:t>
            </w:r>
          </w:p>
          <w:p w:rsidR="002B77DC" w:rsidRDefault="002B77DC" w:rsidP="009956AA">
            <w:pPr>
              <w:pStyle w:val="CUERPOTEXTOTABLA"/>
              <w:jc w:val="right"/>
            </w:pPr>
            <w:r>
              <w:t>1.11</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176.40</w:t>
            </w:r>
          </w:p>
          <w:p w:rsidR="002B77DC" w:rsidRDefault="002B77DC" w:rsidP="009956AA">
            <w:pPr>
              <w:pStyle w:val="CUERPOTEXTOTABLA"/>
              <w:jc w:val="right"/>
            </w:pPr>
            <w:r>
              <w:t>69.60</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91.60</w:t>
            </w:r>
          </w:p>
          <w:p w:rsidR="002B77DC" w:rsidRDefault="002B77DC" w:rsidP="009956AA">
            <w:pPr>
              <w:pStyle w:val="CUERPOTEXTOTABLA"/>
              <w:jc w:val="right"/>
            </w:pPr>
            <w:r>
              <w:t>81.31</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 xml:space="preserve"> </w:t>
            </w:r>
          </w:p>
          <w:p w:rsidR="002B77DC" w:rsidRDefault="002B77DC" w:rsidP="009956AA">
            <w:pPr>
              <w:pStyle w:val="CUERPOTEXTOTABLA"/>
              <w:jc w:val="right"/>
            </w:pPr>
            <w:r>
              <w:t>152.02</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Total con mermas</w:t>
            </w:r>
          </w:p>
          <w:p w:rsidR="002B77DC" w:rsidRDefault="002B77DC" w:rsidP="009956AA">
            <w:pPr>
              <w:pStyle w:val="CUERPOTEXTOTABLA"/>
            </w:pPr>
            <w:r>
              <w:t>(10.00%)</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5.48</w:t>
            </w:r>
          </w:p>
          <w:p w:rsidR="002B77DC" w:rsidRDefault="002B77DC" w:rsidP="009956AA">
            <w:pPr>
              <w:pStyle w:val="CUERPOTEXTOTABLA"/>
              <w:jc w:val="right"/>
            </w:pPr>
            <w:r>
              <w:t>1.22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194.04</w:t>
            </w:r>
          </w:p>
          <w:p w:rsidR="002B77DC" w:rsidRDefault="002B77DC" w:rsidP="009956AA">
            <w:pPr>
              <w:pStyle w:val="CUERPOTEXTOTABLA"/>
              <w:jc w:val="right"/>
            </w:pPr>
            <w:r>
              <w:t>76.56</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100.76</w:t>
            </w:r>
          </w:p>
          <w:p w:rsidR="002B77DC" w:rsidRDefault="002B77DC" w:rsidP="009956AA">
            <w:pPr>
              <w:pStyle w:val="CUERPOTEXTOTABLA"/>
              <w:jc w:val="right"/>
            </w:pPr>
            <w:r>
              <w:t>89.44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 xml:space="preserve"> </w:t>
            </w:r>
          </w:p>
          <w:p w:rsidR="002B77DC" w:rsidRDefault="002B77DC" w:rsidP="009956AA">
            <w:pPr>
              <w:pStyle w:val="CUERPOTEXTOTABLA"/>
              <w:jc w:val="right"/>
            </w:pPr>
            <w:r>
              <w:t>167.22</w:t>
            </w:r>
          </w:p>
        </w:tc>
      </w:tr>
    </w:tbl>
    <w:p w:rsidR="002B77DC" w:rsidRDefault="002B77DC" w:rsidP="002B77DC">
      <w:pPr>
        <w:spacing w:after="0" w:line="2" w:lineRule="auto"/>
      </w:pPr>
    </w:p>
    <w:tbl>
      <w:tblPr>
        <w:tblW w:w="0" w:type="auto"/>
        <w:tblCellMar>
          <w:top w:w="28" w:type="dxa"/>
          <w:left w:w="28" w:type="dxa"/>
          <w:bottom w:w="28" w:type="dxa"/>
          <w:right w:w="28" w:type="dxa"/>
        </w:tblCellMar>
        <w:tblLook w:val="0000"/>
      </w:tblPr>
      <w:tblGrid>
        <w:gridCol w:w="4102"/>
        <w:gridCol w:w="1240"/>
        <w:gridCol w:w="686"/>
        <w:gridCol w:w="801"/>
        <w:gridCol w:w="801"/>
        <w:gridCol w:w="694"/>
      </w:tblGrid>
      <w:tr w:rsidR="002B77DC" w:rsidTr="009956AA">
        <w:trPr>
          <w:tblHeader/>
        </w:trPr>
        <w:tc>
          <w:tcPr>
            <w:tcW w:w="0" w:type="auto"/>
            <w:tcBorders>
              <w:top w:val="single" w:sz="0" w:space="0" w:color="000000"/>
              <w:left w:val="single" w:sz="0" w:space="0" w:color="000000"/>
              <w:bottom w:val="single" w:sz="0" w:space="0" w:color="000000"/>
            </w:tcBorders>
            <w:noWrap/>
          </w:tcPr>
          <w:p w:rsidR="002B77DC" w:rsidRDefault="002B77DC" w:rsidP="009956AA">
            <w:pPr>
              <w:pStyle w:val="CUERPOTEXTOTABLA"/>
            </w:pPr>
            <w:r>
              <w:t>Referencia: P02</w:t>
            </w:r>
          </w:p>
        </w:tc>
        <w:tc>
          <w:tcPr>
            <w:tcW w:w="0" w:type="auto"/>
            <w:tcBorders>
              <w:top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gridSpan w:val="3"/>
            <w:tcBorders>
              <w:top w:val="single" w:sz="0" w:space="0" w:color="000000"/>
              <w:left w:val="single" w:sz="0" w:space="0" w:color="000000"/>
              <w:bottom w:val="single" w:sz="0" w:space="0" w:color="000000"/>
              <w:right w:val="single" w:sz="0" w:space="0" w:color="000000"/>
            </w:tcBorders>
          </w:tcPr>
          <w:p w:rsidR="002B77DC" w:rsidRDefault="002B77DC" w:rsidP="009956AA">
            <w:pPr>
              <w:pStyle w:val="CUERPOTEXTOTABLA"/>
              <w:jc w:val="center"/>
            </w:pPr>
            <w:r>
              <w:t>B 500 S, Ys=1.15</w:t>
            </w:r>
          </w:p>
        </w:tc>
        <w:tc>
          <w:tcPr>
            <w:tcW w:w="0" w:type="auto"/>
            <w:tcBorders>
              <w:top w:val="single" w:sz="0" w:space="0" w:color="000000"/>
              <w:left w:val="single" w:sz="0" w:space="0" w:color="000000"/>
              <w:right w:val="single" w:sz="0" w:space="0" w:color="000000"/>
            </w:tcBorders>
            <w:noWrap/>
          </w:tcPr>
          <w:p w:rsidR="002B77DC" w:rsidRDefault="002B77DC" w:rsidP="009956AA">
            <w:pPr>
              <w:pStyle w:val="CUERPOTEXTOTABLA"/>
              <w:jc w:val="center"/>
            </w:pPr>
            <w:r>
              <w:t>Total</w:t>
            </w:r>
          </w:p>
        </w:tc>
      </w:tr>
      <w:tr w:rsidR="002B77DC" w:rsidTr="009956AA">
        <w:trPr>
          <w:tblHeader/>
        </w:trPr>
        <w:tc>
          <w:tcPr>
            <w:tcW w:w="0" w:type="auto"/>
            <w:tcBorders>
              <w:top w:val="single" w:sz="0" w:space="0" w:color="000000"/>
              <w:left w:val="single" w:sz="0" w:space="0" w:color="000000"/>
              <w:bottom w:val="single" w:sz="0" w:space="0" w:color="000000"/>
            </w:tcBorders>
            <w:noWrap/>
          </w:tcPr>
          <w:p w:rsidR="002B77DC" w:rsidRDefault="002B77DC" w:rsidP="009956AA">
            <w:pPr>
              <w:pStyle w:val="CUERPOTEXTOTABLA"/>
            </w:pPr>
            <w:r>
              <w:t>Nombre de armado</w:t>
            </w:r>
          </w:p>
        </w:tc>
        <w:tc>
          <w:tcPr>
            <w:tcW w:w="0" w:type="auto"/>
            <w:tcBorders>
              <w:top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Ø6</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Ø8</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Ø12</w:t>
            </w:r>
          </w:p>
        </w:tc>
        <w:tc>
          <w:tcPr>
            <w:tcW w:w="0" w:type="auto"/>
            <w:tcBorders>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Arranque - Armado longitudinal</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8x1.35</w:t>
            </w:r>
          </w:p>
          <w:p w:rsidR="002B77DC" w:rsidRDefault="002B77DC" w:rsidP="009956AA">
            <w:pPr>
              <w:pStyle w:val="CUERPOTEXTOTABLA"/>
              <w:jc w:val="right"/>
            </w:pPr>
            <w:r>
              <w:t>8x1.20</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10.80</w:t>
            </w:r>
          </w:p>
          <w:p w:rsidR="002B77DC" w:rsidRDefault="002B77DC" w:rsidP="009956AA">
            <w:pPr>
              <w:pStyle w:val="CUERPOTEXTOTABLA"/>
              <w:jc w:val="right"/>
            </w:pPr>
            <w:r>
              <w:t>9.59</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Arranque - Estribos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3x1.66</w:t>
            </w:r>
          </w:p>
          <w:p w:rsidR="002B77DC" w:rsidRDefault="002B77DC" w:rsidP="009956AA">
            <w:pPr>
              <w:pStyle w:val="CUERPOTEXTOTABLA"/>
              <w:jc w:val="right"/>
            </w:pPr>
            <w:r>
              <w:t>3x0.37</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4.98</w:t>
            </w:r>
          </w:p>
          <w:p w:rsidR="002B77DC" w:rsidRDefault="002B77DC" w:rsidP="009956AA">
            <w:pPr>
              <w:pStyle w:val="CUERPOTEXTOTABLA"/>
              <w:jc w:val="right"/>
            </w:pPr>
            <w:r>
              <w:t>1.11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Armado base - Parrilla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13x1.40</w:t>
            </w:r>
          </w:p>
          <w:p w:rsidR="002B77DC" w:rsidRDefault="002B77DC" w:rsidP="009956AA">
            <w:pPr>
              <w:pStyle w:val="CUERPOTEXTOTABLA"/>
              <w:jc w:val="right"/>
            </w:pPr>
            <w:r>
              <w:t>13x1.24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18.20</w:t>
            </w:r>
          </w:p>
          <w:p w:rsidR="002B77DC" w:rsidRDefault="002B77DC" w:rsidP="009956AA">
            <w:pPr>
              <w:pStyle w:val="CUERPOTEXTOTABLA"/>
              <w:jc w:val="right"/>
            </w:pPr>
            <w:r>
              <w:t>16.16</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Armado base - Parrilla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13x1.40</w:t>
            </w:r>
          </w:p>
          <w:p w:rsidR="002B77DC" w:rsidRDefault="002B77DC" w:rsidP="009956AA">
            <w:pPr>
              <w:pStyle w:val="CUERPOTEXTOTABLA"/>
              <w:jc w:val="right"/>
            </w:pPr>
            <w:r>
              <w:t>13x1.24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18.20</w:t>
            </w:r>
          </w:p>
          <w:p w:rsidR="002B77DC" w:rsidRDefault="002B77DC" w:rsidP="009956AA">
            <w:pPr>
              <w:pStyle w:val="CUERPOTEXTOTABLA"/>
              <w:jc w:val="right"/>
            </w:pPr>
            <w:r>
              <w:t>16.16</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0 -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5x1.40</w:t>
            </w:r>
          </w:p>
          <w:p w:rsidR="002B77DC" w:rsidRDefault="002B77DC" w:rsidP="009956AA">
            <w:pPr>
              <w:pStyle w:val="CUERPOTEXTOTABLA"/>
              <w:jc w:val="right"/>
            </w:pPr>
            <w:r>
              <w:t>5x1.24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7.00</w:t>
            </w:r>
          </w:p>
          <w:p w:rsidR="002B77DC" w:rsidRDefault="002B77DC" w:rsidP="009956AA">
            <w:pPr>
              <w:pStyle w:val="CUERPOTEXTOTABLA"/>
              <w:jc w:val="right"/>
            </w:pPr>
            <w:r>
              <w:t>6.21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lastRenderedPageBreak/>
              <w:t>Viga paralela X - Viga 0 -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3x1.40</w:t>
            </w:r>
          </w:p>
          <w:p w:rsidR="002B77DC" w:rsidRDefault="002B77DC" w:rsidP="009956AA">
            <w:pPr>
              <w:pStyle w:val="CUERPOTEXTOTABLA"/>
              <w:jc w:val="right"/>
            </w:pPr>
            <w:r>
              <w:t>3x1.24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4.20</w:t>
            </w:r>
          </w:p>
          <w:p w:rsidR="002B77DC" w:rsidRDefault="002B77DC" w:rsidP="009956AA">
            <w:pPr>
              <w:pStyle w:val="CUERPOTEXTOTABLA"/>
              <w:jc w:val="right"/>
            </w:pPr>
            <w:r>
              <w:t>3.73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0 -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21x2.20</w:t>
            </w:r>
          </w:p>
          <w:p w:rsidR="002B77DC" w:rsidRDefault="002B77DC" w:rsidP="009956AA">
            <w:pPr>
              <w:pStyle w:val="CUERPOTEXTOTABLA"/>
              <w:jc w:val="right"/>
            </w:pPr>
            <w:r>
              <w:t>21x0.87</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46.20</w:t>
            </w:r>
          </w:p>
          <w:p w:rsidR="002B77DC" w:rsidRDefault="002B77DC" w:rsidP="009956AA">
            <w:pPr>
              <w:pStyle w:val="CUERPOTEXTOTABLA"/>
              <w:jc w:val="right"/>
            </w:pPr>
            <w:r>
              <w:t>18.23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2 -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5x1.40</w:t>
            </w:r>
          </w:p>
          <w:p w:rsidR="002B77DC" w:rsidRDefault="002B77DC" w:rsidP="009956AA">
            <w:pPr>
              <w:pStyle w:val="CUERPOTEXTOTABLA"/>
              <w:jc w:val="right"/>
            </w:pPr>
            <w:r>
              <w:t>5x1.24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7.00</w:t>
            </w:r>
          </w:p>
          <w:p w:rsidR="002B77DC" w:rsidRDefault="002B77DC" w:rsidP="009956AA">
            <w:pPr>
              <w:pStyle w:val="CUERPOTEXTOTABLA"/>
              <w:jc w:val="right"/>
            </w:pPr>
            <w:r>
              <w:t>6.21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2 -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3x1.40</w:t>
            </w:r>
          </w:p>
          <w:p w:rsidR="002B77DC" w:rsidRDefault="002B77DC" w:rsidP="009956AA">
            <w:pPr>
              <w:pStyle w:val="CUERPOTEXTOTABLA"/>
              <w:jc w:val="right"/>
            </w:pPr>
            <w:r>
              <w:t>3x1.24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4.20</w:t>
            </w:r>
          </w:p>
          <w:p w:rsidR="002B77DC" w:rsidRDefault="002B77DC" w:rsidP="009956AA">
            <w:pPr>
              <w:pStyle w:val="CUERPOTEXTOTABLA"/>
              <w:jc w:val="right"/>
            </w:pPr>
            <w:r>
              <w:t>3.73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2 -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21x2.20</w:t>
            </w:r>
          </w:p>
          <w:p w:rsidR="002B77DC" w:rsidRDefault="002B77DC" w:rsidP="009956AA">
            <w:pPr>
              <w:pStyle w:val="CUERPOTEXTOTABLA"/>
              <w:jc w:val="right"/>
            </w:pPr>
            <w:r>
              <w:t>21x0.87</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46.20</w:t>
            </w:r>
          </w:p>
          <w:p w:rsidR="002B77DC" w:rsidRDefault="002B77DC" w:rsidP="009956AA">
            <w:pPr>
              <w:pStyle w:val="CUERPOTEXTOTABLA"/>
              <w:jc w:val="right"/>
            </w:pPr>
            <w:r>
              <w:t>18.23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1 -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5x1.40</w:t>
            </w:r>
          </w:p>
          <w:p w:rsidR="002B77DC" w:rsidRDefault="002B77DC" w:rsidP="009956AA">
            <w:pPr>
              <w:pStyle w:val="CUERPOTEXTOTABLA"/>
              <w:jc w:val="right"/>
            </w:pPr>
            <w:r>
              <w:t>5x1.24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7.00</w:t>
            </w:r>
          </w:p>
          <w:p w:rsidR="002B77DC" w:rsidRDefault="002B77DC" w:rsidP="009956AA">
            <w:pPr>
              <w:pStyle w:val="CUERPOTEXTOTABLA"/>
              <w:jc w:val="right"/>
            </w:pPr>
            <w:r>
              <w:t>6.21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1 -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3x1.40</w:t>
            </w:r>
          </w:p>
          <w:p w:rsidR="002B77DC" w:rsidRDefault="002B77DC" w:rsidP="009956AA">
            <w:pPr>
              <w:pStyle w:val="CUERPOTEXTOTABLA"/>
              <w:jc w:val="right"/>
            </w:pPr>
            <w:r>
              <w:t>3x1.24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4.20</w:t>
            </w:r>
          </w:p>
          <w:p w:rsidR="002B77DC" w:rsidRDefault="002B77DC" w:rsidP="009956AA">
            <w:pPr>
              <w:pStyle w:val="CUERPOTEXTOTABLA"/>
              <w:jc w:val="right"/>
            </w:pPr>
            <w:r>
              <w:t>3.73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1 -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21x2.20</w:t>
            </w:r>
          </w:p>
          <w:p w:rsidR="002B77DC" w:rsidRDefault="002B77DC" w:rsidP="009956AA">
            <w:pPr>
              <w:pStyle w:val="CUERPOTEXTOTABLA"/>
              <w:jc w:val="right"/>
            </w:pPr>
            <w:r>
              <w:t>21x0.87</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46.20</w:t>
            </w:r>
          </w:p>
          <w:p w:rsidR="002B77DC" w:rsidRDefault="002B77DC" w:rsidP="009956AA">
            <w:pPr>
              <w:pStyle w:val="CUERPOTEXTOTABLA"/>
              <w:jc w:val="right"/>
            </w:pPr>
            <w:r>
              <w:t>18.23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3 -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5x1.40</w:t>
            </w:r>
          </w:p>
          <w:p w:rsidR="002B77DC" w:rsidRDefault="002B77DC" w:rsidP="009956AA">
            <w:pPr>
              <w:pStyle w:val="CUERPOTEXTOTABLA"/>
              <w:jc w:val="right"/>
            </w:pPr>
            <w:r>
              <w:t>5x1.24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7.00</w:t>
            </w:r>
          </w:p>
          <w:p w:rsidR="002B77DC" w:rsidRDefault="002B77DC" w:rsidP="009956AA">
            <w:pPr>
              <w:pStyle w:val="CUERPOTEXTOTABLA"/>
              <w:jc w:val="right"/>
            </w:pPr>
            <w:r>
              <w:t>6.21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3 -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3x1.40</w:t>
            </w:r>
          </w:p>
          <w:p w:rsidR="002B77DC" w:rsidRDefault="002B77DC" w:rsidP="009956AA">
            <w:pPr>
              <w:pStyle w:val="CUERPOTEXTOTABLA"/>
              <w:jc w:val="right"/>
            </w:pPr>
            <w:r>
              <w:t>3x1.24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4.20</w:t>
            </w:r>
          </w:p>
          <w:p w:rsidR="002B77DC" w:rsidRDefault="002B77DC" w:rsidP="009956AA">
            <w:pPr>
              <w:pStyle w:val="CUERPOTEXTOTABLA"/>
              <w:jc w:val="right"/>
            </w:pPr>
            <w:r>
              <w:t>3.73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3 -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21x2.20</w:t>
            </w:r>
          </w:p>
          <w:p w:rsidR="002B77DC" w:rsidRDefault="002B77DC" w:rsidP="009956AA">
            <w:pPr>
              <w:pStyle w:val="CUERPOTEXTOTABLA"/>
              <w:jc w:val="right"/>
            </w:pPr>
            <w:r>
              <w:t>21x0.87</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46.20</w:t>
            </w:r>
          </w:p>
          <w:p w:rsidR="002B77DC" w:rsidRDefault="002B77DC" w:rsidP="009956AA">
            <w:pPr>
              <w:pStyle w:val="CUERPOTEXTOTABLA"/>
              <w:jc w:val="right"/>
            </w:pPr>
            <w:r>
              <w:t>18.23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Totales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4.98</w:t>
            </w:r>
          </w:p>
          <w:p w:rsidR="002B77DC" w:rsidRDefault="002B77DC" w:rsidP="009956AA">
            <w:pPr>
              <w:pStyle w:val="CUERPOTEXTOTABLA"/>
              <w:jc w:val="right"/>
            </w:pPr>
            <w:r>
              <w:t>1.11</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184.80</w:t>
            </w:r>
          </w:p>
          <w:p w:rsidR="002B77DC" w:rsidRDefault="002B77DC" w:rsidP="009956AA">
            <w:pPr>
              <w:pStyle w:val="CUERPOTEXTOTABLA"/>
              <w:jc w:val="right"/>
            </w:pPr>
            <w:r>
              <w:t>72.92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92.00</w:t>
            </w:r>
          </w:p>
          <w:p w:rsidR="002B77DC" w:rsidRDefault="002B77DC" w:rsidP="009956AA">
            <w:pPr>
              <w:pStyle w:val="CUERPOTEXTOTABLA"/>
              <w:jc w:val="right"/>
            </w:pPr>
            <w:r>
              <w:t>81.67</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 xml:space="preserve"> </w:t>
            </w:r>
          </w:p>
          <w:p w:rsidR="002B77DC" w:rsidRDefault="002B77DC" w:rsidP="009956AA">
            <w:pPr>
              <w:pStyle w:val="CUERPOTEXTOTABLA"/>
              <w:jc w:val="right"/>
            </w:pPr>
            <w:r>
              <w:t>155.70</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Total con mermas</w:t>
            </w:r>
          </w:p>
          <w:p w:rsidR="002B77DC" w:rsidRDefault="002B77DC" w:rsidP="009956AA">
            <w:pPr>
              <w:pStyle w:val="CUERPOTEXTOTABLA"/>
            </w:pPr>
            <w:r>
              <w:t>(10.00%)</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5.48</w:t>
            </w:r>
          </w:p>
          <w:p w:rsidR="002B77DC" w:rsidRDefault="002B77DC" w:rsidP="009956AA">
            <w:pPr>
              <w:pStyle w:val="CUERPOTEXTOTABLA"/>
              <w:jc w:val="right"/>
            </w:pPr>
            <w:r>
              <w:t>1.22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203.28</w:t>
            </w:r>
          </w:p>
          <w:p w:rsidR="002B77DC" w:rsidRDefault="002B77DC" w:rsidP="009956AA">
            <w:pPr>
              <w:pStyle w:val="CUERPOTEXTOTABLA"/>
              <w:jc w:val="right"/>
            </w:pPr>
            <w:r>
              <w:t>80.21</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101.20</w:t>
            </w:r>
          </w:p>
          <w:p w:rsidR="002B77DC" w:rsidRDefault="002B77DC" w:rsidP="009956AA">
            <w:pPr>
              <w:pStyle w:val="CUERPOTEXTOTABLA"/>
              <w:jc w:val="right"/>
            </w:pPr>
            <w:r>
              <w:t>89.84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 xml:space="preserve"> </w:t>
            </w:r>
          </w:p>
          <w:p w:rsidR="002B77DC" w:rsidRDefault="002B77DC" w:rsidP="009956AA">
            <w:pPr>
              <w:pStyle w:val="CUERPOTEXTOTABLA"/>
              <w:jc w:val="right"/>
            </w:pPr>
            <w:r>
              <w:t>171.27</w:t>
            </w:r>
          </w:p>
        </w:tc>
      </w:tr>
    </w:tbl>
    <w:p w:rsidR="002B77DC" w:rsidRDefault="002B77DC" w:rsidP="002B77DC">
      <w:pPr>
        <w:spacing w:after="0" w:line="2" w:lineRule="auto"/>
      </w:pPr>
    </w:p>
    <w:tbl>
      <w:tblPr>
        <w:tblW w:w="0" w:type="auto"/>
        <w:tblCellMar>
          <w:top w:w="28" w:type="dxa"/>
          <w:left w:w="28" w:type="dxa"/>
          <w:bottom w:w="28" w:type="dxa"/>
          <w:right w:w="28" w:type="dxa"/>
        </w:tblCellMar>
        <w:tblLook w:val="0000"/>
      </w:tblPr>
      <w:tblGrid>
        <w:gridCol w:w="4102"/>
        <w:gridCol w:w="1240"/>
        <w:gridCol w:w="686"/>
        <w:gridCol w:w="801"/>
        <w:gridCol w:w="801"/>
        <w:gridCol w:w="686"/>
        <w:gridCol w:w="694"/>
      </w:tblGrid>
      <w:tr w:rsidR="002B77DC" w:rsidTr="009956AA">
        <w:trPr>
          <w:tblHeader/>
        </w:trPr>
        <w:tc>
          <w:tcPr>
            <w:tcW w:w="0" w:type="auto"/>
            <w:tcBorders>
              <w:top w:val="single" w:sz="0" w:space="0" w:color="000000"/>
              <w:left w:val="single" w:sz="0" w:space="0" w:color="000000"/>
              <w:bottom w:val="single" w:sz="0" w:space="0" w:color="000000"/>
            </w:tcBorders>
            <w:noWrap/>
          </w:tcPr>
          <w:p w:rsidR="002B77DC" w:rsidRDefault="002B77DC" w:rsidP="009956AA">
            <w:pPr>
              <w:pStyle w:val="CUERPOTEXTOTABLA"/>
            </w:pPr>
            <w:r>
              <w:t>Referencia: P03</w:t>
            </w:r>
          </w:p>
        </w:tc>
        <w:tc>
          <w:tcPr>
            <w:tcW w:w="0" w:type="auto"/>
            <w:tcBorders>
              <w:top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gridSpan w:val="4"/>
            <w:tcBorders>
              <w:top w:val="single" w:sz="0" w:space="0" w:color="000000"/>
              <w:left w:val="single" w:sz="0" w:space="0" w:color="000000"/>
              <w:bottom w:val="single" w:sz="0" w:space="0" w:color="000000"/>
              <w:right w:val="single" w:sz="0" w:space="0" w:color="000000"/>
            </w:tcBorders>
          </w:tcPr>
          <w:p w:rsidR="002B77DC" w:rsidRDefault="002B77DC" w:rsidP="009956AA">
            <w:pPr>
              <w:pStyle w:val="CUERPOTEXTOTABLA"/>
              <w:jc w:val="center"/>
            </w:pPr>
            <w:r>
              <w:t>B 500 S, Ys=1.15</w:t>
            </w:r>
          </w:p>
        </w:tc>
        <w:tc>
          <w:tcPr>
            <w:tcW w:w="0" w:type="auto"/>
            <w:tcBorders>
              <w:top w:val="single" w:sz="0" w:space="0" w:color="000000"/>
              <w:left w:val="single" w:sz="0" w:space="0" w:color="000000"/>
              <w:right w:val="single" w:sz="0" w:space="0" w:color="000000"/>
            </w:tcBorders>
            <w:noWrap/>
          </w:tcPr>
          <w:p w:rsidR="002B77DC" w:rsidRDefault="002B77DC" w:rsidP="009956AA">
            <w:pPr>
              <w:pStyle w:val="CUERPOTEXTOTABLA"/>
              <w:jc w:val="center"/>
            </w:pPr>
            <w:r>
              <w:t>Total</w:t>
            </w:r>
          </w:p>
        </w:tc>
      </w:tr>
      <w:tr w:rsidR="002B77DC" w:rsidTr="009956AA">
        <w:trPr>
          <w:tblHeader/>
        </w:trPr>
        <w:tc>
          <w:tcPr>
            <w:tcW w:w="0" w:type="auto"/>
            <w:tcBorders>
              <w:top w:val="single" w:sz="0" w:space="0" w:color="000000"/>
              <w:left w:val="single" w:sz="0" w:space="0" w:color="000000"/>
              <w:bottom w:val="single" w:sz="0" w:space="0" w:color="000000"/>
            </w:tcBorders>
            <w:noWrap/>
          </w:tcPr>
          <w:p w:rsidR="002B77DC" w:rsidRDefault="002B77DC" w:rsidP="009956AA">
            <w:pPr>
              <w:pStyle w:val="CUERPOTEXTOTABLA"/>
            </w:pPr>
            <w:r>
              <w:t>Nombre de armado</w:t>
            </w:r>
          </w:p>
        </w:tc>
        <w:tc>
          <w:tcPr>
            <w:tcW w:w="0" w:type="auto"/>
            <w:tcBorders>
              <w:top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Ø6</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Ø8</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Ø12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Ø16</w:t>
            </w:r>
          </w:p>
        </w:tc>
        <w:tc>
          <w:tcPr>
            <w:tcW w:w="0" w:type="auto"/>
            <w:tcBorders>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Arranque - Armado longitudinal</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8x1.60</w:t>
            </w:r>
          </w:p>
          <w:p w:rsidR="002B77DC" w:rsidRDefault="002B77DC" w:rsidP="009956AA">
            <w:pPr>
              <w:pStyle w:val="CUERPOTEXTOTABLA"/>
              <w:jc w:val="right"/>
            </w:pPr>
            <w:r>
              <w:t>8x1.42</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12.80</w:t>
            </w:r>
          </w:p>
          <w:p w:rsidR="002B77DC" w:rsidRDefault="002B77DC" w:rsidP="009956AA">
            <w:pPr>
              <w:pStyle w:val="CUERPOTEXTOTABLA"/>
              <w:jc w:val="right"/>
            </w:pPr>
            <w:r>
              <w:t>11.36</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Arranque - Estribos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3x1.66</w:t>
            </w:r>
          </w:p>
          <w:p w:rsidR="002B77DC" w:rsidRDefault="002B77DC" w:rsidP="009956AA">
            <w:pPr>
              <w:pStyle w:val="CUERPOTEXTOTABLA"/>
              <w:jc w:val="right"/>
            </w:pPr>
            <w:r>
              <w:t>3x0.37</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4.98</w:t>
            </w:r>
          </w:p>
          <w:p w:rsidR="002B77DC" w:rsidRDefault="002B77DC" w:rsidP="009956AA">
            <w:pPr>
              <w:pStyle w:val="CUERPOTEXTOTABLA"/>
              <w:jc w:val="right"/>
            </w:pPr>
            <w:r>
              <w:t>1.11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Armado base - Parrilla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19x1.40</w:t>
            </w:r>
          </w:p>
          <w:p w:rsidR="002B77DC" w:rsidRDefault="002B77DC" w:rsidP="009956AA">
            <w:pPr>
              <w:pStyle w:val="CUERPOTEXTOTABLA"/>
              <w:jc w:val="right"/>
            </w:pPr>
            <w:r>
              <w:t>19x1.24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26.60</w:t>
            </w:r>
          </w:p>
          <w:p w:rsidR="002B77DC" w:rsidRDefault="002B77DC" w:rsidP="009956AA">
            <w:pPr>
              <w:pStyle w:val="CUERPOTEXTOTABLA"/>
              <w:jc w:val="right"/>
            </w:pPr>
            <w:r>
              <w:t>23.62</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Armado base - Parrilla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19x1.40</w:t>
            </w:r>
          </w:p>
          <w:p w:rsidR="002B77DC" w:rsidRDefault="002B77DC" w:rsidP="009956AA">
            <w:pPr>
              <w:pStyle w:val="CUERPOTEXTOTABLA"/>
              <w:jc w:val="right"/>
            </w:pPr>
            <w:r>
              <w:t>19x1.24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26.60</w:t>
            </w:r>
          </w:p>
          <w:p w:rsidR="002B77DC" w:rsidRDefault="002B77DC" w:rsidP="009956AA">
            <w:pPr>
              <w:pStyle w:val="CUERPOTEXTOTABLA"/>
              <w:jc w:val="right"/>
            </w:pPr>
            <w:r>
              <w:t>23.62</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0 -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3x1.70</w:t>
            </w:r>
          </w:p>
          <w:p w:rsidR="002B77DC" w:rsidRDefault="002B77DC" w:rsidP="009956AA">
            <w:pPr>
              <w:pStyle w:val="CUERPOTEXTOTABLA"/>
              <w:jc w:val="right"/>
            </w:pPr>
            <w:r>
              <w:t>3x2.68</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5.10</w:t>
            </w:r>
          </w:p>
          <w:p w:rsidR="002B77DC" w:rsidRDefault="002B77DC" w:rsidP="009956AA">
            <w:pPr>
              <w:pStyle w:val="CUERPOTEXTOTABLA"/>
              <w:jc w:val="right"/>
            </w:pPr>
            <w:r>
              <w:t>8.05</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0 -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3x1.40</w:t>
            </w:r>
          </w:p>
          <w:p w:rsidR="002B77DC" w:rsidRDefault="002B77DC" w:rsidP="009956AA">
            <w:pPr>
              <w:pStyle w:val="CUERPOTEXTOTABLA"/>
              <w:jc w:val="right"/>
            </w:pPr>
            <w:r>
              <w:t>3x1.24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4.20</w:t>
            </w:r>
          </w:p>
          <w:p w:rsidR="002B77DC" w:rsidRDefault="002B77DC" w:rsidP="009956AA">
            <w:pPr>
              <w:pStyle w:val="CUERPOTEXTOTABLA"/>
              <w:jc w:val="right"/>
            </w:pPr>
            <w:r>
              <w:t>3.73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0 -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21x2.71</w:t>
            </w:r>
          </w:p>
          <w:p w:rsidR="002B77DC" w:rsidRDefault="002B77DC" w:rsidP="009956AA">
            <w:pPr>
              <w:pStyle w:val="CUERPOTEXTOTABLA"/>
              <w:jc w:val="right"/>
            </w:pPr>
            <w:r>
              <w:t>21x1.07</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56.91</w:t>
            </w:r>
          </w:p>
          <w:p w:rsidR="002B77DC" w:rsidRDefault="002B77DC" w:rsidP="009956AA">
            <w:pPr>
              <w:pStyle w:val="CUERPOTEXTOTABLA"/>
              <w:jc w:val="right"/>
            </w:pPr>
            <w:r>
              <w:t>22.46</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2 -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3x1.70</w:t>
            </w:r>
          </w:p>
          <w:p w:rsidR="002B77DC" w:rsidRDefault="002B77DC" w:rsidP="009956AA">
            <w:pPr>
              <w:pStyle w:val="CUERPOTEXTOTABLA"/>
              <w:jc w:val="right"/>
            </w:pPr>
            <w:r>
              <w:t>3x2.68</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5.10</w:t>
            </w:r>
          </w:p>
          <w:p w:rsidR="002B77DC" w:rsidRDefault="002B77DC" w:rsidP="009956AA">
            <w:pPr>
              <w:pStyle w:val="CUERPOTEXTOTABLA"/>
              <w:jc w:val="right"/>
            </w:pPr>
            <w:r>
              <w:t>8.05</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2 -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3x1.40</w:t>
            </w:r>
          </w:p>
          <w:p w:rsidR="002B77DC" w:rsidRDefault="002B77DC" w:rsidP="009956AA">
            <w:pPr>
              <w:pStyle w:val="CUERPOTEXTOTABLA"/>
              <w:jc w:val="right"/>
            </w:pPr>
            <w:r>
              <w:t>3x1.24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4.20</w:t>
            </w:r>
          </w:p>
          <w:p w:rsidR="002B77DC" w:rsidRDefault="002B77DC" w:rsidP="009956AA">
            <w:pPr>
              <w:pStyle w:val="CUERPOTEXTOTABLA"/>
              <w:jc w:val="right"/>
            </w:pPr>
            <w:r>
              <w:t>3.73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2 -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21x2.71</w:t>
            </w:r>
          </w:p>
          <w:p w:rsidR="002B77DC" w:rsidRDefault="002B77DC" w:rsidP="009956AA">
            <w:pPr>
              <w:pStyle w:val="CUERPOTEXTOTABLA"/>
              <w:jc w:val="right"/>
            </w:pPr>
            <w:r>
              <w:t>21x1.07</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56.91</w:t>
            </w:r>
          </w:p>
          <w:p w:rsidR="002B77DC" w:rsidRDefault="002B77DC" w:rsidP="009956AA">
            <w:pPr>
              <w:pStyle w:val="CUERPOTEXTOTABLA"/>
              <w:jc w:val="right"/>
            </w:pPr>
            <w:r>
              <w:t>22.46</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1 -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3x1.70</w:t>
            </w:r>
          </w:p>
          <w:p w:rsidR="002B77DC" w:rsidRDefault="002B77DC" w:rsidP="009956AA">
            <w:pPr>
              <w:pStyle w:val="CUERPOTEXTOTABLA"/>
              <w:jc w:val="right"/>
            </w:pPr>
            <w:r>
              <w:t>3x2.68</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5.10</w:t>
            </w:r>
          </w:p>
          <w:p w:rsidR="002B77DC" w:rsidRDefault="002B77DC" w:rsidP="009956AA">
            <w:pPr>
              <w:pStyle w:val="CUERPOTEXTOTABLA"/>
              <w:jc w:val="right"/>
            </w:pPr>
            <w:r>
              <w:t>8.05</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1 -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3x1.40</w:t>
            </w:r>
          </w:p>
          <w:p w:rsidR="002B77DC" w:rsidRDefault="002B77DC" w:rsidP="009956AA">
            <w:pPr>
              <w:pStyle w:val="CUERPOTEXTOTABLA"/>
              <w:jc w:val="right"/>
            </w:pPr>
            <w:r>
              <w:t>3x1.24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4.20</w:t>
            </w:r>
          </w:p>
          <w:p w:rsidR="002B77DC" w:rsidRDefault="002B77DC" w:rsidP="009956AA">
            <w:pPr>
              <w:pStyle w:val="CUERPOTEXTOTABLA"/>
              <w:jc w:val="right"/>
            </w:pPr>
            <w:r>
              <w:t>3.73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1 -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21x2.71</w:t>
            </w:r>
          </w:p>
          <w:p w:rsidR="002B77DC" w:rsidRDefault="002B77DC" w:rsidP="009956AA">
            <w:pPr>
              <w:pStyle w:val="CUERPOTEXTOTABLA"/>
              <w:jc w:val="right"/>
            </w:pPr>
            <w:r>
              <w:t>21x1.07</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56.91</w:t>
            </w:r>
          </w:p>
          <w:p w:rsidR="002B77DC" w:rsidRDefault="002B77DC" w:rsidP="009956AA">
            <w:pPr>
              <w:pStyle w:val="CUERPOTEXTOTABLA"/>
              <w:jc w:val="right"/>
            </w:pPr>
            <w:r>
              <w:t>22.46</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lastRenderedPageBreak/>
              <w:t>Viga paralela Y - Viga 3 -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3x1.70</w:t>
            </w:r>
          </w:p>
          <w:p w:rsidR="002B77DC" w:rsidRDefault="002B77DC" w:rsidP="009956AA">
            <w:pPr>
              <w:pStyle w:val="CUERPOTEXTOTABLA"/>
              <w:jc w:val="right"/>
            </w:pPr>
            <w:r>
              <w:t>3x2.68</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5.10</w:t>
            </w:r>
          </w:p>
          <w:p w:rsidR="002B77DC" w:rsidRDefault="002B77DC" w:rsidP="009956AA">
            <w:pPr>
              <w:pStyle w:val="CUERPOTEXTOTABLA"/>
              <w:jc w:val="right"/>
            </w:pPr>
            <w:r>
              <w:t>8.05</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3 -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3x1.40</w:t>
            </w:r>
          </w:p>
          <w:p w:rsidR="002B77DC" w:rsidRDefault="002B77DC" w:rsidP="009956AA">
            <w:pPr>
              <w:pStyle w:val="CUERPOTEXTOTABLA"/>
              <w:jc w:val="right"/>
            </w:pPr>
            <w:r>
              <w:t>3x1.24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4.20</w:t>
            </w:r>
          </w:p>
          <w:p w:rsidR="002B77DC" w:rsidRDefault="002B77DC" w:rsidP="009956AA">
            <w:pPr>
              <w:pStyle w:val="CUERPOTEXTOTABLA"/>
              <w:jc w:val="right"/>
            </w:pPr>
            <w:r>
              <w:t>3.73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3 -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21x2.71</w:t>
            </w:r>
          </w:p>
          <w:p w:rsidR="002B77DC" w:rsidRDefault="002B77DC" w:rsidP="009956AA">
            <w:pPr>
              <w:pStyle w:val="CUERPOTEXTOTABLA"/>
              <w:jc w:val="right"/>
            </w:pPr>
            <w:r>
              <w:t>21x1.07</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56.91</w:t>
            </w:r>
          </w:p>
          <w:p w:rsidR="002B77DC" w:rsidRDefault="002B77DC" w:rsidP="009956AA">
            <w:pPr>
              <w:pStyle w:val="CUERPOTEXTOTABLA"/>
              <w:jc w:val="right"/>
            </w:pPr>
            <w:r>
              <w:t>22.46</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Totales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4.98</w:t>
            </w:r>
          </w:p>
          <w:p w:rsidR="002B77DC" w:rsidRDefault="002B77DC" w:rsidP="009956AA">
            <w:pPr>
              <w:pStyle w:val="CUERPOTEXTOTABLA"/>
              <w:jc w:val="right"/>
            </w:pPr>
            <w:r>
              <w:t>1.11</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227.64</w:t>
            </w:r>
          </w:p>
          <w:p w:rsidR="002B77DC" w:rsidRDefault="002B77DC" w:rsidP="009956AA">
            <w:pPr>
              <w:pStyle w:val="CUERPOTEXTOTABLA"/>
              <w:jc w:val="right"/>
            </w:pPr>
            <w:r>
              <w:t>89.84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82.80</w:t>
            </w:r>
          </w:p>
          <w:p w:rsidR="002B77DC" w:rsidRDefault="002B77DC" w:rsidP="009956AA">
            <w:pPr>
              <w:pStyle w:val="CUERPOTEXTOTABLA"/>
              <w:jc w:val="right"/>
            </w:pPr>
            <w:r>
              <w:t>73.52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20.40</w:t>
            </w:r>
          </w:p>
          <w:p w:rsidR="002B77DC" w:rsidRDefault="002B77DC" w:rsidP="009956AA">
            <w:pPr>
              <w:pStyle w:val="CUERPOTEXTOTABLA"/>
              <w:jc w:val="right"/>
            </w:pPr>
            <w:r>
              <w:t>32.20</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 xml:space="preserve"> </w:t>
            </w:r>
          </w:p>
          <w:p w:rsidR="002B77DC" w:rsidRDefault="002B77DC" w:rsidP="009956AA">
            <w:pPr>
              <w:pStyle w:val="CUERPOTEXTOTABLA"/>
              <w:jc w:val="right"/>
            </w:pPr>
            <w:r>
              <w:t>196.67</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Total con mermas</w:t>
            </w:r>
          </w:p>
          <w:p w:rsidR="002B77DC" w:rsidRDefault="002B77DC" w:rsidP="009956AA">
            <w:pPr>
              <w:pStyle w:val="CUERPOTEXTOTABLA"/>
            </w:pPr>
            <w:r>
              <w:t>(10.00%)</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5.48</w:t>
            </w:r>
          </w:p>
          <w:p w:rsidR="002B77DC" w:rsidRDefault="002B77DC" w:rsidP="009956AA">
            <w:pPr>
              <w:pStyle w:val="CUERPOTEXTOTABLA"/>
              <w:jc w:val="right"/>
            </w:pPr>
            <w:r>
              <w:t>1.22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250.40</w:t>
            </w:r>
          </w:p>
          <w:p w:rsidR="002B77DC" w:rsidRDefault="002B77DC" w:rsidP="009956AA">
            <w:pPr>
              <w:pStyle w:val="CUERPOTEXTOTABLA"/>
              <w:jc w:val="right"/>
            </w:pPr>
            <w:r>
              <w:t>98.83</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91.08</w:t>
            </w:r>
          </w:p>
          <w:p w:rsidR="002B77DC" w:rsidRDefault="002B77DC" w:rsidP="009956AA">
            <w:pPr>
              <w:pStyle w:val="CUERPOTEXTOTABLA"/>
              <w:jc w:val="right"/>
            </w:pPr>
            <w:r>
              <w:t>80.87</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22.44</w:t>
            </w:r>
          </w:p>
          <w:p w:rsidR="002B77DC" w:rsidRDefault="002B77DC" w:rsidP="009956AA">
            <w:pPr>
              <w:pStyle w:val="CUERPOTEXTOTABLA"/>
              <w:jc w:val="right"/>
            </w:pPr>
            <w:r>
              <w:t>35.42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 xml:space="preserve"> </w:t>
            </w:r>
          </w:p>
          <w:p w:rsidR="002B77DC" w:rsidRDefault="002B77DC" w:rsidP="009956AA">
            <w:pPr>
              <w:pStyle w:val="CUERPOTEXTOTABLA"/>
              <w:jc w:val="right"/>
            </w:pPr>
            <w:r>
              <w:t>216.34</w:t>
            </w:r>
          </w:p>
        </w:tc>
      </w:tr>
    </w:tbl>
    <w:p w:rsidR="002B77DC" w:rsidRDefault="002B77DC" w:rsidP="002B77DC">
      <w:pPr>
        <w:spacing w:after="0" w:line="2" w:lineRule="auto"/>
      </w:pPr>
    </w:p>
    <w:tbl>
      <w:tblPr>
        <w:tblW w:w="0" w:type="auto"/>
        <w:tblCellMar>
          <w:top w:w="28" w:type="dxa"/>
          <w:left w:w="28" w:type="dxa"/>
          <w:bottom w:w="28" w:type="dxa"/>
          <w:right w:w="28" w:type="dxa"/>
        </w:tblCellMar>
        <w:tblLook w:val="0000"/>
      </w:tblPr>
      <w:tblGrid>
        <w:gridCol w:w="3766"/>
        <w:gridCol w:w="1240"/>
        <w:gridCol w:w="686"/>
        <w:gridCol w:w="801"/>
        <w:gridCol w:w="694"/>
        <w:gridCol w:w="1455"/>
        <w:gridCol w:w="694"/>
      </w:tblGrid>
      <w:tr w:rsidR="002B77DC" w:rsidTr="009956AA">
        <w:trPr>
          <w:tblHeader/>
        </w:trPr>
        <w:tc>
          <w:tcPr>
            <w:tcW w:w="0" w:type="auto"/>
            <w:tcBorders>
              <w:top w:val="single" w:sz="0" w:space="0" w:color="000000"/>
              <w:left w:val="single" w:sz="0" w:space="0" w:color="000000"/>
              <w:bottom w:val="single" w:sz="0" w:space="0" w:color="000000"/>
            </w:tcBorders>
            <w:noWrap/>
          </w:tcPr>
          <w:p w:rsidR="002B77DC" w:rsidRDefault="002B77DC" w:rsidP="009956AA">
            <w:pPr>
              <w:pStyle w:val="CUERPOTEXTOTABLA"/>
            </w:pPr>
            <w:r>
              <w:t>Referencia: P04</w:t>
            </w:r>
          </w:p>
        </w:tc>
        <w:tc>
          <w:tcPr>
            <w:tcW w:w="0" w:type="auto"/>
            <w:tcBorders>
              <w:top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gridSpan w:val="4"/>
            <w:tcBorders>
              <w:top w:val="single" w:sz="0" w:space="0" w:color="000000"/>
              <w:left w:val="single" w:sz="0" w:space="0" w:color="000000"/>
              <w:bottom w:val="single" w:sz="0" w:space="0" w:color="000000"/>
              <w:right w:val="single" w:sz="0" w:space="0" w:color="000000"/>
            </w:tcBorders>
          </w:tcPr>
          <w:p w:rsidR="002B77DC" w:rsidRDefault="002B77DC" w:rsidP="009956AA">
            <w:pPr>
              <w:pStyle w:val="CUERPOTEXTOTABLA"/>
              <w:jc w:val="center"/>
            </w:pPr>
            <w:r>
              <w:t>B 500 S, Ys=1.15</w:t>
            </w:r>
          </w:p>
        </w:tc>
        <w:tc>
          <w:tcPr>
            <w:tcW w:w="0" w:type="auto"/>
            <w:tcBorders>
              <w:top w:val="single" w:sz="0" w:space="0" w:color="000000"/>
              <w:left w:val="single" w:sz="0" w:space="0" w:color="000000"/>
              <w:right w:val="single" w:sz="0" w:space="0" w:color="000000"/>
            </w:tcBorders>
            <w:noWrap/>
          </w:tcPr>
          <w:p w:rsidR="002B77DC" w:rsidRDefault="002B77DC" w:rsidP="009956AA">
            <w:pPr>
              <w:pStyle w:val="CUERPOTEXTOTABLA"/>
              <w:jc w:val="center"/>
            </w:pPr>
            <w:r>
              <w:t>Total</w:t>
            </w:r>
          </w:p>
        </w:tc>
      </w:tr>
      <w:tr w:rsidR="002B77DC" w:rsidTr="009956AA">
        <w:trPr>
          <w:tblHeader/>
        </w:trPr>
        <w:tc>
          <w:tcPr>
            <w:tcW w:w="0" w:type="auto"/>
            <w:tcBorders>
              <w:top w:val="single" w:sz="0" w:space="0" w:color="000000"/>
              <w:left w:val="single" w:sz="0" w:space="0" w:color="000000"/>
              <w:bottom w:val="single" w:sz="0" w:space="0" w:color="000000"/>
            </w:tcBorders>
            <w:noWrap/>
          </w:tcPr>
          <w:p w:rsidR="002B77DC" w:rsidRDefault="002B77DC" w:rsidP="009956AA">
            <w:pPr>
              <w:pStyle w:val="CUERPOTEXTOTABLA"/>
            </w:pPr>
            <w:r>
              <w:t>Nombre de armado</w:t>
            </w:r>
          </w:p>
        </w:tc>
        <w:tc>
          <w:tcPr>
            <w:tcW w:w="0" w:type="auto"/>
            <w:tcBorders>
              <w:top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Ø6</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Ø8</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Ø12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Ø16</w:t>
            </w:r>
          </w:p>
        </w:tc>
        <w:tc>
          <w:tcPr>
            <w:tcW w:w="0" w:type="auto"/>
            <w:tcBorders>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Arranque - Armado longitudinal</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8x2.24</w:t>
            </w:r>
          </w:p>
          <w:p w:rsidR="002B77DC" w:rsidRDefault="002B77DC" w:rsidP="009956AA">
            <w:pPr>
              <w:pStyle w:val="CUERPOTEXTOTABLA"/>
              <w:jc w:val="right"/>
            </w:pPr>
            <w:r>
              <w:t>8x1.99</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17.92</w:t>
            </w:r>
          </w:p>
          <w:p w:rsidR="002B77DC" w:rsidRDefault="002B77DC" w:rsidP="009956AA">
            <w:pPr>
              <w:pStyle w:val="CUERPOTEXTOTABLA"/>
              <w:jc w:val="right"/>
            </w:pPr>
            <w:r>
              <w:t>15.91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Arranque - Estribos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3x1.66</w:t>
            </w:r>
          </w:p>
          <w:p w:rsidR="002B77DC" w:rsidRDefault="002B77DC" w:rsidP="009956AA">
            <w:pPr>
              <w:pStyle w:val="CUERPOTEXTOTABLA"/>
              <w:jc w:val="right"/>
            </w:pPr>
            <w:r>
              <w:t>3x0.37</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4.98</w:t>
            </w:r>
          </w:p>
          <w:p w:rsidR="002B77DC" w:rsidRDefault="002B77DC" w:rsidP="009956AA">
            <w:pPr>
              <w:pStyle w:val="CUERPOTEXTOTABLA"/>
              <w:jc w:val="right"/>
            </w:pPr>
            <w:r>
              <w:t>1.11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Armado base - Parrilla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28x(3.29-5.02)</w:t>
            </w:r>
          </w:p>
          <w:p w:rsidR="002B77DC" w:rsidRDefault="002B77DC" w:rsidP="009956AA">
            <w:pPr>
              <w:pStyle w:val="CUERPOTEXTOTABLA"/>
              <w:jc w:val="right"/>
            </w:pPr>
            <w:r>
              <w:t>28x(5.19-7.92)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127.68</w:t>
            </w:r>
          </w:p>
          <w:p w:rsidR="002B77DC" w:rsidRDefault="002B77DC" w:rsidP="009956AA">
            <w:pPr>
              <w:pStyle w:val="CUERPOTEXTOTABLA"/>
              <w:jc w:val="right"/>
            </w:pPr>
            <w:r>
              <w:t>201.52</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Armado base - Parrilla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25x(4.28-5.31)</w:t>
            </w:r>
          </w:p>
          <w:p w:rsidR="002B77DC" w:rsidRDefault="002B77DC" w:rsidP="009956AA">
            <w:pPr>
              <w:pStyle w:val="CUERPOTEXTOTABLA"/>
              <w:jc w:val="right"/>
            </w:pPr>
            <w:r>
              <w:t>25x(6.76-8.38)</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119.50</w:t>
            </w:r>
          </w:p>
          <w:p w:rsidR="002B77DC" w:rsidRDefault="002B77DC" w:rsidP="009956AA">
            <w:pPr>
              <w:pStyle w:val="CUERPOTEXTOTABLA"/>
              <w:jc w:val="right"/>
            </w:pPr>
            <w:r>
              <w:t>188.61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Armado base - Armado perimetral</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7x1.69</w:t>
            </w:r>
          </w:p>
          <w:p w:rsidR="002B77DC" w:rsidRDefault="002B77DC" w:rsidP="009956AA">
            <w:pPr>
              <w:pStyle w:val="CUERPOTEXTOTABLA"/>
              <w:jc w:val="right"/>
            </w:pPr>
            <w:r>
              <w:t>7x1.50</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11.83</w:t>
            </w:r>
          </w:p>
          <w:p w:rsidR="002B77DC" w:rsidRDefault="002B77DC" w:rsidP="009956AA">
            <w:pPr>
              <w:pStyle w:val="CUERPOTEXTOTABLA"/>
              <w:jc w:val="right"/>
            </w:pPr>
            <w:r>
              <w:t>10.50</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Armado base - Armado perimetral</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7x1.69</w:t>
            </w:r>
          </w:p>
          <w:p w:rsidR="002B77DC" w:rsidRDefault="002B77DC" w:rsidP="009956AA">
            <w:pPr>
              <w:pStyle w:val="CUERPOTEXTOTABLA"/>
              <w:jc w:val="right"/>
            </w:pPr>
            <w:r>
              <w:t>7x1.50</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11.83</w:t>
            </w:r>
          </w:p>
          <w:p w:rsidR="002B77DC" w:rsidRDefault="002B77DC" w:rsidP="009956AA">
            <w:pPr>
              <w:pStyle w:val="CUERPOTEXTOTABLA"/>
              <w:jc w:val="right"/>
            </w:pPr>
            <w:r>
              <w:t>10.50</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Armado base - Armado perimetral</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7x1.69</w:t>
            </w:r>
          </w:p>
          <w:p w:rsidR="002B77DC" w:rsidRDefault="002B77DC" w:rsidP="009956AA">
            <w:pPr>
              <w:pStyle w:val="CUERPOTEXTOTABLA"/>
              <w:jc w:val="right"/>
            </w:pPr>
            <w:r>
              <w:t>7x1.50</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11.83</w:t>
            </w:r>
          </w:p>
          <w:p w:rsidR="002B77DC" w:rsidRDefault="002B77DC" w:rsidP="009956AA">
            <w:pPr>
              <w:pStyle w:val="CUERPOTEXTOTABLA"/>
              <w:jc w:val="right"/>
            </w:pPr>
            <w:r>
              <w:t>10.50</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Armado base - Armado perimetral</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7x1.69</w:t>
            </w:r>
          </w:p>
          <w:p w:rsidR="002B77DC" w:rsidRDefault="002B77DC" w:rsidP="009956AA">
            <w:pPr>
              <w:pStyle w:val="CUERPOTEXTOTABLA"/>
              <w:jc w:val="right"/>
            </w:pPr>
            <w:r>
              <w:t>7x1.50</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11.83</w:t>
            </w:r>
          </w:p>
          <w:p w:rsidR="002B77DC" w:rsidRDefault="002B77DC" w:rsidP="009956AA">
            <w:pPr>
              <w:pStyle w:val="CUERPOTEXTOTABLA"/>
              <w:jc w:val="right"/>
            </w:pPr>
            <w:r>
              <w:t>10.50</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Armado base - Armado perimetral</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7x1.69</w:t>
            </w:r>
          </w:p>
          <w:p w:rsidR="002B77DC" w:rsidRDefault="002B77DC" w:rsidP="009956AA">
            <w:pPr>
              <w:pStyle w:val="CUERPOTEXTOTABLA"/>
              <w:jc w:val="right"/>
            </w:pPr>
            <w:r>
              <w:t>7x1.50</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11.83</w:t>
            </w:r>
          </w:p>
          <w:p w:rsidR="002B77DC" w:rsidRDefault="002B77DC" w:rsidP="009956AA">
            <w:pPr>
              <w:pStyle w:val="CUERPOTEXTOTABLA"/>
              <w:jc w:val="right"/>
            </w:pPr>
            <w:r>
              <w:t>10.50</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Armado base - Armado perimetral</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7x1.69</w:t>
            </w:r>
          </w:p>
          <w:p w:rsidR="002B77DC" w:rsidRDefault="002B77DC" w:rsidP="009956AA">
            <w:pPr>
              <w:pStyle w:val="CUERPOTEXTOTABLA"/>
              <w:jc w:val="right"/>
            </w:pPr>
            <w:r>
              <w:t>7x1.50</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11.83</w:t>
            </w:r>
          </w:p>
          <w:p w:rsidR="002B77DC" w:rsidRDefault="002B77DC" w:rsidP="009956AA">
            <w:pPr>
              <w:pStyle w:val="CUERPOTEXTOTABLA"/>
              <w:jc w:val="right"/>
            </w:pPr>
            <w:r>
              <w:t>10.50</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lateral - Viga 0 -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4x1.54</w:t>
            </w:r>
          </w:p>
          <w:p w:rsidR="002B77DC" w:rsidRDefault="002B77DC" w:rsidP="009956AA">
            <w:pPr>
              <w:pStyle w:val="CUERPOTEXTOTABLA"/>
              <w:jc w:val="right"/>
            </w:pPr>
            <w:r>
              <w:t>4x2.43</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6.16</w:t>
            </w:r>
          </w:p>
          <w:p w:rsidR="002B77DC" w:rsidRDefault="002B77DC" w:rsidP="009956AA">
            <w:pPr>
              <w:pStyle w:val="CUERPOTEXTOTABLA"/>
              <w:jc w:val="right"/>
            </w:pPr>
            <w:r>
              <w:t>9.72</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lateral - Viga 0 -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3x1.23</w:t>
            </w:r>
          </w:p>
          <w:p w:rsidR="002B77DC" w:rsidRDefault="002B77DC" w:rsidP="009956AA">
            <w:pPr>
              <w:pStyle w:val="CUERPOTEXTOTABLA"/>
              <w:jc w:val="right"/>
            </w:pPr>
            <w:r>
              <w:t>3x1.09</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3.69</w:t>
            </w:r>
          </w:p>
          <w:p w:rsidR="002B77DC" w:rsidRDefault="002B77DC" w:rsidP="009956AA">
            <w:pPr>
              <w:pStyle w:val="CUERPOTEXTOTABLA"/>
              <w:jc w:val="right"/>
            </w:pPr>
            <w:r>
              <w:t>3.28</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lateral - Viga 0 -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20x4.03</w:t>
            </w:r>
          </w:p>
          <w:p w:rsidR="002B77DC" w:rsidRDefault="002B77DC" w:rsidP="009956AA">
            <w:pPr>
              <w:pStyle w:val="CUERPOTEXTOTABLA"/>
              <w:jc w:val="right"/>
            </w:pPr>
            <w:r>
              <w:t>20x1.59</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80.60</w:t>
            </w:r>
          </w:p>
          <w:p w:rsidR="002B77DC" w:rsidRDefault="002B77DC" w:rsidP="009956AA">
            <w:pPr>
              <w:pStyle w:val="CUERPOTEXTOTABLA"/>
              <w:jc w:val="right"/>
            </w:pPr>
            <w:r>
              <w:t>31.81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lateral - Viga 1 -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4x1.54</w:t>
            </w:r>
          </w:p>
          <w:p w:rsidR="002B77DC" w:rsidRDefault="002B77DC" w:rsidP="009956AA">
            <w:pPr>
              <w:pStyle w:val="CUERPOTEXTOTABLA"/>
              <w:jc w:val="right"/>
            </w:pPr>
            <w:r>
              <w:t>4x2.43</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6.16</w:t>
            </w:r>
          </w:p>
          <w:p w:rsidR="002B77DC" w:rsidRDefault="002B77DC" w:rsidP="009956AA">
            <w:pPr>
              <w:pStyle w:val="CUERPOTEXTOTABLA"/>
              <w:jc w:val="right"/>
            </w:pPr>
            <w:r>
              <w:t>9.72</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lateral - Viga 1 -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3x1.23</w:t>
            </w:r>
          </w:p>
          <w:p w:rsidR="002B77DC" w:rsidRDefault="002B77DC" w:rsidP="009956AA">
            <w:pPr>
              <w:pStyle w:val="CUERPOTEXTOTABLA"/>
              <w:jc w:val="right"/>
            </w:pPr>
            <w:r>
              <w:t>3x1.09</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3.69</w:t>
            </w:r>
          </w:p>
          <w:p w:rsidR="002B77DC" w:rsidRDefault="002B77DC" w:rsidP="009956AA">
            <w:pPr>
              <w:pStyle w:val="CUERPOTEXTOTABLA"/>
              <w:jc w:val="right"/>
            </w:pPr>
            <w:r>
              <w:t>3.28</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lateral - Viga 1 -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20x4.03</w:t>
            </w:r>
          </w:p>
          <w:p w:rsidR="002B77DC" w:rsidRDefault="002B77DC" w:rsidP="009956AA">
            <w:pPr>
              <w:pStyle w:val="CUERPOTEXTOTABLA"/>
              <w:jc w:val="right"/>
            </w:pPr>
            <w:r>
              <w:t>20x1.59</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80.60</w:t>
            </w:r>
          </w:p>
          <w:p w:rsidR="002B77DC" w:rsidRDefault="002B77DC" w:rsidP="009956AA">
            <w:pPr>
              <w:pStyle w:val="CUERPOTEXTOTABLA"/>
              <w:jc w:val="right"/>
            </w:pPr>
            <w:r>
              <w:t>31.81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lateral - Viga 2 -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4x1.54</w:t>
            </w:r>
          </w:p>
          <w:p w:rsidR="002B77DC" w:rsidRDefault="002B77DC" w:rsidP="009956AA">
            <w:pPr>
              <w:pStyle w:val="CUERPOTEXTOTABLA"/>
              <w:jc w:val="right"/>
            </w:pPr>
            <w:r>
              <w:t>4x2.43</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6.16</w:t>
            </w:r>
          </w:p>
          <w:p w:rsidR="002B77DC" w:rsidRDefault="002B77DC" w:rsidP="009956AA">
            <w:pPr>
              <w:pStyle w:val="CUERPOTEXTOTABLA"/>
              <w:jc w:val="right"/>
            </w:pPr>
            <w:r>
              <w:t>9.72</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lateral - Viga 2 -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3x1.23</w:t>
            </w:r>
          </w:p>
          <w:p w:rsidR="002B77DC" w:rsidRDefault="002B77DC" w:rsidP="009956AA">
            <w:pPr>
              <w:pStyle w:val="CUERPOTEXTOTABLA"/>
              <w:jc w:val="right"/>
            </w:pPr>
            <w:r>
              <w:t>3x1.09</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3.69</w:t>
            </w:r>
          </w:p>
          <w:p w:rsidR="002B77DC" w:rsidRDefault="002B77DC" w:rsidP="009956AA">
            <w:pPr>
              <w:pStyle w:val="CUERPOTEXTOTABLA"/>
              <w:jc w:val="right"/>
            </w:pPr>
            <w:r>
              <w:t>3.28</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lateral - Viga 2 -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20x4.03</w:t>
            </w:r>
          </w:p>
          <w:p w:rsidR="002B77DC" w:rsidRDefault="002B77DC" w:rsidP="009956AA">
            <w:pPr>
              <w:pStyle w:val="CUERPOTEXTOTABLA"/>
              <w:jc w:val="right"/>
            </w:pPr>
            <w:r>
              <w:t>20x1.59</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80.60</w:t>
            </w:r>
          </w:p>
          <w:p w:rsidR="002B77DC" w:rsidRDefault="002B77DC" w:rsidP="009956AA">
            <w:pPr>
              <w:pStyle w:val="CUERPOTEXTOTABLA"/>
              <w:jc w:val="right"/>
            </w:pPr>
            <w:r>
              <w:t>31.81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lateral - Viga 3 -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4x1.54</w:t>
            </w:r>
          </w:p>
          <w:p w:rsidR="002B77DC" w:rsidRDefault="002B77DC" w:rsidP="009956AA">
            <w:pPr>
              <w:pStyle w:val="CUERPOTEXTOTABLA"/>
              <w:jc w:val="right"/>
            </w:pPr>
            <w:r>
              <w:t>4x2.43</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6.16</w:t>
            </w:r>
          </w:p>
          <w:p w:rsidR="002B77DC" w:rsidRDefault="002B77DC" w:rsidP="009956AA">
            <w:pPr>
              <w:pStyle w:val="CUERPOTEXTOTABLA"/>
              <w:jc w:val="right"/>
            </w:pPr>
            <w:r>
              <w:t>9.72</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lateral - Viga 3 -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3x1.23</w:t>
            </w:r>
          </w:p>
          <w:p w:rsidR="002B77DC" w:rsidRDefault="002B77DC" w:rsidP="009956AA">
            <w:pPr>
              <w:pStyle w:val="CUERPOTEXTOTABLA"/>
              <w:jc w:val="right"/>
            </w:pPr>
            <w:r>
              <w:t>3x1.09</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3.69</w:t>
            </w:r>
          </w:p>
          <w:p w:rsidR="002B77DC" w:rsidRDefault="002B77DC" w:rsidP="009956AA">
            <w:pPr>
              <w:pStyle w:val="CUERPOTEXTOTABLA"/>
              <w:jc w:val="right"/>
            </w:pPr>
            <w:r>
              <w:t>3.28</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lastRenderedPageBreak/>
              <w:t>Viga lateral - Viga 3 -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20x4.03</w:t>
            </w:r>
          </w:p>
          <w:p w:rsidR="002B77DC" w:rsidRDefault="002B77DC" w:rsidP="009956AA">
            <w:pPr>
              <w:pStyle w:val="CUERPOTEXTOTABLA"/>
              <w:jc w:val="right"/>
            </w:pPr>
            <w:r>
              <w:t>20x1.59</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80.60</w:t>
            </w:r>
          </w:p>
          <w:p w:rsidR="002B77DC" w:rsidRDefault="002B77DC" w:rsidP="009956AA">
            <w:pPr>
              <w:pStyle w:val="CUERPOTEXTOTABLA"/>
              <w:jc w:val="right"/>
            </w:pPr>
            <w:r>
              <w:t>31.81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lateral - Viga 4 -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4x1.54</w:t>
            </w:r>
          </w:p>
          <w:p w:rsidR="002B77DC" w:rsidRDefault="002B77DC" w:rsidP="009956AA">
            <w:pPr>
              <w:pStyle w:val="CUERPOTEXTOTABLA"/>
              <w:jc w:val="right"/>
            </w:pPr>
            <w:r>
              <w:t>4x2.43</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6.16</w:t>
            </w:r>
          </w:p>
          <w:p w:rsidR="002B77DC" w:rsidRDefault="002B77DC" w:rsidP="009956AA">
            <w:pPr>
              <w:pStyle w:val="CUERPOTEXTOTABLA"/>
              <w:jc w:val="right"/>
            </w:pPr>
            <w:r>
              <w:t>9.72</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lateral - Viga 4 -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3x1.23</w:t>
            </w:r>
          </w:p>
          <w:p w:rsidR="002B77DC" w:rsidRDefault="002B77DC" w:rsidP="009956AA">
            <w:pPr>
              <w:pStyle w:val="CUERPOTEXTOTABLA"/>
              <w:jc w:val="right"/>
            </w:pPr>
            <w:r>
              <w:t>3x1.09</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3.69</w:t>
            </w:r>
          </w:p>
          <w:p w:rsidR="002B77DC" w:rsidRDefault="002B77DC" w:rsidP="009956AA">
            <w:pPr>
              <w:pStyle w:val="CUERPOTEXTOTABLA"/>
              <w:jc w:val="right"/>
            </w:pPr>
            <w:r>
              <w:t>3.28</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lateral - Viga 4 -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20x4.03</w:t>
            </w:r>
          </w:p>
          <w:p w:rsidR="002B77DC" w:rsidRDefault="002B77DC" w:rsidP="009956AA">
            <w:pPr>
              <w:pStyle w:val="CUERPOTEXTOTABLA"/>
              <w:jc w:val="right"/>
            </w:pPr>
            <w:r>
              <w:t>20x1.59</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80.60</w:t>
            </w:r>
          </w:p>
          <w:p w:rsidR="002B77DC" w:rsidRDefault="002B77DC" w:rsidP="009956AA">
            <w:pPr>
              <w:pStyle w:val="CUERPOTEXTOTABLA"/>
              <w:jc w:val="right"/>
            </w:pPr>
            <w:r>
              <w:t>31.81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lateral - Viga 5 -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4x1.54</w:t>
            </w:r>
          </w:p>
          <w:p w:rsidR="002B77DC" w:rsidRDefault="002B77DC" w:rsidP="009956AA">
            <w:pPr>
              <w:pStyle w:val="CUERPOTEXTOTABLA"/>
              <w:jc w:val="right"/>
            </w:pPr>
            <w:r>
              <w:t>4x2.43</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6.16</w:t>
            </w:r>
          </w:p>
          <w:p w:rsidR="002B77DC" w:rsidRDefault="002B77DC" w:rsidP="009956AA">
            <w:pPr>
              <w:pStyle w:val="CUERPOTEXTOTABLA"/>
              <w:jc w:val="right"/>
            </w:pPr>
            <w:r>
              <w:t>9.72</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lateral - Viga 5 -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3x1.23</w:t>
            </w:r>
          </w:p>
          <w:p w:rsidR="002B77DC" w:rsidRDefault="002B77DC" w:rsidP="009956AA">
            <w:pPr>
              <w:pStyle w:val="CUERPOTEXTOTABLA"/>
              <w:jc w:val="right"/>
            </w:pPr>
            <w:r>
              <w:t>3x1.09</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3.69</w:t>
            </w:r>
          </w:p>
          <w:p w:rsidR="002B77DC" w:rsidRDefault="002B77DC" w:rsidP="009956AA">
            <w:pPr>
              <w:pStyle w:val="CUERPOTEXTOTABLA"/>
              <w:jc w:val="right"/>
            </w:pPr>
            <w:r>
              <w:t>3.28</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lateral - Viga 5 -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20x4.03</w:t>
            </w:r>
          </w:p>
          <w:p w:rsidR="002B77DC" w:rsidRDefault="002B77DC" w:rsidP="009956AA">
            <w:pPr>
              <w:pStyle w:val="CUERPOTEXTOTABLA"/>
              <w:jc w:val="right"/>
            </w:pPr>
            <w:r>
              <w:t>20x1.59</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80.60</w:t>
            </w:r>
          </w:p>
          <w:p w:rsidR="002B77DC" w:rsidRDefault="002B77DC" w:rsidP="009956AA">
            <w:pPr>
              <w:pStyle w:val="CUERPOTEXTOTABLA"/>
              <w:jc w:val="right"/>
            </w:pPr>
            <w:r>
              <w:t>31.81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Totales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4.98</w:t>
            </w:r>
          </w:p>
          <w:p w:rsidR="002B77DC" w:rsidRDefault="002B77DC" w:rsidP="009956AA">
            <w:pPr>
              <w:pStyle w:val="CUERPOTEXTOTABLA"/>
              <w:jc w:val="right"/>
            </w:pPr>
            <w:r>
              <w:t>1.11</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483.60</w:t>
            </w:r>
          </w:p>
          <w:p w:rsidR="002B77DC" w:rsidRDefault="002B77DC" w:rsidP="009956AA">
            <w:pPr>
              <w:pStyle w:val="CUERPOTEXTOTABLA"/>
              <w:jc w:val="right"/>
            </w:pPr>
            <w:r>
              <w:t>190.86</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111.04</w:t>
            </w:r>
          </w:p>
          <w:p w:rsidR="002B77DC" w:rsidRDefault="002B77DC" w:rsidP="009956AA">
            <w:pPr>
              <w:pStyle w:val="CUERPOTEXTOTABLA"/>
              <w:jc w:val="right"/>
            </w:pPr>
            <w:r>
              <w:t>98.59</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284.14</w:t>
            </w:r>
          </w:p>
          <w:p w:rsidR="002B77DC" w:rsidRDefault="002B77DC" w:rsidP="009956AA">
            <w:pPr>
              <w:pStyle w:val="CUERPOTEXTOTABLA"/>
              <w:jc w:val="right"/>
            </w:pPr>
            <w:r>
              <w:t>448.45</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 xml:space="preserve"> </w:t>
            </w:r>
          </w:p>
          <w:p w:rsidR="002B77DC" w:rsidRDefault="002B77DC" w:rsidP="009956AA">
            <w:pPr>
              <w:pStyle w:val="CUERPOTEXTOTABLA"/>
              <w:jc w:val="right"/>
            </w:pPr>
            <w:r>
              <w:t>739.01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Total con mermas</w:t>
            </w:r>
          </w:p>
          <w:p w:rsidR="002B77DC" w:rsidRDefault="002B77DC" w:rsidP="009956AA">
            <w:pPr>
              <w:pStyle w:val="CUERPOTEXTOTABLA"/>
            </w:pPr>
            <w:r>
              <w:t>(10.00%)</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5.48</w:t>
            </w:r>
          </w:p>
          <w:p w:rsidR="002B77DC" w:rsidRDefault="002B77DC" w:rsidP="009956AA">
            <w:pPr>
              <w:pStyle w:val="CUERPOTEXTOTABLA"/>
              <w:jc w:val="right"/>
            </w:pPr>
            <w:r>
              <w:t>1.22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531.96</w:t>
            </w:r>
          </w:p>
          <w:p w:rsidR="002B77DC" w:rsidRDefault="002B77DC" w:rsidP="009956AA">
            <w:pPr>
              <w:pStyle w:val="CUERPOTEXTOTABLA"/>
              <w:jc w:val="right"/>
            </w:pPr>
            <w:r>
              <w:t>209.95</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122.14</w:t>
            </w:r>
          </w:p>
          <w:p w:rsidR="002B77DC" w:rsidRDefault="002B77DC" w:rsidP="009956AA">
            <w:pPr>
              <w:pStyle w:val="CUERPOTEXTOTABLA"/>
              <w:jc w:val="right"/>
            </w:pPr>
            <w:r>
              <w:t>108.45</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312.55</w:t>
            </w:r>
          </w:p>
          <w:p w:rsidR="002B77DC" w:rsidRDefault="002B77DC" w:rsidP="009956AA">
            <w:pPr>
              <w:pStyle w:val="CUERPOTEXTOTABLA"/>
              <w:jc w:val="right"/>
            </w:pPr>
            <w:r>
              <w:t>493.29</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 xml:space="preserve"> </w:t>
            </w:r>
          </w:p>
          <w:p w:rsidR="002B77DC" w:rsidRDefault="002B77DC" w:rsidP="009956AA">
            <w:pPr>
              <w:pStyle w:val="CUERPOTEXTOTABLA"/>
              <w:jc w:val="right"/>
            </w:pPr>
            <w:r>
              <w:t>812.91</w:t>
            </w:r>
          </w:p>
        </w:tc>
      </w:tr>
    </w:tbl>
    <w:p w:rsidR="002B77DC" w:rsidRDefault="002B77DC" w:rsidP="002B77DC">
      <w:pPr>
        <w:spacing w:after="0" w:line="2" w:lineRule="auto"/>
      </w:pPr>
    </w:p>
    <w:tbl>
      <w:tblPr>
        <w:tblW w:w="0" w:type="auto"/>
        <w:tblCellMar>
          <w:top w:w="28" w:type="dxa"/>
          <w:left w:w="28" w:type="dxa"/>
          <w:bottom w:w="28" w:type="dxa"/>
          <w:right w:w="28" w:type="dxa"/>
        </w:tblCellMar>
        <w:tblLook w:val="0000"/>
      </w:tblPr>
      <w:tblGrid>
        <w:gridCol w:w="4102"/>
        <w:gridCol w:w="1240"/>
        <w:gridCol w:w="686"/>
        <w:gridCol w:w="801"/>
        <w:gridCol w:w="694"/>
        <w:gridCol w:w="915"/>
        <w:gridCol w:w="809"/>
      </w:tblGrid>
      <w:tr w:rsidR="002B77DC" w:rsidTr="009956AA">
        <w:trPr>
          <w:tblHeader/>
        </w:trPr>
        <w:tc>
          <w:tcPr>
            <w:tcW w:w="0" w:type="auto"/>
            <w:tcBorders>
              <w:top w:val="single" w:sz="0" w:space="0" w:color="000000"/>
              <w:left w:val="single" w:sz="0" w:space="0" w:color="000000"/>
              <w:bottom w:val="single" w:sz="0" w:space="0" w:color="000000"/>
            </w:tcBorders>
            <w:noWrap/>
          </w:tcPr>
          <w:p w:rsidR="002B77DC" w:rsidRDefault="002B77DC" w:rsidP="009956AA">
            <w:pPr>
              <w:pStyle w:val="CUERPOTEXTOTABLA"/>
            </w:pPr>
            <w:r>
              <w:t>Referencia: P05</w:t>
            </w:r>
          </w:p>
        </w:tc>
        <w:tc>
          <w:tcPr>
            <w:tcW w:w="0" w:type="auto"/>
            <w:tcBorders>
              <w:top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gridSpan w:val="4"/>
            <w:tcBorders>
              <w:top w:val="single" w:sz="0" w:space="0" w:color="000000"/>
              <w:left w:val="single" w:sz="0" w:space="0" w:color="000000"/>
              <w:bottom w:val="single" w:sz="0" w:space="0" w:color="000000"/>
              <w:right w:val="single" w:sz="0" w:space="0" w:color="000000"/>
            </w:tcBorders>
          </w:tcPr>
          <w:p w:rsidR="002B77DC" w:rsidRDefault="002B77DC" w:rsidP="009956AA">
            <w:pPr>
              <w:pStyle w:val="CUERPOTEXTOTABLA"/>
              <w:jc w:val="center"/>
            </w:pPr>
            <w:r>
              <w:t>B 500 S, Ys=1.15</w:t>
            </w:r>
          </w:p>
        </w:tc>
        <w:tc>
          <w:tcPr>
            <w:tcW w:w="0" w:type="auto"/>
            <w:tcBorders>
              <w:top w:val="single" w:sz="0" w:space="0" w:color="000000"/>
              <w:left w:val="single" w:sz="0" w:space="0" w:color="000000"/>
              <w:right w:val="single" w:sz="0" w:space="0" w:color="000000"/>
            </w:tcBorders>
            <w:noWrap/>
          </w:tcPr>
          <w:p w:rsidR="002B77DC" w:rsidRDefault="002B77DC" w:rsidP="009956AA">
            <w:pPr>
              <w:pStyle w:val="CUERPOTEXTOTABLA"/>
              <w:jc w:val="center"/>
            </w:pPr>
            <w:r>
              <w:t>Total</w:t>
            </w:r>
          </w:p>
        </w:tc>
      </w:tr>
      <w:tr w:rsidR="002B77DC" w:rsidTr="009956AA">
        <w:trPr>
          <w:tblHeader/>
        </w:trPr>
        <w:tc>
          <w:tcPr>
            <w:tcW w:w="0" w:type="auto"/>
            <w:tcBorders>
              <w:top w:val="single" w:sz="0" w:space="0" w:color="000000"/>
              <w:left w:val="single" w:sz="0" w:space="0" w:color="000000"/>
              <w:bottom w:val="single" w:sz="0" w:space="0" w:color="000000"/>
            </w:tcBorders>
            <w:noWrap/>
          </w:tcPr>
          <w:p w:rsidR="002B77DC" w:rsidRDefault="002B77DC" w:rsidP="009956AA">
            <w:pPr>
              <w:pStyle w:val="CUERPOTEXTOTABLA"/>
            </w:pPr>
            <w:r>
              <w:t>Nombre de armado</w:t>
            </w:r>
          </w:p>
        </w:tc>
        <w:tc>
          <w:tcPr>
            <w:tcW w:w="0" w:type="auto"/>
            <w:tcBorders>
              <w:top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Ø6</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Ø8</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Ø12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Ø20</w:t>
            </w:r>
          </w:p>
        </w:tc>
        <w:tc>
          <w:tcPr>
            <w:tcW w:w="0" w:type="auto"/>
            <w:tcBorders>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Arranque - Armado longitudinal</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8x2.63</w:t>
            </w:r>
          </w:p>
          <w:p w:rsidR="002B77DC" w:rsidRDefault="002B77DC" w:rsidP="009956AA">
            <w:pPr>
              <w:pStyle w:val="CUERPOTEXTOTABLA"/>
              <w:jc w:val="right"/>
            </w:pPr>
            <w:r>
              <w:t>8x2.34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21.04</w:t>
            </w:r>
          </w:p>
          <w:p w:rsidR="002B77DC" w:rsidRDefault="002B77DC" w:rsidP="009956AA">
            <w:pPr>
              <w:pStyle w:val="CUERPOTEXTOTABLA"/>
              <w:jc w:val="right"/>
            </w:pPr>
            <w:r>
              <w:t>18.68</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Arranque - Estribos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3x1.66</w:t>
            </w:r>
          </w:p>
          <w:p w:rsidR="002B77DC" w:rsidRDefault="002B77DC" w:rsidP="009956AA">
            <w:pPr>
              <w:pStyle w:val="CUERPOTEXTOTABLA"/>
              <w:jc w:val="right"/>
            </w:pPr>
            <w:r>
              <w:t>3x0.37</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4.98</w:t>
            </w:r>
          </w:p>
          <w:p w:rsidR="002B77DC" w:rsidRDefault="002B77DC" w:rsidP="009956AA">
            <w:pPr>
              <w:pStyle w:val="CUERPOTEXTOTABLA"/>
              <w:jc w:val="right"/>
            </w:pPr>
            <w:r>
              <w:t>1.11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Armado base - Parrilla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19x5.51</w:t>
            </w:r>
          </w:p>
          <w:p w:rsidR="002B77DC" w:rsidRDefault="002B77DC" w:rsidP="009956AA">
            <w:pPr>
              <w:pStyle w:val="CUERPOTEXTOTABLA"/>
              <w:jc w:val="right"/>
            </w:pPr>
            <w:r>
              <w:t>19x13.59</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104.69</w:t>
            </w:r>
          </w:p>
          <w:p w:rsidR="002B77DC" w:rsidRDefault="002B77DC" w:rsidP="009956AA">
            <w:pPr>
              <w:pStyle w:val="CUERPOTEXTOTABLA"/>
              <w:jc w:val="right"/>
            </w:pPr>
            <w:r>
              <w:t>258.18</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Armado base - Parrilla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19x5.51</w:t>
            </w:r>
          </w:p>
          <w:p w:rsidR="002B77DC" w:rsidRDefault="002B77DC" w:rsidP="009956AA">
            <w:pPr>
              <w:pStyle w:val="CUERPOTEXTOTABLA"/>
              <w:jc w:val="right"/>
            </w:pPr>
            <w:r>
              <w:t>19x13.59</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104.69</w:t>
            </w:r>
          </w:p>
          <w:p w:rsidR="002B77DC" w:rsidRDefault="002B77DC" w:rsidP="009956AA">
            <w:pPr>
              <w:pStyle w:val="CUERPOTEXTOTABLA"/>
              <w:jc w:val="right"/>
            </w:pPr>
            <w:r>
              <w:t>258.18</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Armado base - Armado perimetral</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8x2.19</w:t>
            </w:r>
          </w:p>
          <w:p w:rsidR="002B77DC" w:rsidRDefault="002B77DC" w:rsidP="009956AA">
            <w:pPr>
              <w:pStyle w:val="CUERPOTEXTOTABLA"/>
              <w:jc w:val="right"/>
            </w:pPr>
            <w:r>
              <w:t>8x1.94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17.52</w:t>
            </w:r>
          </w:p>
          <w:p w:rsidR="002B77DC" w:rsidRDefault="002B77DC" w:rsidP="009956AA">
            <w:pPr>
              <w:pStyle w:val="CUERPOTEXTOTABLA"/>
              <w:jc w:val="right"/>
            </w:pPr>
            <w:r>
              <w:t>15.55</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Armado base - Armado perimetral</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8x2.19</w:t>
            </w:r>
          </w:p>
          <w:p w:rsidR="002B77DC" w:rsidRDefault="002B77DC" w:rsidP="009956AA">
            <w:pPr>
              <w:pStyle w:val="CUERPOTEXTOTABLA"/>
              <w:jc w:val="right"/>
            </w:pPr>
            <w:r>
              <w:t>8x1.94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17.52</w:t>
            </w:r>
          </w:p>
          <w:p w:rsidR="002B77DC" w:rsidRDefault="002B77DC" w:rsidP="009956AA">
            <w:pPr>
              <w:pStyle w:val="CUERPOTEXTOTABLA"/>
              <w:jc w:val="right"/>
            </w:pPr>
            <w:r>
              <w:t>15.55</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Armado base - Armado perimetral</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8x2.19</w:t>
            </w:r>
          </w:p>
          <w:p w:rsidR="002B77DC" w:rsidRDefault="002B77DC" w:rsidP="009956AA">
            <w:pPr>
              <w:pStyle w:val="CUERPOTEXTOTABLA"/>
              <w:jc w:val="right"/>
            </w:pPr>
            <w:r>
              <w:t>8x1.94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17.52</w:t>
            </w:r>
          </w:p>
          <w:p w:rsidR="002B77DC" w:rsidRDefault="002B77DC" w:rsidP="009956AA">
            <w:pPr>
              <w:pStyle w:val="CUERPOTEXTOTABLA"/>
              <w:jc w:val="right"/>
            </w:pPr>
            <w:r>
              <w:t>15.55</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Armado base - Armado perimetral</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8x2.19</w:t>
            </w:r>
          </w:p>
          <w:p w:rsidR="002B77DC" w:rsidRDefault="002B77DC" w:rsidP="009956AA">
            <w:pPr>
              <w:pStyle w:val="CUERPOTEXTOTABLA"/>
              <w:jc w:val="right"/>
            </w:pPr>
            <w:r>
              <w:t>8x1.94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17.52</w:t>
            </w:r>
          </w:p>
          <w:p w:rsidR="002B77DC" w:rsidRDefault="002B77DC" w:rsidP="009956AA">
            <w:pPr>
              <w:pStyle w:val="CUERPOTEXTOTABLA"/>
              <w:jc w:val="right"/>
            </w:pPr>
            <w:r>
              <w:t>15.55</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0 -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5x1.60</w:t>
            </w:r>
          </w:p>
          <w:p w:rsidR="002B77DC" w:rsidRDefault="002B77DC" w:rsidP="009956AA">
            <w:pPr>
              <w:pStyle w:val="CUERPOTEXTOTABLA"/>
              <w:jc w:val="right"/>
            </w:pPr>
            <w:r>
              <w:t>5x1.42</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8.00</w:t>
            </w:r>
          </w:p>
          <w:p w:rsidR="002B77DC" w:rsidRDefault="002B77DC" w:rsidP="009956AA">
            <w:pPr>
              <w:pStyle w:val="CUERPOTEXTOTABLA"/>
              <w:jc w:val="right"/>
            </w:pPr>
            <w:r>
              <w:t>7.10</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0 -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3x1.60</w:t>
            </w:r>
          </w:p>
          <w:p w:rsidR="002B77DC" w:rsidRDefault="002B77DC" w:rsidP="009956AA">
            <w:pPr>
              <w:pStyle w:val="CUERPOTEXTOTABLA"/>
              <w:jc w:val="right"/>
            </w:pPr>
            <w:r>
              <w:t>3x1.42</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4.80</w:t>
            </w:r>
          </w:p>
          <w:p w:rsidR="002B77DC" w:rsidRDefault="002B77DC" w:rsidP="009956AA">
            <w:pPr>
              <w:pStyle w:val="CUERPOTEXTOTABLA"/>
              <w:jc w:val="right"/>
            </w:pPr>
            <w:r>
              <w:t>4.26</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0 -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23x4.83</w:t>
            </w:r>
          </w:p>
          <w:p w:rsidR="002B77DC" w:rsidRDefault="002B77DC" w:rsidP="009956AA">
            <w:pPr>
              <w:pStyle w:val="CUERPOTEXTOTABLA"/>
              <w:jc w:val="right"/>
            </w:pPr>
            <w:r>
              <w:t>23x1.91</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111.09</w:t>
            </w:r>
          </w:p>
          <w:p w:rsidR="002B77DC" w:rsidRDefault="002B77DC" w:rsidP="009956AA">
            <w:pPr>
              <w:pStyle w:val="CUERPOTEXTOTABLA"/>
              <w:jc w:val="right"/>
            </w:pPr>
            <w:r>
              <w:t>43.84</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2 -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5x1.60</w:t>
            </w:r>
          </w:p>
          <w:p w:rsidR="002B77DC" w:rsidRDefault="002B77DC" w:rsidP="009956AA">
            <w:pPr>
              <w:pStyle w:val="CUERPOTEXTOTABLA"/>
              <w:jc w:val="right"/>
            </w:pPr>
            <w:r>
              <w:t>5x1.42</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8.00</w:t>
            </w:r>
          </w:p>
          <w:p w:rsidR="002B77DC" w:rsidRDefault="002B77DC" w:rsidP="009956AA">
            <w:pPr>
              <w:pStyle w:val="CUERPOTEXTOTABLA"/>
              <w:jc w:val="right"/>
            </w:pPr>
            <w:r>
              <w:t>7.10</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2 -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3x1.60</w:t>
            </w:r>
          </w:p>
          <w:p w:rsidR="002B77DC" w:rsidRDefault="002B77DC" w:rsidP="009956AA">
            <w:pPr>
              <w:pStyle w:val="CUERPOTEXTOTABLA"/>
              <w:jc w:val="right"/>
            </w:pPr>
            <w:r>
              <w:t>3x1.42</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4.80</w:t>
            </w:r>
          </w:p>
          <w:p w:rsidR="002B77DC" w:rsidRDefault="002B77DC" w:rsidP="009956AA">
            <w:pPr>
              <w:pStyle w:val="CUERPOTEXTOTABLA"/>
              <w:jc w:val="right"/>
            </w:pPr>
            <w:r>
              <w:t>4.26</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2 -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23x4.83</w:t>
            </w:r>
          </w:p>
          <w:p w:rsidR="002B77DC" w:rsidRDefault="002B77DC" w:rsidP="009956AA">
            <w:pPr>
              <w:pStyle w:val="CUERPOTEXTOTABLA"/>
              <w:jc w:val="right"/>
            </w:pPr>
            <w:r>
              <w:t>23x1.91</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111.09</w:t>
            </w:r>
          </w:p>
          <w:p w:rsidR="002B77DC" w:rsidRDefault="002B77DC" w:rsidP="009956AA">
            <w:pPr>
              <w:pStyle w:val="CUERPOTEXTOTABLA"/>
              <w:jc w:val="right"/>
            </w:pPr>
            <w:r>
              <w:t>43.84</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1 -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5x1.60</w:t>
            </w:r>
          </w:p>
          <w:p w:rsidR="002B77DC" w:rsidRDefault="002B77DC" w:rsidP="009956AA">
            <w:pPr>
              <w:pStyle w:val="CUERPOTEXTOTABLA"/>
              <w:jc w:val="right"/>
            </w:pPr>
            <w:r>
              <w:t>5x1.42</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8.00</w:t>
            </w:r>
          </w:p>
          <w:p w:rsidR="002B77DC" w:rsidRDefault="002B77DC" w:rsidP="009956AA">
            <w:pPr>
              <w:pStyle w:val="CUERPOTEXTOTABLA"/>
              <w:jc w:val="right"/>
            </w:pPr>
            <w:r>
              <w:t>7.10</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1 -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3x1.60</w:t>
            </w:r>
          </w:p>
          <w:p w:rsidR="002B77DC" w:rsidRDefault="002B77DC" w:rsidP="009956AA">
            <w:pPr>
              <w:pStyle w:val="CUERPOTEXTOTABLA"/>
              <w:jc w:val="right"/>
            </w:pPr>
            <w:r>
              <w:t>3x1.42</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4.80</w:t>
            </w:r>
          </w:p>
          <w:p w:rsidR="002B77DC" w:rsidRDefault="002B77DC" w:rsidP="009956AA">
            <w:pPr>
              <w:pStyle w:val="CUERPOTEXTOTABLA"/>
              <w:jc w:val="right"/>
            </w:pPr>
            <w:r>
              <w:t>4.26</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1 -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23x4.83</w:t>
            </w:r>
          </w:p>
          <w:p w:rsidR="002B77DC" w:rsidRDefault="002B77DC" w:rsidP="009956AA">
            <w:pPr>
              <w:pStyle w:val="CUERPOTEXTOTABLA"/>
              <w:jc w:val="right"/>
            </w:pPr>
            <w:r>
              <w:t>23x1.91</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111.09</w:t>
            </w:r>
          </w:p>
          <w:p w:rsidR="002B77DC" w:rsidRDefault="002B77DC" w:rsidP="009956AA">
            <w:pPr>
              <w:pStyle w:val="CUERPOTEXTOTABLA"/>
              <w:jc w:val="right"/>
            </w:pPr>
            <w:r>
              <w:t>43.84</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lastRenderedPageBreak/>
              <w:t>Viga paralela Y - Viga 3 -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5x1.60</w:t>
            </w:r>
          </w:p>
          <w:p w:rsidR="002B77DC" w:rsidRDefault="002B77DC" w:rsidP="009956AA">
            <w:pPr>
              <w:pStyle w:val="CUERPOTEXTOTABLA"/>
              <w:jc w:val="right"/>
            </w:pPr>
            <w:r>
              <w:t>5x1.42</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8.00</w:t>
            </w:r>
          </w:p>
          <w:p w:rsidR="002B77DC" w:rsidRDefault="002B77DC" w:rsidP="009956AA">
            <w:pPr>
              <w:pStyle w:val="CUERPOTEXTOTABLA"/>
              <w:jc w:val="right"/>
            </w:pPr>
            <w:r>
              <w:t>7.10</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3 -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3x1.60</w:t>
            </w:r>
          </w:p>
          <w:p w:rsidR="002B77DC" w:rsidRDefault="002B77DC" w:rsidP="009956AA">
            <w:pPr>
              <w:pStyle w:val="CUERPOTEXTOTABLA"/>
              <w:jc w:val="right"/>
            </w:pPr>
            <w:r>
              <w:t>3x1.42</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4.80</w:t>
            </w:r>
          </w:p>
          <w:p w:rsidR="002B77DC" w:rsidRDefault="002B77DC" w:rsidP="009956AA">
            <w:pPr>
              <w:pStyle w:val="CUERPOTEXTOTABLA"/>
              <w:jc w:val="right"/>
            </w:pPr>
            <w:r>
              <w:t>4.26</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3 -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23x4.83</w:t>
            </w:r>
          </w:p>
          <w:p w:rsidR="002B77DC" w:rsidRDefault="002B77DC" w:rsidP="009956AA">
            <w:pPr>
              <w:pStyle w:val="CUERPOTEXTOTABLA"/>
              <w:jc w:val="right"/>
            </w:pPr>
            <w:r>
              <w:t>23x1.91</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111.09</w:t>
            </w:r>
          </w:p>
          <w:p w:rsidR="002B77DC" w:rsidRDefault="002B77DC" w:rsidP="009956AA">
            <w:pPr>
              <w:pStyle w:val="CUERPOTEXTOTABLA"/>
              <w:jc w:val="right"/>
            </w:pPr>
            <w:r>
              <w:t>43.84</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diagonal - Viga 0 -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5x1.89</w:t>
            </w:r>
          </w:p>
          <w:p w:rsidR="002B77DC" w:rsidRDefault="002B77DC" w:rsidP="009956AA">
            <w:pPr>
              <w:pStyle w:val="CUERPOTEXTOTABLA"/>
              <w:jc w:val="right"/>
            </w:pPr>
            <w:r>
              <w:t>5x1.68</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9.45</w:t>
            </w:r>
          </w:p>
          <w:p w:rsidR="002B77DC" w:rsidRDefault="002B77DC" w:rsidP="009956AA">
            <w:pPr>
              <w:pStyle w:val="CUERPOTEXTOTABLA"/>
              <w:jc w:val="right"/>
            </w:pPr>
            <w:r>
              <w:t>8.39</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diagonal - Viga 0 -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3x1.89</w:t>
            </w:r>
          </w:p>
          <w:p w:rsidR="002B77DC" w:rsidRDefault="002B77DC" w:rsidP="009956AA">
            <w:pPr>
              <w:pStyle w:val="CUERPOTEXTOTABLA"/>
              <w:jc w:val="right"/>
            </w:pPr>
            <w:r>
              <w:t>3x1.68</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5.67</w:t>
            </w:r>
          </w:p>
          <w:p w:rsidR="002B77DC" w:rsidRDefault="002B77DC" w:rsidP="009956AA">
            <w:pPr>
              <w:pStyle w:val="CUERPOTEXTOTABLA"/>
              <w:jc w:val="right"/>
            </w:pPr>
            <w:r>
              <w:t>5.03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diagonal - Viga 0 -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30x4.83</w:t>
            </w:r>
          </w:p>
          <w:p w:rsidR="002B77DC" w:rsidRDefault="002B77DC" w:rsidP="009956AA">
            <w:pPr>
              <w:pStyle w:val="CUERPOTEXTOTABLA"/>
              <w:jc w:val="right"/>
            </w:pPr>
            <w:r>
              <w:t>30x1.91</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144.90</w:t>
            </w:r>
          </w:p>
          <w:p w:rsidR="002B77DC" w:rsidRDefault="002B77DC" w:rsidP="009956AA">
            <w:pPr>
              <w:pStyle w:val="CUERPOTEXTOTABLA"/>
              <w:jc w:val="right"/>
            </w:pPr>
            <w:r>
              <w:t>57.18</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diagonal - Viga 1 -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5x1.89</w:t>
            </w:r>
          </w:p>
          <w:p w:rsidR="002B77DC" w:rsidRDefault="002B77DC" w:rsidP="009956AA">
            <w:pPr>
              <w:pStyle w:val="CUERPOTEXTOTABLA"/>
              <w:jc w:val="right"/>
            </w:pPr>
            <w:r>
              <w:t>5x1.68</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9.45</w:t>
            </w:r>
          </w:p>
          <w:p w:rsidR="002B77DC" w:rsidRDefault="002B77DC" w:rsidP="009956AA">
            <w:pPr>
              <w:pStyle w:val="CUERPOTEXTOTABLA"/>
              <w:jc w:val="right"/>
            </w:pPr>
            <w:r>
              <w:t>8.39</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diagonal - Viga 1 -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3x1.89</w:t>
            </w:r>
          </w:p>
          <w:p w:rsidR="002B77DC" w:rsidRDefault="002B77DC" w:rsidP="009956AA">
            <w:pPr>
              <w:pStyle w:val="CUERPOTEXTOTABLA"/>
              <w:jc w:val="right"/>
            </w:pPr>
            <w:r>
              <w:t>3x1.68</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5.67</w:t>
            </w:r>
          </w:p>
          <w:p w:rsidR="002B77DC" w:rsidRDefault="002B77DC" w:rsidP="009956AA">
            <w:pPr>
              <w:pStyle w:val="CUERPOTEXTOTABLA"/>
              <w:jc w:val="right"/>
            </w:pPr>
            <w:r>
              <w:t>5.03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diagonal - Viga 1 -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30x4.83</w:t>
            </w:r>
          </w:p>
          <w:p w:rsidR="002B77DC" w:rsidRDefault="002B77DC" w:rsidP="009956AA">
            <w:pPr>
              <w:pStyle w:val="CUERPOTEXTOTABLA"/>
              <w:jc w:val="right"/>
            </w:pPr>
            <w:r>
              <w:t>30x1.91</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144.90</w:t>
            </w:r>
          </w:p>
          <w:p w:rsidR="002B77DC" w:rsidRDefault="002B77DC" w:rsidP="009956AA">
            <w:pPr>
              <w:pStyle w:val="CUERPOTEXTOTABLA"/>
              <w:jc w:val="right"/>
            </w:pPr>
            <w:r>
              <w:t>57.18</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Totales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4.98</w:t>
            </w:r>
          </w:p>
          <w:p w:rsidR="002B77DC" w:rsidRDefault="002B77DC" w:rsidP="009956AA">
            <w:pPr>
              <w:pStyle w:val="CUERPOTEXTOTABLA"/>
              <w:jc w:val="right"/>
            </w:pPr>
            <w:r>
              <w:t>1.11</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734.16</w:t>
            </w:r>
          </w:p>
          <w:p w:rsidR="002B77DC" w:rsidRDefault="002B77DC" w:rsidP="009956AA">
            <w:pPr>
              <w:pStyle w:val="CUERPOTEXTOTABLA"/>
              <w:jc w:val="right"/>
            </w:pPr>
            <w:r>
              <w:t>289.72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172.56</w:t>
            </w:r>
          </w:p>
          <w:p w:rsidR="002B77DC" w:rsidRDefault="002B77DC" w:rsidP="009956AA">
            <w:pPr>
              <w:pStyle w:val="CUERPOTEXTOTABLA"/>
              <w:jc w:val="right"/>
            </w:pPr>
            <w:r>
              <w:t>153.16</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209.38</w:t>
            </w:r>
          </w:p>
          <w:p w:rsidR="002B77DC" w:rsidRDefault="002B77DC" w:rsidP="009956AA">
            <w:pPr>
              <w:pStyle w:val="CUERPOTEXTOTABLA"/>
              <w:jc w:val="right"/>
            </w:pPr>
            <w:r>
              <w:t>516.36</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 xml:space="preserve"> </w:t>
            </w:r>
          </w:p>
          <w:p w:rsidR="002B77DC" w:rsidRDefault="002B77DC" w:rsidP="009956AA">
            <w:pPr>
              <w:pStyle w:val="CUERPOTEXTOTABLA"/>
              <w:jc w:val="right"/>
            </w:pPr>
            <w:r>
              <w:t>960.35</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Total con mermas</w:t>
            </w:r>
          </w:p>
          <w:p w:rsidR="002B77DC" w:rsidRDefault="002B77DC" w:rsidP="009956AA">
            <w:pPr>
              <w:pStyle w:val="CUERPOTEXTOTABLA"/>
            </w:pPr>
            <w:r>
              <w:t>(10.00%)</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5.48</w:t>
            </w:r>
          </w:p>
          <w:p w:rsidR="002B77DC" w:rsidRDefault="002B77DC" w:rsidP="009956AA">
            <w:pPr>
              <w:pStyle w:val="CUERPOTEXTOTABLA"/>
              <w:jc w:val="right"/>
            </w:pPr>
            <w:r>
              <w:t>1.22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807.58</w:t>
            </w:r>
          </w:p>
          <w:p w:rsidR="002B77DC" w:rsidRDefault="002B77DC" w:rsidP="009956AA">
            <w:pPr>
              <w:pStyle w:val="CUERPOTEXTOTABLA"/>
              <w:jc w:val="right"/>
            </w:pPr>
            <w:r>
              <w:t>318.69</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189.82</w:t>
            </w:r>
          </w:p>
          <w:p w:rsidR="002B77DC" w:rsidRDefault="002B77DC" w:rsidP="009956AA">
            <w:pPr>
              <w:pStyle w:val="CUERPOTEXTOTABLA"/>
              <w:jc w:val="right"/>
            </w:pPr>
            <w:r>
              <w:t>168.48</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230.32</w:t>
            </w:r>
          </w:p>
          <w:p w:rsidR="002B77DC" w:rsidRDefault="002B77DC" w:rsidP="009956AA">
            <w:pPr>
              <w:pStyle w:val="CUERPOTEXTOTABLA"/>
              <w:jc w:val="right"/>
            </w:pPr>
            <w:r>
              <w:t>568.00</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 xml:space="preserve"> </w:t>
            </w:r>
          </w:p>
          <w:p w:rsidR="002B77DC" w:rsidRDefault="002B77DC" w:rsidP="009956AA">
            <w:pPr>
              <w:pStyle w:val="CUERPOTEXTOTABLA"/>
              <w:jc w:val="right"/>
            </w:pPr>
            <w:r>
              <w:t>1056.39</w:t>
            </w:r>
          </w:p>
        </w:tc>
      </w:tr>
    </w:tbl>
    <w:p w:rsidR="002B77DC" w:rsidRDefault="002B77DC" w:rsidP="002B77DC">
      <w:pPr>
        <w:spacing w:after="0" w:line="2" w:lineRule="auto"/>
      </w:pPr>
    </w:p>
    <w:tbl>
      <w:tblPr>
        <w:tblW w:w="0" w:type="auto"/>
        <w:tblCellMar>
          <w:top w:w="28" w:type="dxa"/>
          <w:left w:w="28" w:type="dxa"/>
          <w:bottom w:w="28" w:type="dxa"/>
          <w:right w:w="28" w:type="dxa"/>
        </w:tblCellMar>
        <w:tblLook w:val="0000"/>
      </w:tblPr>
      <w:tblGrid>
        <w:gridCol w:w="4102"/>
        <w:gridCol w:w="1240"/>
        <w:gridCol w:w="686"/>
        <w:gridCol w:w="801"/>
        <w:gridCol w:w="694"/>
        <w:gridCol w:w="801"/>
        <w:gridCol w:w="694"/>
      </w:tblGrid>
      <w:tr w:rsidR="002B77DC" w:rsidTr="009956AA">
        <w:trPr>
          <w:tblHeader/>
        </w:trPr>
        <w:tc>
          <w:tcPr>
            <w:tcW w:w="0" w:type="auto"/>
            <w:tcBorders>
              <w:top w:val="single" w:sz="0" w:space="0" w:color="000000"/>
              <w:left w:val="single" w:sz="0" w:space="0" w:color="000000"/>
              <w:bottom w:val="single" w:sz="0" w:space="0" w:color="000000"/>
            </w:tcBorders>
            <w:noWrap/>
          </w:tcPr>
          <w:p w:rsidR="002B77DC" w:rsidRDefault="002B77DC" w:rsidP="009956AA">
            <w:pPr>
              <w:pStyle w:val="CUERPOTEXTOTABLA"/>
            </w:pPr>
            <w:r>
              <w:t>Referencia: P06</w:t>
            </w:r>
          </w:p>
        </w:tc>
        <w:tc>
          <w:tcPr>
            <w:tcW w:w="0" w:type="auto"/>
            <w:tcBorders>
              <w:top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gridSpan w:val="4"/>
            <w:tcBorders>
              <w:top w:val="single" w:sz="0" w:space="0" w:color="000000"/>
              <w:left w:val="single" w:sz="0" w:space="0" w:color="000000"/>
              <w:bottom w:val="single" w:sz="0" w:space="0" w:color="000000"/>
              <w:right w:val="single" w:sz="0" w:space="0" w:color="000000"/>
            </w:tcBorders>
          </w:tcPr>
          <w:p w:rsidR="002B77DC" w:rsidRDefault="002B77DC" w:rsidP="009956AA">
            <w:pPr>
              <w:pStyle w:val="CUERPOTEXTOTABLA"/>
              <w:jc w:val="center"/>
            </w:pPr>
            <w:r>
              <w:t>B 500 S, Ys=1.15</w:t>
            </w:r>
          </w:p>
        </w:tc>
        <w:tc>
          <w:tcPr>
            <w:tcW w:w="0" w:type="auto"/>
            <w:tcBorders>
              <w:top w:val="single" w:sz="0" w:space="0" w:color="000000"/>
              <w:left w:val="single" w:sz="0" w:space="0" w:color="000000"/>
              <w:right w:val="single" w:sz="0" w:space="0" w:color="000000"/>
            </w:tcBorders>
            <w:noWrap/>
          </w:tcPr>
          <w:p w:rsidR="002B77DC" w:rsidRDefault="002B77DC" w:rsidP="009956AA">
            <w:pPr>
              <w:pStyle w:val="CUERPOTEXTOTABLA"/>
              <w:jc w:val="center"/>
            </w:pPr>
            <w:r>
              <w:t>Total</w:t>
            </w:r>
          </w:p>
        </w:tc>
      </w:tr>
      <w:tr w:rsidR="002B77DC" w:rsidTr="009956AA">
        <w:trPr>
          <w:tblHeader/>
        </w:trPr>
        <w:tc>
          <w:tcPr>
            <w:tcW w:w="0" w:type="auto"/>
            <w:tcBorders>
              <w:top w:val="single" w:sz="0" w:space="0" w:color="000000"/>
              <w:left w:val="single" w:sz="0" w:space="0" w:color="000000"/>
              <w:bottom w:val="single" w:sz="0" w:space="0" w:color="000000"/>
            </w:tcBorders>
            <w:noWrap/>
          </w:tcPr>
          <w:p w:rsidR="002B77DC" w:rsidRDefault="002B77DC" w:rsidP="009956AA">
            <w:pPr>
              <w:pStyle w:val="CUERPOTEXTOTABLA"/>
            </w:pPr>
            <w:r>
              <w:t>Nombre de armado</w:t>
            </w:r>
          </w:p>
        </w:tc>
        <w:tc>
          <w:tcPr>
            <w:tcW w:w="0" w:type="auto"/>
            <w:tcBorders>
              <w:top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Ø6</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Ø8</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Ø12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Ø16</w:t>
            </w:r>
          </w:p>
        </w:tc>
        <w:tc>
          <w:tcPr>
            <w:tcW w:w="0" w:type="auto"/>
            <w:tcBorders>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Arranque - Armado longitudinal</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8x2.24</w:t>
            </w:r>
          </w:p>
          <w:p w:rsidR="002B77DC" w:rsidRDefault="002B77DC" w:rsidP="009956AA">
            <w:pPr>
              <w:pStyle w:val="CUERPOTEXTOTABLA"/>
              <w:jc w:val="right"/>
            </w:pPr>
            <w:r>
              <w:t>8x1.99</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17.92</w:t>
            </w:r>
          </w:p>
          <w:p w:rsidR="002B77DC" w:rsidRDefault="002B77DC" w:rsidP="009956AA">
            <w:pPr>
              <w:pStyle w:val="CUERPOTEXTOTABLA"/>
              <w:jc w:val="right"/>
            </w:pPr>
            <w:r>
              <w:t>15.91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Arranque - Estribos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3x1.66</w:t>
            </w:r>
          </w:p>
          <w:p w:rsidR="002B77DC" w:rsidRDefault="002B77DC" w:rsidP="009956AA">
            <w:pPr>
              <w:pStyle w:val="CUERPOTEXTOTABLA"/>
              <w:jc w:val="right"/>
            </w:pPr>
            <w:r>
              <w:t>3x0.37</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4.98</w:t>
            </w:r>
          </w:p>
          <w:p w:rsidR="002B77DC" w:rsidRDefault="002B77DC" w:rsidP="009956AA">
            <w:pPr>
              <w:pStyle w:val="CUERPOTEXTOTABLA"/>
              <w:jc w:val="right"/>
            </w:pPr>
            <w:r>
              <w:t>1.11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Armado base - Parrilla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24x4.72</w:t>
            </w:r>
          </w:p>
          <w:p w:rsidR="002B77DC" w:rsidRDefault="002B77DC" w:rsidP="009956AA">
            <w:pPr>
              <w:pStyle w:val="CUERPOTEXTOTABLA"/>
              <w:jc w:val="right"/>
            </w:pPr>
            <w:r>
              <w:t>24x7.45</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113.28</w:t>
            </w:r>
          </w:p>
          <w:p w:rsidR="002B77DC" w:rsidRDefault="002B77DC" w:rsidP="009956AA">
            <w:pPr>
              <w:pStyle w:val="CUERPOTEXTOTABLA"/>
              <w:jc w:val="right"/>
            </w:pPr>
            <w:r>
              <w:t>178.79</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Armado base - Parrilla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24x4.72</w:t>
            </w:r>
          </w:p>
          <w:p w:rsidR="002B77DC" w:rsidRDefault="002B77DC" w:rsidP="009956AA">
            <w:pPr>
              <w:pStyle w:val="CUERPOTEXTOTABLA"/>
              <w:jc w:val="right"/>
            </w:pPr>
            <w:r>
              <w:t>24x7.45</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113.28</w:t>
            </w:r>
          </w:p>
          <w:p w:rsidR="002B77DC" w:rsidRDefault="002B77DC" w:rsidP="009956AA">
            <w:pPr>
              <w:pStyle w:val="CUERPOTEXTOTABLA"/>
              <w:jc w:val="right"/>
            </w:pPr>
            <w:r>
              <w:t>178.79</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Armado base - Armado perimetral</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7x2.19</w:t>
            </w:r>
          </w:p>
          <w:p w:rsidR="002B77DC" w:rsidRDefault="002B77DC" w:rsidP="009956AA">
            <w:pPr>
              <w:pStyle w:val="CUERPOTEXTOTABLA"/>
              <w:jc w:val="right"/>
            </w:pPr>
            <w:r>
              <w:t>7x1.94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15.33</w:t>
            </w:r>
          </w:p>
          <w:p w:rsidR="002B77DC" w:rsidRDefault="002B77DC" w:rsidP="009956AA">
            <w:pPr>
              <w:pStyle w:val="CUERPOTEXTOTABLA"/>
              <w:jc w:val="right"/>
            </w:pPr>
            <w:r>
              <w:t>13.61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Armado base - Armado perimetral</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7x2.19</w:t>
            </w:r>
          </w:p>
          <w:p w:rsidR="002B77DC" w:rsidRDefault="002B77DC" w:rsidP="009956AA">
            <w:pPr>
              <w:pStyle w:val="CUERPOTEXTOTABLA"/>
              <w:jc w:val="right"/>
            </w:pPr>
            <w:r>
              <w:t>7x1.94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15.33</w:t>
            </w:r>
          </w:p>
          <w:p w:rsidR="002B77DC" w:rsidRDefault="002B77DC" w:rsidP="009956AA">
            <w:pPr>
              <w:pStyle w:val="CUERPOTEXTOTABLA"/>
              <w:jc w:val="right"/>
            </w:pPr>
            <w:r>
              <w:t>13.61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Armado base - Armado perimetral</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7x2.19</w:t>
            </w:r>
          </w:p>
          <w:p w:rsidR="002B77DC" w:rsidRDefault="002B77DC" w:rsidP="009956AA">
            <w:pPr>
              <w:pStyle w:val="CUERPOTEXTOTABLA"/>
              <w:jc w:val="right"/>
            </w:pPr>
            <w:r>
              <w:t>7x1.94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15.33</w:t>
            </w:r>
          </w:p>
          <w:p w:rsidR="002B77DC" w:rsidRDefault="002B77DC" w:rsidP="009956AA">
            <w:pPr>
              <w:pStyle w:val="CUERPOTEXTOTABLA"/>
              <w:jc w:val="right"/>
            </w:pPr>
            <w:r>
              <w:t>13.61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Armado base - Armado perimetral</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7x2.19</w:t>
            </w:r>
          </w:p>
          <w:p w:rsidR="002B77DC" w:rsidRDefault="002B77DC" w:rsidP="009956AA">
            <w:pPr>
              <w:pStyle w:val="CUERPOTEXTOTABLA"/>
              <w:jc w:val="right"/>
            </w:pPr>
            <w:r>
              <w:t>7x1.94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15.33</w:t>
            </w:r>
          </w:p>
          <w:p w:rsidR="002B77DC" w:rsidRDefault="002B77DC" w:rsidP="009956AA">
            <w:pPr>
              <w:pStyle w:val="CUERPOTEXTOTABLA"/>
              <w:jc w:val="right"/>
            </w:pPr>
            <w:r>
              <w:t>13.61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0 -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5x1.60</w:t>
            </w:r>
          </w:p>
          <w:p w:rsidR="002B77DC" w:rsidRDefault="002B77DC" w:rsidP="009956AA">
            <w:pPr>
              <w:pStyle w:val="CUERPOTEXTOTABLA"/>
              <w:jc w:val="right"/>
            </w:pPr>
            <w:r>
              <w:t>5x1.42</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8.00</w:t>
            </w:r>
          </w:p>
          <w:p w:rsidR="002B77DC" w:rsidRDefault="002B77DC" w:rsidP="009956AA">
            <w:pPr>
              <w:pStyle w:val="CUERPOTEXTOTABLA"/>
              <w:jc w:val="right"/>
            </w:pPr>
            <w:r>
              <w:t>7.10</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0 -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3x1.60</w:t>
            </w:r>
          </w:p>
          <w:p w:rsidR="002B77DC" w:rsidRDefault="002B77DC" w:rsidP="009956AA">
            <w:pPr>
              <w:pStyle w:val="CUERPOTEXTOTABLA"/>
              <w:jc w:val="right"/>
            </w:pPr>
            <w:r>
              <w:t>3x1.42</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4.80</w:t>
            </w:r>
          </w:p>
          <w:p w:rsidR="002B77DC" w:rsidRDefault="002B77DC" w:rsidP="009956AA">
            <w:pPr>
              <w:pStyle w:val="CUERPOTEXTOTABLA"/>
              <w:jc w:val="right"/>
            </w:pPr>
            <w:r>
              <w:t>4.26</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0 -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23x4.01</w:t>
            </w:r>
          </w:p>
          <w:p w:rsidR="002B77DC" w:rsidRDefault="002B77DC" w:rsidP="009956AA">
            <w:pPr>
              <w:pStyle w:val="CUERPOTEXTOTABLA"/>
              <w:jc w:val="right"/>
            </w:pPr>
            <w:r>
              <w:t>23x1.58</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92.23</w:t>
            </w:r>
          </w:p>
          <w:p w:rsidR="002B77DC" w:rsidRDefault="002B77DC" w:rsidP="009956AA">
            <w:pPr>
              <w:pStyle w:val="CUERPOTEXTOTABLA"/>
              <w:jc w:val="right"/>
            </w:pPr>
            <w:r>
              <w:t>36.40</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2 -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5x1.60</w:t>
            </w:r>
          </w:p>
          <w:p w:rsidR="002B77DC" w:rsidRDefault="002B77DC" w:rsidP="009956AA">
            <w:pPr>
              <w:pStyle w:val="CUERPOTEXTOTABLA"/>
              <w:jc w:val="right"/>
            </w:pPr>
            <w:r>
              <w:t>5x1.42</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8.00</w:t>
            </w:r>
          </w:p>
          <w:p w:rsidR="002B77DC" w:rsidRDefault="002B77DC" w:rsidP="009956AA">
            <w:pPr>
              <w:pStyle w:val="CUERPOTEXTOTABLA"/>
              <w:jc w:val="right"/>
            </w:pPr>
            <w:r>
              <w:t>7.10</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2 -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3x1.60</w:t>
            </w:r>
          </w:p>
          <w:p w:rsidR="002B77DC" w:rsidRDefault="002B77DC" w:rsidP="009956AA">
            <w:pPr>
              <w:pStyle w:val="CUERPOTEXTOTABLA"/>
              <w:jc w:val="right"/>
            </w:pPr>
            <w:r>
              <w:t>3x1.42</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4.80</w:t>
            </w:r>
          </w:p>
          <w:p w:rsidR="002B77DC" w:rsidRDefault="002B77DC" w:rsidP="009956AA">
            <w:pPr>
              <w:pStyle w:val="CUERPOTEXTOTABLA"/>
              <w:jc w:val="right"/>
            </w:pPr>
            <w:r>
              <w:t>4.26</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2 -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23x4.01</w:t>
            </w:r>
          </w:p>
          <w:p w:rsidR="002B77DC" w:rsidRDefault="002B77DC" w:rsidP="009956AA">
            <w:pPr>
              <w:pStyle w:val="CUERPOTEXTOTABLA"/>
              <w:jc w:val="right"/>
            </w:pPr>
            <w:r>
              <w:t>23x1.58</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92.23</w:t>
            </w:r>
          </w:p>
          <w:p w:rsidR="002B77DC" w:rsidRDefault="002B77DC" w:rsidP="009956AA">
            <w:pPr>
              <w:pStyle w:val="CUERPOTEXTOTABLA"/>
              <w:jc w:val="right"/>
            </w:pPr>
            <w:r>
              <w:t>36.40</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1 -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5x1.60</w:t>
            </w:r>
          </w:p>
          <w:p w:rsidR="002B77DC" w:rsidRDefault="002B77DC" w:rsidP="009956AA">
            <w:pPr>
              <w:pStyle w:val="CUERPOTEXTOTABLA"/>
              <w:jc w:val="right"/>
            </w:pPr>
            <w:r>
              <w:t>5x1.42</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8.00</w:t>
            </w:r>
          </w:p>
          <w:p w:rsidR="002B77DC" w:rsidRDefault="002B77DC" w:rsidP="009956AA">
            <w:pPr>
              <w:pStyle w:val="CUERPOTEXTOTABLA"/>
              <w:jc w:val="right"/>
            </w:pPr>
            <w:r>
              <w:t>7.10</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lastRenderedPageBreak/>
              <w:t>Viga paralela Y - Viga 1 -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3x1.60</w:t>
            </w:r>
          </w:p>
          <w:p w:rsidR="002B77DC" w:rsidRDefault="002B77DC" w:rsidP="009956AA">
            <w:pPr>
              <w:pStyle w:val="CUERPOTEXTOTABLA"/>
              <w:jc w:val="right"/>
            </w:pPr>
            <w:r>
              <w:t>3x1.42</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4.80</w:t>
            </w:r>
          </w:p>
          <w:p w:rsidR="002B77DC" w:rsidRDefault="002B77DC" w:rsidP="009956AA">
            <w:pPr>
              <w:pStyle w:val="CUERPOTEXTOTABLA"/>
              <w:jc w:val="right"/>
            </w:pPr>
            <w:r>
              <w:t>4.26</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1 -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23x4.01</w:t>
            </w:r>
          </w:p>
          <w:p w:rsidR="002B77DC" w:rsidRDefault="002B77DC" w:rsidP="009956AA">
            <w:pPr>
              <w:pStyle w:val="CUERPOTEXTOTABLA"/>
              <w:jc w:val="right"/>
            </w:pPr>
            <w:r>
              <w:t>23x1.58</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92.23</w:t>
            </w:r>
          </w:p>
          <w:p w:rsidR="002B77DC" w:rsidRDefault="002B77DC" w:rsidP="009956AA">
            <w:pPr>
              <w:pStyle w:val="CUERPOTEXTOTABLA"/>
              <w:jc w:val="right"/>
            </w:pPr>
            <w:r>
              <w:t>36.40</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3 -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5x1.60</w:t>
            </w:r>
          </w:p>
          <w:p w:rsidR="002B77DC" w:rsidRDefault="002B77DC" w:rsidP="009956AA">
            <w:pPr>
              <w:pStyle w:val="CUERPOTEXTOTABLA"/>
              <w:jc w:val="right"/>
            </w:pPr>
            <w:r>
              <w:t>5x1.42</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8.00</w:t>
            </w:r>
          </w:p>
          <w:p w:rsidR="002B77DC" w:rsidRDefault="002B77DC" w:rsidP="009956AA">
            <w:pPr>
              <w:pStyle w:val="CUERPOTEXTOTABLA"/>
              <w:jc w:val="right"/>
            </w:pPr>
            <w:r>
              <w:t>7.10</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3 -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3x1.60</w:t>
            </w:r>
          </w:p>
          <w:p w:rsidR="002B77DC" w:rsidRDefault="002B77DC" w:rsidP="009956AA">
            <w:pPr>
              <w:pStyle w:val="CUERPOTEXTOTABLA"/>
              <w:jc w:val="right"/>
            </w:pPr>
            <w:r>
              <w:t>3x1.42</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4.80</w:t>
            </w:r>
          </w:p>
          <w:p w:rsidR="002B77DC" w:rsidRDefault="002B77DC" w:rsidP="009956AA">
            <w:pPr>
              <w:pStyle w:val="CUERPOTEXTOTABLA"/>
              <w:jc w:val="right"/>
            </w:pPr>
            <w:r>
              <w:t>4.26</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3 -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23x4.01</w:t>
            </w:r>
          </w:p>
          <w:p w:rsidR="002B77DC" w:rsidRDefault="002B77DC" w:rsidP="009956AA">
            <w:pPr>
              <w:pStyle w:val="CUERPOTEXTOTABLA"/>
              <w:jc w:val="right"/>
            </w:pPr>
            <w:r>
              <w:t>23x1.58</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92.23</w:t>
            </w:r>
          </w:p>
          <w:p w:rsidR="002B77DC" w:rsidRDefault="002B77DC" w:rsidP="009956AA">
            <w:pPr>
              <w:pStyle w:val="CUERPOTEXTOTABLA"/>
              <w:jc w:val="right"/>
            </w:pPr>
            <w:r>
              <w:t>36.40</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diagonal - Viga 0 -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5x1.91</w:t>
            </w:r>
          </w:p>
          <w:p w:rsidR="002B77DC" w:rsidRDefault="002B77DC" w:rsidP="009956AA">
            <w:pPr>
              <w:pStyle w:val="CUERPOTEXTOTABLA"/>
              <w:jc w:val="right"/>
            </w:pPr>
            <w:r>
              <w:t>5x1.70</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9.55</w:t>
            </w:r>
          </w:p>
          <w:p w:rsidR="002B77DC" w:rsidRDefault="002B77DC" w:rsidP="009956AA">
            <w:pPr>
              <w:pStyle w:val="CUERPOTEXTOTABLA"/>
              <w:jc w:val="right"/>
            </w:pPr>
            <w:r>
              <w:t>8.48</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diagonal - Viga 0 -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3x1.91</w:t>
            </w:r>
          </w:p>
          <w:p w:rsidR="002B77DC" w:rsidRDefault="002B77DC" w:rsidP="009956AA">
            <w:pPr>
              <w:pStyle w:val="CUERPOTEXTOTABLA"/>
              <w:jc w:val="right"/>
            </w:pPr>
            <w:r>
              <w:t>3x1.70</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5.73</w:t>
            </w:r>
          </w:p>
          <w:p w:rsidR="002B77DC" w:rsidRDefault="002B77DC" w:rsidP="009956AA">
            <w:pPr>
              <w:pStyle w:val="CUERPOTEXTOTABLA"/>
              <w:jc w:val="right"/>
            </w:pPr>
            <w:r>
              <w:t>5.09</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diagonal - Viga 0 -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30x4.01</w:t>
            </w:r>
          </w:p>
          <w:p w:rsidR="002B77DC" w:rsidRDefault="002B77DC" w:rsidP="009956AA">
            <w:pPr>
              <w:pStyle w:val="CUERPOTEXTOTABLA"/>
              <w:jc w:val="right"/>
            </w:pPr>
            <w:r>
              <w:t>30x1.58</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120.30</w:t>
            </w:r>
          </w:p>
          <w:p w:rsidR="002B77DC" w:rsidRDefault="002B77DC" w:rsidP="009956AA">
            <w:pPr>
              <w:pStyle w:val="CUERPOTEXTOTABLA"/>
              <w:jc w:val="right"/>
            </w:pPr>
            <w:r>
              <w:t>47.47</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diagonal - Viga 1 -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5x1.91</w:t>
            </w:r>
          </w:p>
          <w:p w:rsidR="002B77DC" w:rsidRDefault="002B77DC" w:rsidP="009956AA">
            <w:pPr>
              <w:pStyle w:val="CUERPOTEXTOTABLA"/>
              <w:jc w:val="right"/>
            </w:pPr>
            <w:r>
              <w:t>5x1.70</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9.55</w:t>
            </w:r>
          </w:p>
          <w:p w:rsidR="002B77DC" w:rsidRDefault="002B77DC" w:rsidP="009956AA">
            <w:pPr>
              <w:pStyle w:val="CUERPOTEXTOTABLA"/>
              <w:jc w:val="right"/>
            </w:pPr>
            <w:r>
              <w:t>8.48</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diagonal - Viga 1 -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3x1.91</w:t>
            </w:r>
          </w:p>
          <w:p w:rsidR="002B77DC" w:rsidRDefault="002B77DC" w:rsidP="009956AA">
            <w:pPr>
              <w:pStyle w:val="CUERPOTEXTOTABLA"/>
              <w:jc w:val="right"/>
            </w:pPr>
            <w:r>
              <w:t>3x1.70</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5.73</w:t>
            </w:r>
          </w:p>
          <w:p w:rsidR="002B77DC" w:rsidRDefault="002B77DC" w:rsidP="009956AA">
            <w:pPr>
              <w:pStyle w:val="CUERPOTEXTOTABLA"/>
              <w:jc w:val="right"/>
            </w:pPr>
            <w:r>
              <w:t>5.09</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diagonal - Viga 1 -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30x4.01</w:t>
            </w:r>
          </w:p>
          <w:p w:rsidR="002B77DC" w:rsidRDefault="002B77DC" w:rsidP="009956AA">
            <w:pPr>
              <w:pStyle w:val="CUERPOTEXTOTABLA"/>
              <w:jc w:val="right"/>
            </w:pPr>
            <w:r>
              <w:t>30x1.58</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120.30</w:t>
            </w:r>
          </w:p>
          <w:p w:rsidR="002B77DC" w:rsidRDefault="002B77DC" w:rsidP="009956AA">
            <w:pPr>
              <w:pStyle w:val="CUERPOTEXTOTABLA"/>
              <w:jc w:val="right"/>
            </w:pPr>
            <w:r>
              <w:t>47.47</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Totales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4.98</w:t>
            </w:r>
          </w:p>
          <w:p w:rsidR="002B77DC" w:rsidRDefault="002B77DC" w:rsidP="009956AA">
            <w:pPr>
              <w:pStyle w:val="CUERPOTEXTOTABLA"/>
              <w:jc w:val="right"/>
            </w:pPr>
            <w:r>
              <w:t>1.11</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609.52</w:t>
            </w:r>
          </w:p>
          <w:p w:rsidR="002B77DC" w:rsidRDefault="002B77DC" w:rsidP="009956AA">
            <w:pPr>
              <w:pStyle w:val="CUERPOTEXTOTABLA"/>
              <w:jc w:val="right"/>
            </w:pPr>
            <w:r>
              <w:t>240.54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161.00</w:t>
            </w:r>
          </w:p>
          <w:p w:rsidR="002B77DC" w:rsidRDefault="002B77DC" w:rsidP="009956AA">
            <w:pPr>
              <w:pStyle w:val="CUERPOTEXTOTABLA"/>
              <w:jc w:val="right"/>
            </w:pPr>
            <w:r>
              <w:t>142.93</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226.56</w:t>
            </w:r>
          </w:p>
          <w:p w:rsidR="002B77DC" w:rsidRDefault="002B77DC" w:rsidP="009956AA">
            <w:pPr>
              <w:pStyle w:val="CUERPOTEXTOTABLA"/>
              <w:jc w:val="right"/>
            </w:pPr>
            <w:r>
              <w:t>357.58</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 xml:space="preserve"> </w:t>
            </w:r>
          </w:p>
          <w:p w:rsidR="002B77DC" w:rsidRDefault="002B77DC" w:rsidP="009956AA">
            <w:pPr>
              <w:pStyle w:val="CUERPOTEXTOTABLA"/>
              <w:jc w:val="right"/>
            </w:pPr>
            <w:r>
              <w:t>742.16</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Total con mermas</w:t>
            </w:r>
          </w:p>
          <w:p w:rsidR="002B77DC" w:rsidRDefault="002B77DC" w:rsidP="009956AA">
            <w:pPr>
              <w:pStyle w:val="CUERPOTEXTOTABLA"/>
            </w:pPr>
            <w:r>
              <w:t>(10.00%)</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5.48</w:t>
            </w:r>
          </w:p>
          <w:p w:rsidR="002B77DC" w:rsidRDefault="002B77DC" w:rsidP="009956AA">
            <w:pPr>
              <w:pStyle w:val="CUERPOTEXTOTABLA"/>
              <w:jc w:val="right"/>
            </w:pPr>
            <w:r>
              <w:t>1.22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670.47</w:t>
            </w:r>
          </w:p>
          <w:p w:rsidR="002B77DC" w:rsidRDefault="002B77DC" w:rsidP="009956AA">
            <w:pPr>
              <w:pStyle w:val="CUERPOTEXTOTABLA"/>
              <w:jc w:val="right"/>
            </w:pPr>
            <w:r>
              <w:t>264.59</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177.10</w:t>
            </w:r>
          </w:p>
          <w:p w:rsidR="002B77DC" w:rsidRDefault="002B77DC" w:rsidP="009956AA">
            <w:pPr>
              <w:pStyle w:val="CUERPOTEXTOTABLA"/>
              <w:jc w:val="right"/>
            </w:pPr>
            <w:r>
              <w:t>157.23</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249.22</w:t>
            </w:r>
          </w:p>
          <w:p w:rsidR="002B77DC" w:rsidRDefault="002B77DC" w:rsidP="009956AA">
            <w:pPr>
              <w:pStyle w:val="CUERPOTEXTOTABLA"/>
              <w:jc w:val="right"/>
            </w:pPr>
            <w:r>
              <w:t>393.34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 xml:space="preserve"> </w:t>
            </w:r>
          </w:p>
          <w:p w:rsidR="002B77DC" w:rsidRDefault="002B77DC" w:rsidP="009956AA">
            <w:pPr>
              <w:pStyle w:val="CUERPOTEXTOTABLA"/>
              <w:jc w:val="right"/>
            </w:pPr>
            <w:r>
              <w:t>816.38</w:t>
            </w:r>
          </w:p>
        </w:tc>
      </w:tr>
    </w:tbl>
    <w:p w:rsidR="002B77DC" w:rsidRDefault="002B77DC" w:rsidP="002B77DC">
      <w:pPr>
        <w:spacing w:after="0" w:line="2" w:lineRule="auto"/>
      </w:pPr>
    </w:p>
    <w:tbl>
      <w:tblPr>
        <w:tblW w:w="0" w:type="auto"/>
        <w:tblCellMar>
          <w:top w:w="28" w:type="dxa"/>
          <w:left w:w="28" w:type="dxa"/>
          <w:bottom w:w="28" w:type="dxa"/>
          <w:right w:w="28" w:type="dxa"/>
        </w:tblCellMar>
        <w:tblLook w:val="0000"/>
      </w:tblPr>
      <w:tblGrid>
        <w:gridCol w:w="4102"/>
        <w:gridCol w:w="1240"/>
        <w:gridCol w:w="686"/>
        <w:gridCol w:w="801"/>
        <w:gridCol w:w="801"/>
        <w:gridCol w:w="686"/>
        <w:gridCol w:w="694"/>
      </w:tblGrid>
      <w:tr w:rsidR="002B77DC" w:rsidTr="009956AA">
        <w:trPr>
          <w:tblHeader/>
        </w:trPr>
        <w:tc>
          <w:tcPr>
            <w:tcW w:w="0" w:type="auto"/>
            <w:tcBorders>
              <w:top w:val="single" w:sz="0" w:space="0" w:color="000000"/>
              <w:left w:val="single" w:sz="0" w:space="0" w:color="000000"/>
              <w:bottom w:val="single" w:sz="0" w:space="0" w:color="000000"/>
            </w:tcBorders>
            <w:noWrap/>
          </w:tcPr>
          <w:p w:rsidR="002B77DC" w:rsidRDefault="002B77DC" w:rsidP="009956AA">
            <w:pPr>
              <w:pStyle w:val="CUERPOTEXTOTABLA"/>
            </w:pPr>
            <w:r>
              <w:t>Referencia: P07</w:t>
            </w:r>
          </w:p>
        </w:tc>
        <w:tc>
          <w:tcPr>
            <w:tcW w:w="0" w:type="auto"/>
            <w:tcBorders>
              <w:top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gridSpan w:val="4"/>
            <w:tcBorders>
              <w:top w:val="single" w:sz="0" w:space="0" w:color="000000"/>
              <w:left w:val="single" w:sz="0" w:space="0" w:color="000000"/>
              <w:bottom w:val="single" w:sz="0" w:space="0" w:color="000000"/>
              <w:right w:val="single" w:sz="0" w:space="0" w:color="000000"/>
            </w:tcBorders>
          </w:tcPr>
          <w:p w:rsidR="002B77DC" w:rsidRDefault="002B77DC" w:rsidP="009956AA">
            <w:pPr>
              <w:pStyle w:val="CUERPOTEXTOTABLA"/>
              <w:jc w:val="center"/>
            </w:pPr>
            <w:r>
              <w:t>B 500 S, Ys=1.15</w:t>
            </w:r>
          </w:p>
        </w:tc>
        <w:tc>
          <w:tcPr>
            <w:tcW w:w="0" w:type="auto"/>
            <w:tcBorders>
              <w:top w:val="single" w:sz="0" w:space="0" w:color="000000"/>
              <w:left w:val="single" w:sz="0" w:space="0" w:color="000000"/>
              <w:right w:val="single" w:sz="0" w:space="0" w:color="000000"/>
            </w:tcBorders>
            <w:noWrap/>
          </w:tcPr>
          <w:p w:rsidR="002B77DC" w:rsidRDefault="002B77DC" w:rsidP="009956AA">
            <w:pPr>
              <w:pStyle w:val="CUERPOTEXTOTABLA"/>
              <w:jc w:val="center"/>
            </w:pPr>
            <w:r>
              <w:t>Total</w:t>
            </w:r>
          </w:p>
        </w:tc>
      </w:tr>
      <w:tr w:rsidR="002B77DC" w:rsidTr="009956AA">
        <w:trPr>
          <w:tblHeader/>
        </w:trPr>
        <w:tc>
          <w:tcPr>
            <w:tcW w:w="0" w:type="auto"/>
            <w:tcBorders>
              <w:top w:val="single" w:sz="0" w:space="0" w:color="000000"/>
              <w:left w:val="single" w:sz="0" w:space="0" w:color="000000"/>
              <w:bottom w:val="single" w:sz="0" w:space="0" w:color="000000"/>
            </w:tcBorders>
            <w:noWrap/>
          </w:tcPr>
          <w:p w:rsidR="002B77DC" w:rsidRDefault="002B77DC" w:rsidP="009956AA">
            <w:pPr>
              <w:pStyle w:val="CUERPOTEXTOTABLA"/>
            </w:pPr>
            <w:r>
              <w:t>Nombre de armado</w:t>
            </w:r>
          </w:p>
        </w:tc>
        <w:tc>
          <w:tcPr>
            <w:tcW w:w="0" w:type="auto"/>
            <w:tcBorders>
              <w:top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Ø6</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Ø8</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Ø12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Ø16</w:t>
            </w:r>
          </w:p>
        </w:tc>
        <w:tc>
          <w:tcPr>
            <w:tcW w:w="0" w:type="auto"/>
            <w:tcBorders>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Arranque - Armado longitudinal</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8x1.45</w:t>
            </w:r>
          </w:p>
          <w:p w:rsidR="002B77DC" w:rsidRDefault="002B77DC" w:rsidP="009956AA">
            <w:pPr>
              <w:pStyle w:val="CUERPOTEXTOTABLA"/>
              <w:jc w:val="right"/>
            </w:pPr>
            <w:r>
              <w:t>8x1.29</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11.60</w:t>
            </w:r>
          </w:p>
          <w:p w:rsidR="002B77DC" w:rsidRDefault="002B77DC" w:rsidP="009956AA">
            <w:pPr>
              <w:pStyle w:val="CUERPOTEXTOTABLA"/>
              <w:jc w:val="right"/>
            </w:pPr>
            <w:r>
              <w:t>10.30</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Arranque - Estribos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3x1.66</w:t>
            </w:r>
          </w:p>
          <w:p w:rsidR="002B77DC" w:rsidRDefault="002B77DC" w:rsidP="009956AA">
            <w:pPr>
              <w:pStyle w:val="CUERPOTEXTOTABLA"/>
              <w:jc w:val="right"/>
            </w:pPr>
            <w:r>
              <w:t>3x0.37</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4.98</w:t>
            </w:r>
          </w:p>
          <w:p w:rsidR="002B77DC" w:rsidRDefault="002B77DC" w:rsidP="009956AA">
            <w:pPr>
              <w:pStyle w:val="CUERPOTEXTOTABLA"/>
              <w:jc w:val="right"/>
            </w:pPr>
            <w:r>
              <w:t>1.11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Armado base - Parrilla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15x1.40</w:t>
            </w:r>
          </w:p>
          <w:p w:rsidR="002B77DC" w:rsidRDefault="002B77DC" w:rsidP="009956AA">
            <w:pPr>
              <w:pStyle w:val="CUERPOTEXTOTABLA"/>
              <w:jc w:val="right"/>
            </w:pPr>
            <w:r>
              <w:t>15x1.24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21.00</w:t>
            </w:r>
          </w:p>
          <w:p w:rsidR="002B77DC" w:rsidRDefault="002B77DC" w:rsidP="009956AA">
            <w:pPr>
              <w:pStyle w:val="CUERPOTEXTOTABLA"/>
              <w:jc w:val="right"/>
            </w:pPr>
            <w:r>
              <w:t>18.64</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Armado base - Parrilla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15x1.40</w:t>
            </w:r>
          </w:p>
          <w:p w:rsidR="002B77DC" w:rsidRDefault="002B77DC" w:rsidP="009956AA">
            <w:pPr>
              <w:pStyle w:val="CUERPOTEXTOTABLA"/>
              <w:jc w:val="right"/>
            </w:pPr>
            <w:r>
              <w:t>15x1.24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21.00</w:t>
            </w:r>
          </w:p>
          <w:p w:rsidR="002B77DC" w:rsidRDefault="002B77DC" w:rsidP="009956AA">
            <w:pPr>
              <w:pStyle w:val="CUERPOTEXTOTABLA"/>
              <w:jc w:val="right"/>
            </w:pPr>
            <w:r>
              <w:t>18.64</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0 -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3x1.70</w:t>
            </w:r>
          </w:p>
          <w:p w:rsidR="002B77DC" w:rsidRDefault="002B77DC" w:rsidP="009956AA">
            <w:pPr>
              <w:pStyle w:val="CUERPOTEXTOTABLA"/>
              <w:jc w:val="right"/>
            </w:pPr>
            <w:r>
              <w:t>3x2.68</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5.10</w:t>
            </w:r>
          </w:p>
          <w:p w:rsidR="002B77DC" w:rsidRDefault="002B77DC" w:rsidP="009956AA">
            <w:pPr>
              <w:pStyle w:val="CUERPOTEXTOTABLA"/>
              <w:jc w:val="right"/>
            </w:pPr>
            <w:r>
              <w:t>8.05</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0 -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3x1.40</w:t>
            </w:r>
          </w:p>
          <w:p w:rsidR="002B77DC" w:rsidRDefault="002B77DC" w:rsidP="009956AA">
            <w:pPr>
              <w:pStyle w:val="CUERPOTEXTOTABLA"/>
              <w:jc w:val="right"/>
            </w:pPr>
            <w:r>
              <w:t>3x1.24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4.20</w:t>
            </w:r>
          </w:p>
          <w:p w:rsidR="002B77DC" w:rsidRDefault="002B77DC" w:rsidP="009956AA">
            <w:pPr>
              <w:pStyle w:val="CUERPOTEXTOTABLA"/>
              <w:jc w:val="right"/>
            </w:pPr>
            <w:r>
              <w:t>3.73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0 -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21x2.41</w:t>
            </w:r>
          </w:p>
          <w:p w:rsidR="002B77DC" w:rsidRDefault="002B77DC" w:rsidP="009956AA">
            <w:pPr>
              <w:pStyle w:val="CUERPOTEXTOTABLA"/>
              <w:jc w:val="right"/>
            </w:pPr>
            <w:r>
              <w:t>21x0.95</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50.61</w:t>
            </w:r>
          </w:p>
          <w:p w:rsidR="002B77DC" w:rsidRDefault="002B77DC" w:rsidP="009956AA">
            <w:pPr>
              <w:pStyle w:val="CUERPOTEXTOTABLA"/>
              <w:jc w:val="right"/>
            </w:pPr>
            <w:r>
              <w:t>19.97</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2 -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3x1.70</w:t>
            </w:r>
          </w:p>
          <w:p w:rsidR="002B77DC" w:rsidRDefault="002B77DC" w:rsidP="009956AA">
            <w:pPr>
              <w:pStyle w:val="CUERPOTEXTOTABLA"/>
              <w:jc w:val="right"/>
            </w:pPr>
            <w:r>
              <w:t>3x2.68</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5.10</w:t>
            </w:r>
          </w:p>
          <w:p w:rsidR="002B77DC" w:rsidRDefault="002B77DC" w:rsidP="009956AA">
            <w:pPr>
              <w:pStyle w:val="CUERPOTEXTOTABLA"/>
              <w:jc w:val="right"/>
            </w:pPr>
            <w:r>
              <w:t>8.05</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2 -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3x1.40</w:t>
            </w:r>
          </w:p>
          <w:p w:rsidR="002B77DC" w:rsidRDefault="002B77DC" w:rsidP="009956AA">
            <w:pPr>
              <w:pStyle w:val="CUERPOTEXTOTABLA"/>
              <w:jc w:val="right"/>
            </w:pPr>
            <w:r>
              <w:t>3x1.24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4.20</w:t>
            </w:r>
          </w:p>
          <w:p w:rsidR="002B77DC" w:rsidRDefault="002B77DC" w:rsidP="009956AA">
            <w:pPr>
              <w:pStyle w:val="CUERPOTEXTOTABLA"/>
              <w:jc w:val="right"/>
            </w:pPr>
            <w:r>
              <w:t>3.73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2 -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21x2.41</w:t>
            </w:r>
          </w:p>
          <w:p w:rsidR="002B77DC" w:rsidRDefault="002B77DC" w:rsidP="009956AA">
            <w:pPr>
              <w:pStyle w:val="CUERPOTEXTOTABLA"/>
              <w:jc w:val="right"/>
            </w:pPr>
            <w:r>
              <w:t>21x0.95</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50.61</w:t>
            </w:r>
          </w:p>
          <w:p w:rsidR="002B77DC" w:rsidRDefault="002B77DC" w:rsidP="009956AA">
            <w:pPr>
              <w:pStyle w:val="CUERPOTEXTOTABLA"/>
              <w:jc w:val="right"/>
            </w:pPr>
            <w:r>
              <w:t>19.97</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1 -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3x1.70</w:t>
            </w:r>
          </w:p>
          <w:p w:rsidR="002B77DC" w:rsidRDefault="002B77DC" w:rsidP="009956AA">
            <w:pPr>
              <w:pStyle w:val="CUERPOTEXTOTABLA"/>
              <w:jc w:val="right"/>
            </w:pPr>
            <w:r>
              <w:t>3x2.68</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5.10</w:t>
            </w:r>
          </w:p>
          <w:p w:rsidR="002B77DC" w:rsidRDefault="002B77DC" w:rsidP="009956AA">
            <w:pPr>
              <w:pStyle w:val="CUERPOTEXTOTABLA"/>
              <w:jc w:val="right"/>
            </w:pPr>
            <w:r>
              <w:t>8.05</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1 -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3x1.40</w:t>
            </w:r>
          </w:p>
          <w:p w:rsidR="002B77DC" w:rsidRDefault="002B77DC" w:rsidP="009956AA">
            <w:pPr>
              <w:pStyle w:val="CUERPOTEXTOTABLA"/>
              <w:jc w:val="right"/>
            </w:pPr>
            <w:r>
              <w:t>3x1.24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4.20</w:t>
            </w:r>
          </w:p>
          <w:p w:rsidR="002B77DC" w:rsidRDefault="002B77DC" w:rsidP="009956AA">
            <w:pPr>
              <w:pStyle w:val="CUERPOTEXTOTABLA"/>
              <w:jc w:val="right"/>
            </w:pPr>
            <w:r>
              <w:t>3.73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1 -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21x2.41</w:t>
            </w:r>
          </w:p>
          <w:p w:rsidR="002B77DC" w:rsidRDefault="002B77DC" w:rsidP="009956AA">
            <w:pPr>
              <w:pStyle w:val="CUERPOTEXTOTABLA"/>
              <w:jc w:val="right"/>
            </w:pPr>
            <w:r>
              <w:t>21x0.95</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50.61</w:t>
            </w:r>
          </w:p>
          <w:p w:rsidR="002B77DC" w:rsidRDefault="002B77DC" w:rsidP="009956AA">
            <w:pPr>
              <w:pStyle w:val="CUERPOTEXTOTABLA"/>
              <w:jc w:val="right"/>
            </w:pPr>
            <w:r>
              <w:t>19.97</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lastRenderedPageBreak/>
              <w:t>Viga paralela Y - Viga 3 -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3x1.70</w:t>
            </w:r>
          </w:p>
          <w:p w:rsidR="002B77DC" w:rsidRDefault="002B77DC" w:rsidP="009956AA">
            <w:pPr>
              <w:pStyle w:val="CUERPOTEXTOTABLA"/>
              <w:jc w:val="right"/>
            </w:pPr>
            <w:r>
              <w:t>3x2.68</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5.10</w:t>
            </w:r>
          </w:p>
          <w:p w:rsidR="002B77DC" w:rsidRDefault="002B77DC" w:rsidP="009956AA">
            <w:pPr>
              <w:pStyle w:val="CUERPOTEXTOTABLA"/>
              <w:jc w:val="right"/>
            </w:pPr>
            <w:r>
              <w:t>8.05</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3 -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3x1.40</w:t>
            </w:r>
          </w:p>
          <w:p w:rsidR="002B77DC" w:rsidRDefault="002B77DC" w:rsidP="009956AA">
            <w:pPr>
              <w:pStyle w:val="CUERPOTEXTOTABLA"/>
              <w:jc w:val="right"/>
            </w:pPr>
            <w:r>
              <w:t>3x1.24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4.20</w:t>
            </w:r>
          </w:p>
          <w:p w:rsidR="002B77DC" w:rsidRDefault="002B77DC" w:rsidP="009956AA">
            <w:pPr>
              <w:pStyle w:val="CUERPOTEXTOTABLA"/>
              <w:jc w:val="right"/>
            </w:pPr>
            <w:r>
              <w:t>3.73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3 -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21x2.41</w:t>
            </w:r>
          </w:p>
          <w:p w:rsidR="002B77DC" w:rsidRDefault="002B77DC" w:rsidP="009956AA">
            <w:pPr>
              <w:pStyle w:val="CUERPOTEXTOTABLA"/>
              <w:jc w:val="right"/>
            </w:pPr>
            <w:r>
              <w:t>21x0.95</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50.61</w:t>
            </w:r>
          </w:p>
          <w:p w:rsidR="002B77DC" w:rsidRDefault="002B77DC" w:rsidP="009956AA">
            <w:pPr>
              <w:pStyle w:val="CUERPOTEXTOTABLA"/>
              <w:jc w:val="right"/>
            </w:pPr>
            <w:r>
              <w:t>19.97</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Totales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4.98</w:t>
            </w:r>
          </w:p>
          <w:p w:rsidR="002B77DC" w:rsidRDefault="002B77DC" w:rsidP="009956AA">
            <w:pPr>
              <w:pStyle w:val="CUERPOTEXTOTABLA"/>
              <w:jc w:val="right"/>
            </w:pPr>
            <w:r>
              <w:t>1.11</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202.44</w:t>
            </w:r>
          </w:p>
          <w:p w:rsidR="002B77DC" w:rsidRDefault="002B77DC" w:rsidP="009956AA">
            <w:pPr>
              <w:pStyle w:val="CUERPOTEXTOTABLA"/>
              <w:jc w:val="right"/>
            </w:pPr>
            <w:r>
              <w:t>79.88</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70.40</w:t>
            </w:r>
          </w:p>
          <w:p w:rsidR="002B77DC" w:rsidRDefault="002B77DC" w:rsidP="009956AA">
            <w:pPr>
              <w:pStyle w:val="CUERPOTEXTOTABLA"/>
              <w:jc w:val="right"/>
            </w:pPr>
            <w:r>
              <w:t>62.50</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20.40</w:t>
            </w:r>
          </w:p>
          <w:p w:rsidR="002B77DC" w:rsidRDefault="002B77DC" w:rsidP="009956AA">
            <w:pPr>
              <w:pStyle w:val="CUERPOTEXTOTABLA"/>
              <w:jc w:val="right"/>
            </w:pPr>
            <w:r>
              <w:t>32.20</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 xml:space="preserve"> </w:t>
            </w:r>
          </w:p>
          <w:p w:rsidR="002B77DC" w:rsidRDefault="002B77DC" w:rsidP="009956AA">
            <w:pPr>
              <w:pStyle w:val="CUERPOTEXTOTABLA"/>
              <w:jc w:val="right"/>
            </w:pPr>
            <w:r>
              <w:t>175.69</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Total con mermas</w:t>
            </w:r>
          </w:p>
          <w:p w:rsidR="002B77DC" w:rsidRDefault="002B77DC" w:rsidP="009956AA">
            <w:pPr>
              <w:pStyle w:val="CUERPOTEXTOTABLA"/>
            </w:pPr>
            <w:r>
              <w:t>(10.00%)</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5.48</w:t>
            </w:r>
          </w:p>
          <w:p w:rsidR="002B77DC" w:rsidRDefault="002B77DC" w:rsidP="009956AA">
            <w:pPr>
              <w:pStyle w:val="CUERPOTEXTOTABLA"/>
              <w:jc w:val="right"/>
            </w:pPr>
            <w:r>
              <w:t>1.22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222.68</w:t>
            </w:r>
          </w:p>
          <w:p w:rsidR="002B77DC" w:rsidRDefault="002B77DC" w:rsidP="009956AA">
            <w:pPr>
              <w:pStyle w:val="CUERPOTEXTOTABLA"/>
              <w:jc w:val="right"/>
            </w:pPr>
            <w:r>
              <w:t>87.87</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77.44</w:t>
            </w:r>
          </w:p>
          <w:p w:rsidR="002B77DC" w:rsidRDefault="002B77DC" w:rsidP="009956AA">
            <w:pPr>
              <w:pStyle w:val="CUERPOTEXTOTABLA"/>
              <w:jc w:val="right"/>
            </w:pPr>
            <w:r>
              <w:t>68.75</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22.44</w:t>
            </w:r>
          </w:p>
          <w:p w:rsidR="002B77DC" w:rsidRDefault="002B77DC" w:rsidP="009956AA">
            <w:pPr>
              <w:pStyle w:val="CUERPOTEXTOTABLA"/>
              <w:jc w:val="right"/>
            </w:pPr>
            <w:r>
              <w:t>35.42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 xml:space="preserve"> </w:t>
            </w:r>
          </w:p>
          <w:p w:rsidR="002B77DC" w:rsidRDefault="002B77DC" w:rsidP="009956AA">
            <w:pPr>
              <w:pStyle w:val="CUERPOTEXTOTABLA"/>
              <w:jc w:val="right"/>
            </w:pPr>
            <w:r>
              <w:t>193.26</w:t>
            </w:r>
          </w:p>
        </w:tc>
      </w:tr>
    </w:tbl>
    <w:p w:rsidR="002B77DC" w:rsidRDefault="002B77DC" w:rsidP="002B77DC">
      <w:pPr>
        <w:spacing w:after="0" w:line="2" w:lineRule="auto"/>
      </w:pPr>
    </w:p>
    <w:tbl>
      <w:tblPr>
        <w:tblW w:w="0" w:type="auto"/>
        <w:tblCellMar>
          <w:top w:w="28" w:type="dxa"/>
          <w:left w:w="28" w:type="dxa"/>
          <w:bottom w:w="28" w:type="dxa"/>
          <w:right w:w="28" w:type="dxa"/>
        </w:tblCellMar>
        <w:tblLook w:val="0000"/>
      </w:tblPr>
      <w:tblGrid>
        <w:gridCol w:w="4102"/>
        <w:gridCol w:w="1240"/>
        <w:gridCol w:w="686"/>
        <w:gridCol w:w="801"/>
        <w:gridCol w:w="801"/>
        <w:gridCol w:w="694"/>
      </w:tblGrid>
      <w:tr w:rsidR="002B77DC" w:rsidTr="009956AA">
        <w:trPr>
          <w:tblHeader/>
        </w:trPr>
        <w:tc>
          <w:tcPr>
            <w:tcW w:w="0" w:type="auto"/>
            <w:tcBorders>
              <w:top w:val="single" w:sz="0" w:space="0" w:color="000000"/>
              <w:left w:val="single" w:sz="0" w:space="0" w:color="000000"/>
              <w:bottom w:val="single" w:sz="0" w:space="0" w:color="000000"/>
            </w:tcBorders>
            <w:noWrap/>
          </w:tcPr>
          <w:p w:rsidR="002B77DC" w:rsidRDefault="002B77DC" w:rsidP="009956AA">
            <w:pPr>
              <w:pStyle w:val="CUERPOTEXTOTABLA"/>
            </w:pPr>
            <w:r>
              <w:t>Referencias: P08 y P18</w:t>
            </w:r>
          </w:p>
        </w:tc>
        <w:tc>
          <w:tcPr>
            <w:tcW w:w="0" w:type="auto"/>
            <w:tcBorders>
              <w:top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gridSpan w:val="3"/>
            <w:tcBorders>
              <w:top w:val="single" w:sz="0" w:space="0" w:color="000000"/>
              <w:left w:val="single" w:sz="0" w:space="0" w:color="000000"/>
              <w:bottom w:val="single" w:sz="0" w:space="0" w:color="000000"/>
              <w:right w:val="single" w:sz="0" w:space="0" w:color="000000"/>
            </w:tcBorders>
          </w:tcPr>
          <w:p w:rsidR="002B77DC" w:rsidRDefault="002B77DC" w:rsidP="009956AA">
            <w:pPr>
              <w:pStyle w:val="CUERPOTEXTOTABLA"/>
              <w:jc w:val="center"/>
            </w:pPr>
            <w:r>
              <w:t>B 500 S, Ys=1.15</w:t>
            </w:r>
          </w:p>
        </w:tc>
        <w:tc>
          <w:tcPr>
            <w:tcW w:w="0" w:type="auto"/>
            <w:tcBorders>
              <w:top w:val="single" w:sz="0" w:space="0" w:color="000000"/>
              <w:left w:val="single" w:sz="0" w:space="0" w:color="000000"/>
              <w:right w:val="single" w:sz="0" w:space="0" w:color="000000"/>
            </w:tcBorders>
            <w:noWrap/>
          </w:tcPr>
          <w:p w:rsidR="002B77DC" w:rsidRDefault="002B77DC" w:rsidP="009956AA">
            <w:pPr>
              <w:pStyle w:val="CUERPOTEXTOTABLA"/>
              <w:jc w:val="center"/>
            </w:pPr>
            <w:r>
              <w:t>Total</w:t>
            </w:r>
          </w:p>
        </w:tc>
      </w:tr>
      <w:tr w:rsidR="002B77DC" w:rsidTr="009956AA">
        <w:trPr>
          <w:tblHeader/>
        </w:trPr>
        <w:tc>
          <w:tcPr>
            <w:tcW w:w="0" w:type="auto"/>
            <w:tcBorders>
              <w:top w:val="single" w:sz="0" w:space="0" w:color="000000"/>
              <w:left w:val="single" w:sz="0" w:space="0" w:color="000000"/>
              <w:bottom w:val="single" w:sz="0" w:space="0" w:color="000000"/>
            </w:tcBorders>
            <w:noWrap/>
          </w:tcPr>
          <w:p w:rsidR="002B77DC" w:rsidRDefault="002B77DC" w:rsidP="009956AA">
            <w:pPr>
              <w:pStyle w:val="CUERPOTEXTOTABLA"/>
            </w:pPr>
            <w:r>
              <w:t>Nombre de armado</w:t>
            </w:r>
          </w:p>
        </w:tc>
        <w:tc>
          <w:tcPr>
            <w:tcW w:w="0" w:type="auto"/>
            <w:tcBorders>
              <w:top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Ø6</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Ø8</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Ø12</w:t>
            </w:r>
          </w:p>
        </w:tc>
        <w:tc>
          <w:tcPr>
            <w:tcW w:w="0" w:type="auto"/>
            <w:tcBorders>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Arranque - Armado longitudinal</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8x1.35</w:t>
            </w:r>
          </w:p>
          <w:p w:rsidR="002B77DC" w:rsidRDefault="002B77DC" w:rsidP="009956AA">
            <w:pPr>
              <w:pStyle w:val="CUERPOTEXTOTABLA"/>
              <w:jc w:val="right"/>
            </w:pPr>
            <w:r>
              <w:t>8x1.20</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10.80</w:t>
            </w:r>
          </w:p>
          <w:p w:rsidR="002B77DC" w:rsidRDefault="002B77DC" w:rsidP="009956AA">
            <w:pPr>
              <w:pStyle w:val="CUERPOTEXTOTABLA"/>
              <w:jc w:val="right"/>
            </w:pPr>
            <w:r>
              <w:t>9.59</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Arranque - Estribos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3x1.66</w:t>
            </w:r>
          </w:p>
          <w:p w:rsidR="002B77DC" w:rsidRDefault="002B77DC" w:rsidP="009956AA">
            <w:pPr>
              <w:pStyle w:val="CUERPOTEXTOTABLA"/>
              <w:jc w:val="right"/>
            </w:pPr>
            <w:r>
              <w:t>3x0.37</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4.98</w:t>
            </w:r>
          </w:p>
          <w:p w:rsidR="002B77DC" w:rsidRDefault="002B77DC" w:rsidP="009956AA">
            <w:pPr>
              <w:pStyle w:val="CUERPOTEXTOTABLA"/>
              <w:jc w:val="right"/>
            </w:pPr>
            <w:r>
              <w:t>1.11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Armado base - Parrilla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13x1.40</w:t>
            </w:r>
          </w:p>
          <w:p w:rsidR="002B77DC" w:rsidRDefault="002B77DC" w:rsidP="009956AA">
            <w:pPr>
              <w:pStyle w:val="CUERPOTEXTOTABLA"/>
              <w:jc w:val="right"/>
            </w:pPr>
            <w:r>
              <w:t>13x1.24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18.20</w:t>
            </w:r>
          </w:p>
          <w:p w:rsidR="002B77DC" w:rsidRDefault="002B77DC" w:rsidP="009956AA">
            <w:pPr>
              <w:pStyle w:val="CUERPOTEXTOTABLA"/>
              <w:jc w:val="right"/>
            </w:pPr>
            <w:r>
              <w:t>16.16</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Armado base - Parrilla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13x1.40</w:t>
            </w:r>
          </w:p>
          <w:p w:rsidR="002B77DC" w:rsidRDefault="002B77DC" w:rsidP="009956AA">
            <w:pPr>
              <w:pStyle w:val="CUERPOTEXTOTABLA"/>
              <w:jc w:val="right"/>
            </w:pPr>
            <w:r>
              <w:t>13x1.24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18.20</w:t>
            </w:r>
          </w:p>
          <w:p w:rsidR="002B77DC" w:rsidRDefault="002B77DC" w:rsidP="009956AA">
            <w:pPr>
              <w:pStyle w:val="CUERPOTEXTOTABLA"/>
              <w:jc w:val="right"/>
            </w:pPr>
            <w:r>
              <w:t>16.16</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0 -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5x1.40</w:t>
            </w:r>
          </w:p>
          <w:p w:rsidR="002B77DC" w:rsidRDefault="002B77DC" w:rsidP="009956AA">
            <w:pPr>
              <w:pStyle w:val="CUERPOTEXTOTABLA"/>
              <w:jc w:val="right"/>
            </w:pPr>
            <w:r>
              <w:t>5x1.24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7.00</w:t>
            </w:r>
          </w:p>
          <w:p w:rsidR="002B77DC" w:rsidRDefault="002B77DC" w:rsidP="009956AA">
            <w:pPr>
              <w:pStyle w:val="CUERPOTEXTOTABLA"/>
              <w:jc w:val="right"/>
            </w:pPr>
            <w:r>
              <w:t>6.21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0 -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3x1.40</w:t>
            </w:r>
          </w:p>
          <w:p w:rsidR="002B77DC" w:rsidRDefault="002B77DC" w:rsidP="009956AA">
            <w:pPr>
              <w:pStyle w:val="CUERPOTEXTOTABLA"/>
              <w:jc w:val="right"/>
            </w:pPr>
            <w:r>
              <w:t>3x1.24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4.20</w:t>
            </w:r>
          </w:p>
          <w:p w:rsidR="002B77DC" w:rsidRDefault="002B77DC" w:rsidP="009956AA">
            <w:pPr>
              <w:pStyle w:val="CUERPOTEXTOTABLA"/>
              <w:jc w:val="right"/>
            </w:pPr>
            <w:r>
              <w:t>3.73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0 -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21x2.20</w:t>
            </w:r>
          </w:p>
          <w:p w:rsidR="002B77DC" w:rsidRDefault="002B77DC" w:rsidP="009956AA">
            <w:pPr>
              <w:pStyle w:val="CUERPOTEXTOTABLA"/>
              <w:jc w:val="right"/>
            </w:pPr>
            <w:r>
              <w:t>21x0.87</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46.20</w:t>
            </w:r>
          </w:p>
          <w:p w:rsidR="002B77DC" w:rsidRDefault="002B77DC" w:rsidP="009956AA">
            <w:pPr>
              <w:pStyle w:val="CUERPOTEXTOTABLA"/>
              <w:jc w:val="right"/>
            </w:pPr>
            <w:r>
              <w:t>18.23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2 -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5x1.40</w:t>
            </w:r>
          </w:p>
          <w:p w:rsidR="002B77DC" w:rsidRDefault="002B77DC" w:rsidP="009956AA">
            <w:pPr>
              <w:pStyle w:val="CUERPOTEXTOTABLA"/>
              <w:jc w:val="right"/>
            </w:pPr>
            <w:r>
              <w:t>5x1.24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7.00</w:t>
            </w:r>
          </w:p>
          <w:p w:rsidR="002B77DC" w:rsidRDefault="002B77DC" w:rsidP="009956AA">
            <w:pPr>
              <w:pStyle w:val="CUERPOTEXTOTABLA"/>
              <w:jc w:val="right"/>
            </w:pPr>
            <w:r>
              <w:t>6.21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2 -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3x1.40</w:t>
            </w:r>
          </w:p>
          <w:p w:rsidR="002B77DC" w:rsidRDefault="002B77DC" w:rsidP="009956AA">
            <w:pPr>
              <w:pStyle w:val="CUERPOTEXTOTABLA"/>
              <w:jc w:val="right"/>
            </w:pPr>
            <w:r>
              <w:t>3x1.24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4.20</w:t>
            </w:r>
          </w:p>
          <w:p w:rsidR="002B77DC" w:rsidRDefault="002B77DC" w:rsidP="009956AA">
            <w:pPr>
              <w:pStyle w:val="CUERPOTEXTOTABLA"/>
              <w:jc w:val="right"/>
            </w:pPr>
            <w:r>
              <w:t>3.73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2 -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21x2.20</w:t>
            </w:r>
          </w:p>
          <w:p w:rsidR="002B77DC" w:rsidRDefault="002B77DC" w:rsidP="009956AA">
            <w:pPr>
              <w:pStyle w:val="CUERPOTEXTOTABLA"/>
              <w:jc w:val="right"/>
            </w:pPr>
            <w:r>
              <w:t>21x0.87</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46.20</w:t>
            </w:r>
          </w:p>
          <w:p w:rsidR="002B77DC" w:rsidRDefault="002B77DC" w:rsidP="009956AA">
            <w:pPr>
              <w:pStyle w:val="CUERPOTEXTOTABLA"/>
              <w:jc w:val="right"/>
            </w:pPr>
            <w:r>
              <w:t>18.23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1 -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5x1.40</w:t>
            </w:r>
          </w:p>
          <w:p w:rsidR="002B77DC" w:rsidRDefault="002B77DC" w:rsidP="009956AA">
            <w:pPr>
              <w:pStyle w:val="CUERPOTEXTOTABLA"/>
              <w:jc w:val="right"/>
            </w:pPr>
            <w:r>
              <w:t>5x1.24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7.00</w:t>
            </w:r>
          </w:p>
          <w:p w:rsidR="002B77DC" w:rsidRDefault="002B77DC" w:rsidP="009956AA">
            <w:pPr>
              <w:pStyle w:val="CUERPOTEXTOTABLA"/>
              <w:jc w:val="right"/>
            </w:pPr>
            <w:r>
              <w:t>6.21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1 -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3x1.40</w:t>
            </w:r>
          </w:p>
          <w:p w:rsidR="002B77DC" w:rsidRDefault="002B77DC" w:rsidP="009956AA">
            <w:pPr>
              <w:pStyle w:val="CUERPOTEXTOTABLA"/>
              <w:jc w:val="right"/>
            </w:pPr>
            <w:r>
              <w:t>3x1.24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4.20</w:t>
            </w:r>
          </w:p>
          <w:p w:rsidR="002B77DC" w:rsidRDefault="002B77DC" w:rsidP="009956AA">
            <w:pPr>
              <w:pStyle w:val="CUERPOTEXTOTABLA"/>
              <w:jc w:val="right"/>
            </w:pPr>
            <w:r>
              <w:t>3.73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1 -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21x2.20</w:t>
            </w:r>
          </w:p>
          <w:p w:rsidR="002B77DC" w:rsidRDefault="002B77DC" w:rsidP="009956AA">
            <w:pPr>
              <w:pStyle w:val="CUERPOTEXTOTABLA"/>
              <w:jc w:val="right"/>
            </w:pPr>
            <w:r>
              <w:t>21x0.87</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46.20</w:t>
            </w:r>
          </w:p>
          <w:p w:rsidR="002B77DC" w:rsidRDefault="002B77DC" w:rsidP="009956AA">
            <w:pPr>
              <w:pStyle w:val="CUERPOTEXTOTABLA"/>
              <w:jc w:val="right"/>
            </w:pPr>
            <w:r>
              <w:t>18.23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3 -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5x1.40</w:t>
            </w:r>
          </w:p>
          <w:p w:rsidR="002B77DC" w:rsidRDefault="002B77DC" w:rsidP="009956AA">
            <w:pPr>
              <w:pStyle w:val="CUERPOTEXTOTABLA"/>
              <w:jc w:val="right"/>
            </w:pPr>
            <w:r>
              <w:t>5x1.24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7.00</w:t>
            </w:r>
          </w:p>
          <w:p w:rsidR="002B77DC" w:rsidRDefault="002B77DC" w:rsidP="009956AA">
            <w:pPr>
              <w:pStyle w:val="CUERPOTEXTOTABLA"/>
              <w:jc w:val="right"/>
            </w:pPr>
            <w:r>
              <w:t>6.21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3 -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3x1.40</w:t>
            </w:r>
          </w:p>
          <w:p w:rsidR="002B77DC" w:rsidRDefault="002B77DC" w:rsidP="009956AA">
            <w:pPr>
              <w:pStyle w:val="CUERPOTEXTOTABLA"/>
              <w:jc w:val="right"/>
            </w:pPr>
            <w:r>
              <w:t>3x1.24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4.20</w:t>
            </w:r>
          </w:p>
          <w:p w:rsidR="002B77DC" w:rsidRDefault="002B77DC" w:rsidP="009956AA">
            <w:pPr>
              <w:pStyle w:val="CUERPOTEXTOTABLA"/>
              <w:jc w:val="right"/>
            </w:pPr>
            <w:r>
              <w:t>3.73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3 -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21x2.20</w:t>
            </w:r>
          </w:p>
          <w:p w:rsidR="002B77DC" w:rsidRDefault="002B77DC" w:rsidP="009956AA">
            <w:pPr>
              <w:pStyle w:val="CUERPOTEXTOTABLA"/>
              <w:jc w:val="right"/>
            </w:pPr>
            <w:r>
              <w:t>21x0.87</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46.20</w:t>
            </w:r>
          </w:p>
          <w:p w:rsidR="002B77DC" w:rsidRDefault="002B77DC" w:rsidP="009956AA">
            <w:pPr>
              <w:pStyle w:val="CUERPOTEXTOTABLA"/>
              <w:jc w:val="right"/>
            </w:pPr>
            <w:r>
              <w:t>18.23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Totales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4.98</w:t>
            </w:r>
          </w:p>
          <w:p w:rsidR="002B77DC" w:rsidRDefault="002B77DC" w:rsidP="009956AA">
            <w:pPr>
              <w:pStyle w:val="CUERPOTEXTOTABLA"/>
              <w:jc w:val="right"/>
            </w:pPr>
            <w:r>
              <w:t>1.11</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184.80</w:t>
            </w:r>
          </w:p>
          <w:p w:rsidR="002B77DC" w:rsidRDefault="002B77DC" w:rsidP="009956AA">
            <w:pPr>
              <w:pStyle w:val="CUERPOTEXTOTABLA"/>
              <w:jc w:val="right"/>
            </w:pPr>
            <w:r>
              <w:t>72.92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92.00</w:t>
            </w:r>
          </w:p>
          <w:p w:rsidR="002B77DC" w:rsidRDefault="002B77DC" w:rsidP="009956AA">
            <w:pPr>
              <w:pStyle w:val="CUERPOTEXTOTABLA"/>
              <w:jc w:val="right"/>
            </w:pPr>
            <w:r>
              <w:t>81.67</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 xml:space="preserve"> </w:t>
            </w:r>
          </w:p>
          <w:p w:rsidR="002B77DC" w:rsidRDefault="002B77DC" w:rsidP="009956AA">
            <w:pPr>
              <w:pStyle w:val="CUERPOTEXTOTABLA"/>
              <w:jc w:val="right"/>
            </w:pPr>
            <w:r>
              <w:t>155.70</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Total con mermas</w:t>
            </w:r>
          </w:p>
          <w:p w:rsidR="002B77DC" w:rsidRDefault="002B77DC" w:rsidP="009956AA">
            <w:pPr>
              <w:pStyle w:val="CUERPOTEXTOTABLA"/>
            </w:pPr>
            <w:r>
              <w:t>(10.00%)</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5.48</w:t>
            </w:r>
          </w:p>
          <w:p w:rsidR="002B77DC" w:rsidRDefault="002B77DC" w:rsidP="009956AA">
            <w:pPr>
              <w:pStyle w:val="CUERPOTEXTOTABLA"/>
              <w:jc w:val="right"/>
            </w:pPr>
            <w:r>
              <w:t>1.22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203.28</w:t>
            </w:r>
          </w:p>
          <w:p w:rsidR="002B77DC" w:rsidRDefault="002B77DC" w:rsidP="009956AA">
            <w:pPr>
              <w:pStyle w:val="CUERPOTEXTOTABLA"/>
              <w:jc w:val="right"/>
            </w:pPr>
            <w:r>
              <w:t>80.21</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101.20</w:t>
            </w:r>
          </w:p>
          <w:p w:rsidR="002B77DC" w:rsidRDefault="002B77DC" w:rsidP="009956AA">
            <w:pPr>
              <w:pStyle w:val="CUERPOTEXTOTABLA"/>
              <w:jc w:val="right"/>
            </w:pPr>
            <w:r>
              <w:t>89.84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 xml:space="preserve"> </w:t>
            </w:r>
          </w:p>
          <w:p w:rsidR="002B77DC" w:rsidRDefault="002B77DC" w:rsidP="009956AA">
            <w:pPr>
              <w:pStyle w:val="CUERPOTEXTOTABLA"/>
              <w:jc w:val="right"/>
            </w:pPr>
            <w:r>
              <w:t>171.27</w:t>
            </w:r>
          </w:p>
        </w:tc>
      </w:tr>
    </w:tbl>
    <w:p w:rsidR="002B77DC" w:rsidRDefault="002B77DC" w:rsidP="002B77DC">
      <w:pPr>
        <w:spacing w:after="0" w:line="2" w:lineRule="auto"/>
      </w:pPr>
    </w:p>
    <w:tbl>
      <w:tblPr>
        <w:tblW w:w="0" w:type="auto"/>
        <w:tblCellMar>
          <w:top w:w="28" w:type="dxa"/>
          <w:left w:w="28" w:type="dxa"/>
          <w:bottom w:w="28" w:type="dxa"/>
          <w:right w:w="28" w:type="dxa"/>
        </w:tblCellMar>
        <w:tblLook w:val="0000"/>
      </w:tblPr>
      <w:tblGrid>
        <w:gridCol w:w="4102"/>
        <w:gridCol w:w="1240"/>
        <w:gridCol w:w="686"/>
        <w:gridCol w:w="801"/>
        <w:gridCol w:w="801"/>
        <w:gridCol w:w="694"/>
      </w:tblGrid>
      <w:tr w:rsidR="002B77DC" w:rsidTr="009956AA">
        <w:trPr>
          <w:tblHeader/>
        </w:trPr>
        <w:tc>
          <w:tcPr>
            <w:tcW w:w="0" w:type="auto"/>
            <w:tcBorders>
              <w:top w:val="single" w:sz="0" w:space="0" w:color="000000"/>
              <w:left w:val="single" w:sz="0" w:space="0" w:color="000000"/>
              <w:bottom w:val="single" w:sz="0" w:space="0" w:color="000000"/>
            </w:tcBorders>
            <w:noWrap/>
          </w:tcPr>
          <w:p w:rsidR="002B77DC" w:rsidRDefault="002B77DC" w:rsidP="009956AA">
            <w:pPr>
              <w:pStyle w:val="CUERPOTEXTOTABLA"/>
            </w:pPr>
            <w:r>
              <w:t>Referencia: P09</w:t>
            </w:r>
          </w:p>
        </w:tc>
        <w:tc>
          <w:tcPr>
            <w:tcW w:w="0" w:type="auto"/>
            <w:tcBorders>
              <w:top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gridSpan w:val="3"/>
            <w:tcBorders>
              <w:top w:val="single" w:sz="0" w:space="0" w:color="000000"/>
              <w:left w:val="single" w:sz="0" w:space="0" w:color="000000"/>
              <w:bottom w:val="single" w:sz="0" w:space="0" w:color="000000"/>
              <w:right w:val="single" w:sz="0" w:space="0" w:color="000000"/>
            </w:tcBorders>
          </w:tcPr>
          <w:p w:rsidR="002B77DC" w:rsidRDefault="002B77DC" w:rsidP="009956AA">
            <w:pPr>
              <w:pStyle w:val="CUERPOTEXTOTABLA"/>
              <w:jc w:val="center"/>
            </w:pPr>
            <w:r>
              <w:t>B 500 S, Ys=1.15</w:t>
            </w:r>
          </w:p>
        </w:tc>
        <w:tc>
          <w:tcPr>
            <w:tcW w:w="0" w:type="auto"/>
            <w:tcBorders>
              <w:top w:val="single" w:sz="0" w:space="0" w:color="000000"/>
              <w:left w:val="single" w:sz="0" w:space="0" w:color="000000"/>
              <w:right w:val="single" w:sz="0" w:space="0" w:color="000000"/>
            </w:tcBorders>
            <w:noWrap/>
          </w:tcPr>
          <w:p w:rsidR="002B77DC" w:rsidRDefault="002B77DC" w:rsidP="009956AA">
            <w:pPr>
              <w:pStyle w:val="CUERPOTEXTOTABLA"/>
              <w:jc w:val="center"/>
            </w:pPr>
            <w:r>
              <w:t>Total</w:t>
            </w:r>
          </w:p>
        </w:tc>
      </w:tr>
      <w:tr w:rsidR="002B77DC" w:rsidTr="009956AA">
        <w:trPr>
          <w:tblHeader/>
        </w:trPr>
        <w:tc>
          <w:tcPr>
            <w:tcW w:w="0" w:type="auto"/>
            <w:tcBorders>
              <w:top w:val="single" w:sz="0" w:space="0" w:color="000000"/>
              <w:left w:val="single" w:sz="0" w:space="0" w:color="000000"/>
              <w:bottom w:val="single" w:sz="0" w:space="0" w:color="000000"/>
            </w:tcBorders>
            <w:noWrap/>
          </w:tcPr>
          <w:p w:rsidR="002B77DC" w:rsidRDefault="002B77DC" w:rsidP="009956AA">
            <w:pPr>
              <w:pStyle w:val="CUERPOTEXTOTABLA"/>
            </w:pPr>
            <w:r>
              <w:t>Nombre de armado</w:t>
            </w:r>
          </w:p>
        </w:tc>
        <w:tc>
          <w:tcPr>
            <w:tcW w:w="0" w:type="auto"/>
            <w:tcBorders>
              <w:top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Ø6</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Ø8</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Ø12</w:t>
            </w:r>
          </w:p>
        </w:tc>
        <w:tc>
          <w:tcPr>
            <w:tcW w:w="0" w:type="auto"/>
            <w:tcBorders>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Arranque - Armado longitudinal</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8x1.55</w:t>
            </w:r>
          </w:p>
          <w:p w:rsidR="002B77DC" w:rsidRDefault="002B77DC" w:rsidP="009956AA">
            <w:pPr>
              <w:pStyle w:val="CUERPOTEXTOTABLA"/>
              <w:jc w:val="right"/>
            </w:pPr>
            <w:r>
              <w:t>8x1.38</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12.40</w:t>
            </w:r>
          </w:p>
          <w:p w:rsidR="002B77DC" w:rsidRDefault="002B77DC" w:rsidP="009956AA">
            <w:pPr>
              <w:pStyle w:val="CUERPOTEXTOTABLA"/>
              <w:jc w:val="right"/>
            </w:pPr>
            <w:r>
              <w:t>11.01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lastRenderedPageBreak/>
              <w:t>Arranque - Estribos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3x1.66</w:t>
            </w:r>
          </w:p>
          <w:p w:rsidR="002B77DC" w:rsidRDefault="002B77DC" w:rsidP="009956AA">
            <w:pPr>
              <w:pStyle w:val="CUERPOTEXTOTABLA"/>
              <w:jc w:val="right"/>
            </w:pPr>
            <w:r>
              <w:t>3x0.37</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4.98</w:t>
            </w:r>
          </w:p>
          <w:p w:rsidR="002B77DC" w:rsidRDefault="002B77DC" w:rsidP="009956AA">
            <w:pPr>
              <w:pStyle w:val="CUERPOTEXTOTABLA"/>
              <w:jc w:val="right"/>
            </w:pPr>
            <w:r>
              <w:t>1.11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Armado base - Parrilla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19x1.40</w:t>
            </w:r>
          </w:p>
          <w:p w:rsidR="002B77DC" w:rsidRDefault="002B77DC" w:rsidP="009956AA">
            <w:pPr>
              <w:pStyle w:val="CUERPOTEXTOTABLA"/>
              <w:jc w:val="right"/>
            </w:pPr>
            <w:r>
              <w:t>19x1.24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26.60</w:t>
            </w:r>
          </w:p>
          <w:p w:rsidR="002B77DC" w:rsidRDefault="002B77DC" w:rsidP="009956AA">
            <w:pPr>
              <w:pStyle w:val="CUERPOTEXTOTABLA"/>
              <w:jc w:val="right"/>
            </w:pPr>
            <w:r>
              <w:t>23.62</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Armado base - Parrilla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19x1.40</w:t>
            </w:r>
          </w:p>
          <w:p w:rsidR="002B77DC" w:rsidRDefault="002B77DC" w:rsidP="009956AA">
            <w:pPr>
              <w:pStyle w:val="CUERPOTEXTOTABLA"/>
              <w:jc w:val="right"/>
            </w:pPr>
            <w:r>
              <w:t>19x1.24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26.60</w:t>
            </w:r>
          </w:p>
          <w:p w:rsidR="002B77DC" w:rsidRDefault="002B77DC" w:rsidP="009956AA">
            <w:pPr>
              <w:pStyle w:val="CUERPOTEXTOTABLA"/>
              <w:jc w:val="right"/>
            </w:pPr>
            <w:r>
              <w:t>23.62</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0 -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5x1.40</w:t>
            </w:r>
          </w:p>
          <w:p w:rsidR="002B77DC" w:rsidRDefault="002B77DC" w:rsidP="009956AA">
            <w:pPr>
              <w:pStyle w:val="CUERPOTEXTOTABLA"/>
              <w:jc w:val="right"/>
            </w:pPr>
            <w:r>
              <w:t>5x1.24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7.00</w:t>
            </w:r>
          </w:p>
          <w:p w:rsidR="002B77DC" w:rsidRDefault="002B77DC" w:rsidP="009956AA">
            <w:pPr>
              <w:pStyle w:val="CUERPOTEXTOTABLA"/>
              <w:jc w:val="right"/>
            </w:pPr>
            <w:r>
              <w:t>6.21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0 -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3x1.40</w:t>
            </w:r>
          </w:p>
          <w:p w:rsidR="002B77DC" w:rsidRDefault="002B77DC" w:rsidP="009956AA">
            <w:pPr>
              <w:pStyle w:val="CUERPOTEXTOTABLA"/>
              <w:jc w:val="right"/>
            </w:pPr>
            <w:r>
              <w:t>3x1.24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4.20</w:t>
            </w:r>
          </w:p>
          <w:p w:rsidR="002B77DC" w:rsidRDefault="002B77DC" w:rsidP="009956AA">
            <w:pPr>
              <w:pStyle w:val="CUERPOTEXTOTABLA"/>
              <w:jc w:val="right"/>
            </w:pPr>
            <w:r>
              <w:t>3.73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0 -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21x2.60</w:t>
            </w:r>
          </w:p>
          <w:p w:rsidR="002B77DC" w:rsidRDefault="002B77DC" w:rsidP="009956AA">
            <w:pPr>
              <w:pStyle w:val="CUERPOTEXTOTABLA"/>
              <w:jc w:val="right"/>
            </w:pPr>
            <w:r>
              <w:t>21x1.03</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54.60</w:t>
            </w:r>
          </w:p>
          <w:p w:rsidR="002B77DC" w:rsidRDefault="002B77DC" w:rsidP="009956AA">
            <w:pPr>
              <w:pStyle w:val="CUERPOTEXTOTABLA"/>
              <w:jc w:val="right"/>
            </w:pPr>
            <w:r>
              <w:t>21.55</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2 -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5x1.40</w:t>
            </w:r>
          </w:p>
          <w:p w:rsidR="002B77DC" w:rsidRDefault="002B77DC" w:rsidP="009956AA">
            <w:pPr>
              <w:pStyle w:val="CUERPOTEXTOTABLA"/>
              <w:jc w:val="right"/>
            </w:pPr>
            <w:r>
              <w:t>5x1.24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7.00</w:t>
            </w:r>
          </w:p>
          <w:p w:rsidR="002B77DC" w:rsidRDefault="002B77DC" w:rsidP="009956AA">
            <w:pPr>
              <w:pStyle w:val="CUERPOTEXTOTABLA"/>
              <w:jc w:val="right"/>
            </w:pPr>
            <w:r>
              <w:t>6.21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2 -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3x1.40</w:t>
            </w:r>
          </w:p>
          <w:p w:rsidR="002B77DC" w:rsidRDefault="002B77DC" w:rsidP="009956AA">
            <w:pPr>
              <w:pStyle w:val="CUERPOTEXTOTABLA"/>
              <w:jc w:val="right"/>
            </w:pPr>
            <w:r>
              <w:t>3x1.24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4.20</w:t>
            </w:r>
          </w:p>
          <w:p w:rsidR="002B77DC" w:rsidRDefault="002B77DC" w:rsidP="009956AA">
            <w:pPr>
              <w:pStyle w:val="CUERPOTEXTOTABLA"/>
              <w:jc w:val="right"/>
            </w:pPr>
            <w:r>
              <w:t>3.73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2 -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21x2.60</w:t>
            </w:r>
          </w:p>
          <w:p w:rsidR="002B77DC" w:rsidRDefault="002B77DC" w:rsidP="009956AA">
            <w:pPr>
              <w:pStyle w:val="CUERPOTEXTOTABLA"/>
              <w:jc w:val="right"/>
            </w:pPr>
            <w:r>
              <w:t>21x1.03</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54.60</w:t>
            </w:r>
          </w:p>
          <w:p w:rsidR="002B77DC" w:rsidRDefault="002B77DC" w:rsidP="009956AA">
            <w:pPr>
              <w:pStyle w:val="CUERPOTEXTOTABLA"/>
              <w:jc w:val="right"/>
            </w:pPr>
            <w:r>
              <w:t>21.55</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1 -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5x1.40</w:t>
            </w:r>
          </w:p>
          <w:p w:rsidR="002B77DC" w:rsidRDefault="002B77DC" w:rsidP="009956AA">
            <w:pPr>
              <w:pStyle w:val="CUERPOTEXTOTABLA"/>
              <w:jc w:val="right"/>
            </w:pPr>
            <w:r>
              <w:t>5x1.24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7.00</w:t>
            </w:r>
          </w:p>
          <w:p w:rsidR="002B77DC" w:rsidRDefault="002B77DC" w:rsidP="009956AA">
            <w:pPr>
              <w:pStyle w:val="CUERPOTEXTOTABLA"/>
              <w:jc w:val="right"/>
            </w:pPr>
            <w:r>
              <w:t>6.21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1 -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3x1.40</w:t>
            </w:r>
          </w:p>
          <w:p w:rsidR="002B77DC" w:rsidRDefault="002B77DC" w:rsidP="009956AA">
            <w:pPr>
              <w:pStyle w:val="CUERPOTEXTOTABLA"/>
              <w:jc w:val="right"/>
            </w:pPr>
            <w:r>
              <w:t>3x1.24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4.20</w:t>
            </w:r>
          </w:p>
          <w:p w:rsidR="002B77DC" w:rsidRDefault="002B77DC" w:rsidP="009956AA">
            <w:pPr>
              <w:pStyle w:val="CUERPOTEXTOTABLA"/>
              <w:jc w:val="right"/>
            </w:pPr>
            <w:r>
              <w:t>3.73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1 -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21x2.60</w:t>
            </w:r>
          </w:p>
          <w:p w:rsidR="002B77DC" w:rsidRDefault="002B77DC" w:rsidP="009956AA">
            <w:pPr>
              <w:pStyle w:val="CUERPOTEXTOTABLA"/>
              <w:jc w:val="right"/>
            </w:pPr>
            <w:r>
              <w:t>21x1.03</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54.60</w:t>
            </w:r>
          </w:p>
          <w:p w:rsidR="002B77DC" w:rsidRDefault="002B77DC" w:rsidP="009956AA">
            <w:pPr>
              <w:pStyle w:val="CUERPOTEXTOTABLA"/>
              <w:jc w:val="right"/>
            </w:pPr>
            <w:r>
              <w:t>21.55</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3 -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5x1.40</w:t>
            </w:r>
          </w:p>
          <w:p w:rsidR="002B77DC" w:rsidRDefault="002B77DC" w:rsidP="009956AA">
            <w:pPr>
              <w:pStyle w:val="CUERPOTEXTOTABLA"/>
              <w:jc w:val="right"/>
            </w:pPr>
            <w:r>
              <w:t>5x1.24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7.00</w:t>
            </w:r>
          </w:p>
          <w:p w:rsidR="002B77DC" w:rsidRDefault="002B77DC" w:rsidP="009956AA">
            <w:pPr>
              <w:pStyle w:val="CUERPOTEXTOTABLA"/>
              <w:jc w:val="right"/>
            </w:pPr>
            <w:r>
              <w:t>6.21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3 -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3x1.40</w:t>
            </w:r>
          </w:p>
          <w:p w:rsidR="002B77DC" w:rsidRDefault="002B77DC" w:rsidP="009956AA">
            <w:pPr>
              <w:pStyle w:val="CUERPOTEXTOTABLA"/>
              <w:jc w:val="right"/>
            </w:pPr>
            <w:r>
              <w:t>3x1.24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4.20</w:t>
            </w:r>
          </w:p>
          <w:p w:rsidR="002B77DC" w:rsidRDefault="002B77DC" w:rsidP="009956AA">
            <w:pPr>
              <w:pStyle w:val="CUERPOTEXTOTABLA"/>
              <w:jc w:val="right"/>
            </w:pPr>
            <w:r>
              <w:t>3.73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3 -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21x2.60</w:t>
            </w:r>
          </w:p>
          <w:p w:rsidR="002B77DC" w:rsidRDefault="002B77DC" w:rsidP="009956AA">
            <w:pPr>
              <w:pStyle w:val="CUERPOTEXTOTABLA"/>
              <w:jc w:val="right"/>
            </w:pPr>
            <w:r>
              <w:t>21x1.03</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54.60</w:t>
            </w:r>
          </w:p>
          <w:p w:rsidR="002B77DC" w:rsidRDefault="002B77DC" w:rsidP="009956AA">
            <w:pPr>
              <w:pStyle w:val="CUERPOTEXTOTABLA"/>
              <w:jc w:val="right"/>
            </w:pPr>
            <w:r>
              <w:t>21.55</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Totales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4.98</w:t>
            </w:r>
          </w:p>
          <w:p w:rsidR="002B77DC" w:rsidRDefault="002B77DC" w:rsidP="009956AA">
            <w:pPr>
              <w:pStyle w:val="CUERPOTEXTOTABLA"/>
              <w:jc w:val="right"/>
            </w:pPr>
            <w:r>
              <w:t>1.11</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218.40</w:t>
            </w:r>
          </w:p>
          <w:p w:rsidR="002B77DC" w:rsidRDefault="002B77DC" w:rsidP="009956AA">
            <w:pPr>
              <w:pStyle w:val="CUERPOTEXTOTABLA"/>
              <w:jc w:val="right"/>
            </w:pPr>
            <w:r>
              <w:t>86.20</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110.40</w:t>
            </w:r>
          </w:p>
          <w:p w:rsidR="002B77DC" w:rsidRDefault="002B77DC" w:rsidP="009956AA">
            <w:pPr>
              <w:pStyle w:val="CUERPOTEXTOTABLA"/>
              <w:jc w:val="right"/>
            </w:pPr>
            <w:r>
              <w:t>98.01</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 xml:space="preserve"> </w:t>
            </w:r>
          </w:p>
          <w:p w:rsidR="002B77DC" w:rsidRDefault="002B77DC" w:rsidP="009956AA">
            <w:pPr>
              <w:pStyle w:val="CUERPOTEXTOTABLA"/>
              <w:jc w:val="right"/>
            </w:pPr>
            <w:r>
              <w:t>185.32</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Total con mermas</w:t>
            </w:r>
          </w:p>
          <w:p w:rsidR="002B77DC" w:rsidRDefault="002B77DC" w:rsidP="009956AA">
            <w:pPr>
              <w:pStyle w:val="CUERPOTEXTOTABLA"/>
            </w:pPr>
            <w:r>
              <w:t>(10.00%)</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5.48</w:t>
            </w:r>
          </w:p>
          <w:p w:rsidR="002B77DC" w:rsidRDefault="002B77DC" w:rsidP="009956AA">
            <w:pPr>
              <w:pStyle w:val="CUERPOTEXTOTABLA"/>
              <w:jc w:val="right"/>
            </w:pPr>
            <w:r>
              <w:t>1.22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240.24</w:t>
            </w:r>
          </w:p>
          <w:p w:rsidR="002B77DC" w:rsidRDefault="002B77DC" w:rsidP="009956AA">
            <w:pPr>
              <w:pStyle w:val="CUERPOTEXTOTABLA"/>
              <w:jc w:val="right"/>
            </w:pPr>
            <w:r>
              <w:t>94.82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121.44</w:t>
            </w:r>
          </w:p>
          <w:p w:rsidR="002B77DC" w:rsidRDefault="002B77DC" w:rsidP="009956AA">
            <w:pPr>
              <w:pStyle w:val="CUERPOTEXTOTABLA"/>
              <w:jc w:val="right"/>
            </w:pPr>
            <w:r>
              <w:t>107.81</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 xml:space="preserve"> </w:t>
            </w:r>
          </w:p>
          <w:p w:rsidR="002B77DC" w:rsidRDefault="002B77DC" w:rsidP="009956AA">
            <w:pPr>
              <w:pStyle w:val="CUERPOTEXTOTABLA"/>
              <w:jc w:val="right"/>
            </w:pPr>
            <w:r>
              <w:t>203.85</w:t>
            </w:r>
          </w:p>
        </w:tc>
      </w:tr>
    </w:tbl>
    <w:p w:rsidR="002B77DC" w:rsidRDefault="002B77DC" w:rsidP="002B77DC">
      <w:pPr>
        <w:spacing w:after="0" w:line="2" w:lineRule="auto"/>
      </w:pPr>
    </w:p>
    <w:tbl>
      <w:tblPr>
        <w:tblW w:w="0" w:type="auto"/>
        <w:tblCellMar>
          <w:top w:w="28" w:type="dxa"/>
          <w:left w:w="28" w:type="dxa"/>
          <w:bottom w:w="28" w:type="dxa"/>
          <w:right w:w="28" w:type="dxa"/>
        </w:tblCellMar>
        <w:tblLook w:val="0000"/>
      </w:tblPr>
      <w:tblGrid>
        <w:gridCol w:w="4102"/>
        <w:gridCol w:w="1240"/>
        <w:gridCol w:w="686"/>
        <w:gridCol w:w="801"/>
        <w:gridCol w:w="686"/>
        <w:gridCol w:w="801"/>
        <w:gridCol w:w="694"/>
      </w:tblGrid>
      <w:tr w:rsidR="002B77DC" w:rsidTr="009956AA">
        <w:trPr>
          <w:tblHeader/>
        </w:trPr>
        <w:tc>
          <w:tcPr>
            <w:tcW w:w="0" w:type="auto"/>
            <w:tcBorders>
              <w:top w:val="single" w:sz="0" w:space="0" w:color="000000"/>
              <w:left w:val="single" w:sz="0" w:space="0" w:color="000000"/>
              <w:bottom w:val="single" w:sz="0" w:space="0" w:color="000000"/>
            </w:tcBorders>
            <w:noWrap/>
          </w:tcPr>
          <w:p w:rsidR="002B77DC" w:rsidRDefault="002B77DC" w:rsidP="009956AA">
            <w:pPr>
              <w:pStyle w:val="CUERPOTEXTOTABLA"/>
            </w:pPr>
            <w:r>
              <w:t>Referencias: P10, P30 y P35</w:t>
            </w:r>
          </w:p>
        </w:tc>
        <w:tc>
          <w:tcPr>
            <w:tcW w:w="0" w:type="auto"/>
            <w:tcBorders>
              <w:top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gridSpan w:val="4"/>
            <w:tcBorders>
              <w:top w:val="single" w:sz="0" w:space="0" w:color="000000"/>
              <w:left w:val="single" w:sz="0" w:space="0" w:color="000000"/>
              <w:bottom w:val="single" w:sz="0" w:space="0" w:color="000000"/>
              <w:right w:val="single" w:sz="0" w:space="0" w:color="000000"/>
            </w:tcBorders>
          </w:tcPr>
          <w:p w:rsidR="002B77DC" w:rsidRDefault="002B77DC" w:rsidP="009956AA">
            <w:pPr>
              <w:pStyle w:val="CUERPOTEXTOTABLA"/>
              <w:jc w:val="center"/>
            </w:pPr>
            <w:r>
              <w:t>B 500 S, Ys=1.15</w:t>
            </w:r>
          </w:p>
        </w:tc>
        <w:tc>
          <w:tcPr>
            <w:tcW w:w="0" w:type="auto"/>
            <w:tcBorders>
              <w:top w:val="single" w:sz="0" w:space="0" w:color="000000"/>
              <w:left w:val="single" w:sz="0" w:space="0" w:color="000000"/>
              <w:right w:val="single" w:sz="0" w:space="0" w:color="000000"/>
            </w:tcBorders>
            <w:noWrap/>
          </w:tcPr>
          <w:p w:rsidR="002B77DC" w:rsidRDefault="002B77DC" w:rsidP="009956AA">
            <w:pPr>
              <w:pStyle w:val="CUERPOTEXTOTABLA"/>
              <w:jc w:val="center"/>
            </w:pPr>
            <w:r>
              <w:t>Total</w:t>
            </w:r>
          </w:p>
        </w:tc>
      </w:tr>
      <w:tr w:rsidR="002B77DC" w:rsidTr="009956AA">
        <w:trPr>
          <w:tblHeader/>
        </w:trPr>
        <w:tc>
          <w:tcPr>
            <w:tcW w:w="0" w:type="auto"/>
            <w:tcBorders>
              <w:top w:val="single" w:sz="0" w:space="0" w:color="000000"/>
              <w:left w:val="single" w:sz="0" w:space="0" w:color="000000"/>
              <w:bottom w:val="single" w:sz="0" w:space="0" w:color="000000"/>
            </w:tcBorders>
            <w:noWrap/>
          </w:tcPr>
          <w:p w:rsidR="002B77DC" w:rsidRDefault="002B77DC" w:rsidP="009956AA">
            <w:pPr>
              <w:pStyle w:val="CUERPOTEXTOTABLA"/>
            </w:pPr>
            <w:r>
              <w:t>Nombre de armado</w:t>
            </w:r>
          </w:p>
        </w:tc>
        <w:tc>
          <w:tcPr>
            <w:tcW w:w="0" w:type="auto"/>
            <w:tcBorders>
              <w:top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Ø6</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Ø8</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Ø12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Ø16</w:t>
            </w:r>
          </w:p>
        </w:tc>
        <w:tc>
          <w:tcPr>
            <w:tcW w:w="0" w:type="auto"/>
            <w:tcBorders>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Arranque - Armado longitudinal</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8x1.59</w:t>
            </w:r>
          </w:p>
          <w:p w:rsidR="002B77DC" w:rsidRDefault="002B77DC" w:rsidP="009956AA">
            <w:pPr>
              <w:pStyle w:val="CUERPOTEXTOTABLA"/>
              <w:jc w:val="right"/>
            </w:pPr>
            <w:r>
              <w:t>8x1.41</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12.72</w:t>
            </w:r>
          </w:p>
          <w:p w:rsidR="002B77DC" w:rsidRDefault="002B77DC" w:rsidP="009956AA">
            <w:pPr>
              <w:pStyle w:val="CUERPOTEXTOTABLA"/>
              <w:jc w:val="right"/>
            </w:pPr>
            <w:r>
              <w:t>11.29</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Arranque - Estribos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3x1.66</w:t>
            </w:r>
          </w:p>
          <w:p w:rsidR="002B77DC" w:rsidRDefault="002B77DC" w:rsidP="009956AA">
            <w:pPr>
              <w:pStyle w:val="CUERPOTEXTOTABLA"/>
              <w:jc w:val="right"/>
            </w:pPr>
            <w:r>
              <w:t>3x0.37</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4.98</w:t>
            </w:r>
          </w:p>
          <w:p w:rsidR="002B77DC" w:rsidRDefault="002B77DC" w:rsidP="009956AA">
            <w:pPr>
              <w:pStyle w:val="CUERPOTEXTOTABLA"/>
              <w:jc w:val="right"/>
            </w:pPr>
            <w:r>
              <w:t>1.11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Armado base - Parrilla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11x1.70</w:t>
            </w:r>
          </w:p>
          <w:p w:rsidR="002B77DC" w:rsidRDefault="002B77DC" w:rsidP="009956AA">
            <w:pPr>
              <w:pStyle w:val="CUERPOTEXTOTABLA"/>
              <w:jc w:val="right"/>
            </w:pPr>
            <w:r>
              <w:t>11x2.68</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18.70</w:t>
            </w:r>
          </w:p>
          <w:p w:rsidR="002B77DC" w:rsidRDefault="002B77DC" w:rsidP="009956AA">
            <w:pPr>
              <w:pStyle w:val="CUERPOTEXTOTABLA"/>
              <w:jc w:val="right"/>
            </w:pPr>
            <w:r>
              <w:t>29.51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Armado base - Parrilla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11x1.70</w:t>
            </w:r>
          </w:p>
          <w:p w:rsidR="002B77DC" w:rsidRDefault="002B77DC" w:rsidP="009956AA">
            <w:pPr>
              <w:pStyle w:val="CUERPOTEXTOTABLA"/>
              <w:jc w:val="right"/>
            </w:pPr>
            <w:r>
              <w:t>11x2.68</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18.70</w:t>
            </w:r>
          </w:p>
          <w:p w:rsidR="002B77DC" w:rsidRDefault="002B77DC" w:rsidP="009956AA">
            <w:pPr>
              <w:pStyle w:val="CUERPOTEXTOTABLA"/>
              <w:jc w:val="right"/>
            </w:pPr>
            <w:r>
              <w:t>29.51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0 -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5x1.40</w:t>
            </w:r>
          </w:p>
          <w:p w:rsidR="002B77DC" w:rsidRDefault="002B77DC" w:rsidP="009956AA">
            <w:pPr>
              <w:pStyle w:val="CUERPOTEXTOTABLA"/>
              <w:jc w:val="right"/>
            </w:pPr>
            <w:r>
              <w:t>5x1.24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7.00</w:t>
            </w:r>
          </w:p>
          <w:p w:rsidR="002B77DC" w:rsidRDefault="002B77DC" w:rsidP="009956AA">
            <w:pPr>
              <w:pStyle w:val="CUERPOTEXTOTABLA"/>
              <w:jc w:val="right"/>
            </w:pPr>
            <w:r>
              <w:t>6.21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0 -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3x1.40</w:t>
            </w:r>
          </w:p>
          <w:p w:rsidR="002B77DC" w:rsidRDefault="002B77DC" w:rsidP="009956AA">
            <w:pPr>
              <w:pStyle w:val="CUERPOTEXTOTABLA"/>
              <w:jc w:val="right"/>
            </w:pPr>
            <w:r>
              <w:t>3x1.24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4.20</w:t>
            </w:r>
          </w:p>
          <w:p w:rsidR="002B77DC" w:rsidRDefault="002B77DC" w:rsidP="009956AA">
            <w:pPr>
              <w:pStyle w:val="CUERPOTEXTOTABLA"/>
              <w:jc w:val="right"/>
            </w:pPr>
            <w:r>
              <w:t>3.73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0 -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21x2.71</w:t>
            </w:r>
          </w:p>
          <w:p w:rsidR="002B77DC" w:rsidRDefault="002B77DC" w:rsidP="009956AA">
            <w:pPr>
              <w:pStyle w:val="CUERPOTEXTOTABLA"/>
              <w:jc w:val="right"/>
            </w:pPr>
            <w:r>
              <w:t>21x1.07</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56.91</w:t>
            </w:r>
          </w:p>
          <w:p w:rsidR="002B77DC" w:rsidRDefault="002B77DC" w:rsidP="009956AA">
            <w:pPr>
              <w:pStyle w:val="CUERPOTEXTOTABLA"/>
              <w:jc w:val="right"/>
            </w:pPr>
            <w:r>
              <w:t>22.46</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2 -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5x1.40</w:t>
            </w:r>
          </w:p>
          <w:p w:rsidR="002B77DC" w:rsidRDefault="002B77DC" w:rsidP="009956AA">
            <w:pPr>
              <w:pStyle w:val="CUERPOTEXTOTABLA"/>
              <w:jc w:val="right"/>
            </w:pPr>
            <w:r>
              <w:t>5x1.24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7.00</w:t>
            </w:r>
          </w:p>
          <w:p w:rsidR="002B77DC" w:rsidRDefault="002B77DC" w:rsidP="009956AA">
            <w:pPr>
              <w:pStyle w:val="CUERPOTEXTOTABLA"/>
              <w:jc w:val="right"/>
            </w:pPr>
            <w:r>
              <w:t>6.21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2 -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3x1.40</w:t>
            </w:r>
          </w:p>
          <w:p w:rsidR="002B77DC" w:rsidRDefault="002B77DC" w:rsidP="009956AA">
            <w:pPr>
              <w:pStyle w:val="CUERPOTEXTOTABLA"/>
              <w:jc w:val="right"/>
            </w:pPr>
            <w:r>
              <w:t>3x1.24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4.20</w:t>
            </w:r>
          </w:p>
          <w:p w:rsidR="002B77DC" w:rsidRDefault="002B77DC" w:rsidP="009956AA">
            <w:pPr>
              <w:pStyle w:val="CUERPOTEXTOTABLA"/>
              <w:jc w:val="right"/>
            </w:pPr>
            <w:r>
              <w:t>3.73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lastRenderedPageBreak/>
              <w:t>Viga paralela X - Viga 2 -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21x2.71</w:t>
            </w:r>
          </w:p>
          <w:p w:rsidR="002B77DC" w:rsidRDefault="002B77DC" w:rsidP="009956AA">
            <w:pPr>
              <w:pStyle w:val="CUERPOTEXTOTABLA"/>
              <w:jc w:val="right"/>
            </w:pPr>
            <w:r>
              <w:t>21x1.07</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56.91</w:t>
            </w:r>
          </w:p>
          <w:p w:rsidR="002B77DC" w:rsidRDefault="002B77DC" w:rsidP="009956AA">
            <w:pPr>
              <w:pStyle w:val="CUERPOTEXTOTABLA"/>
              <w:jc w:val="right"/>
            </w:pPr>
            <w:r>
              <w:t>22.46</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1 -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5x1.40</w:t>
            </w:r>
          </w:p>
          <w:p w:rsidR="002B77DC" w:rsidRDefault="002B77DC" w:rsidP="009956AA">
            <w:pPr>
              <w:pStyle w:val="CUERPOTEXTOTABLA"/>
              <w:jc w:val="right"/>
            </w:pPr>
            <w:r>
              <w:t>5x1.24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7.00</w:t>
            </w:r>
          </w:p>
          <w:p w:rsidR="002B77DC" w:rsidRDefault="002B77DC" w:rsidP="009956AA">
            <w:pPr>
              <w:pStyle w:val="CUERPOTEXTOTABLA"/>
              <w:jc w:val="right"/>
            </w:pPr>
            <w:r>
              <w:t>6.21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1 -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3x1.40</w:t>
            </w:r>
          </w:p>
          <w:p w:rsidR="002B77DC" w:rsidRDefault="002B77DC" w:rsidP="009956AA">
            <w:pPr>
              <w:pStyle w:val="CUERPOTEXTOTABLA"/>
              <w:jc w:val="right"/>
            </w:pPr>
            <w:r>
              <w:t>3x1.24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4.20</w:t>
            </w:r>
          </w:p>
          <w:p w:rsidR="002B77DC" w:rsidRDefault="002B77DC" w:rsidP="009956AA">
            <w:pPr>
              <w:pStyle w:val="CUERPOTEXTOTABLA"/>
              <w:jc w:val="right"/>
            </w:pPr>
            <w:r>
              <w:t>3.73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1 -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21x2.71</w:t>
            </w:r>
          </w:p>
          <w:p w:rsidR="002B77DC" w:rsidRDefault="002B77DC" w:rsidP="009956AA">
            <w:pPr>
              <w:pStyle w:val="CUERPOTEXTOTABLA"/>
              <w:jc w:val="right"/>
            </w:pPr>
            <w:r>
              <w:t>21x1.07</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56.91</w:t>
            </w:r>
          </w:p>
          <w:p w:rsidR="002B77DC" w:rsidRDefault="002B77DC" w:rsidP="009956AA">
            <w:pPr>
              <w:pStyle w:val="CUERPOTEXTOTABLA"/>
              <w:jc w:val="right"/>
            </w:pPr>
            <w:r>
              <w:t>22.46</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3 -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5x1.40</w:t>
            </w:r>
          </w:p>
          <w:p w:rsidR="002B77DC" w:rsidRDefault="002B77DC" w:rsidP="009956AA">
            <w:pPr>
              <w:pStyle w:val="CUERPOTEXTOTABLA"/>
              <w:jc w:val="right"/>
            </w:pPr>
            <w:r>
              <w:t>5x1.24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7.00</w:t>
            </w:r>
          </w:p>
          <w:p w:rsidR="002B77DC" w:rsidRDefault="002B77DC" w:rsidP="009956AA">
            <w:pPr>
              <w:pStyle w:val="CUERPOTEXTOTABLA"/>
              <w:jc w:val="right"/>
            </w:pPr>
            <w:r>
              <w:t>6.21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3 -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3x1.40</w:t>
            </w:r>
          </w:p>
          <w:p w:rsidR="002B77DC" w:rsidRDefault="002B77DC" w:rsidP="009956AA">
            <w:pPr>
              <w:pStyle w:val="CUERPOTEXTOTABLA"/>
              <w:jc w:val="right"/>
            </w:pPr>
            <w:r>
              <w:t>3x1.24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4.20</w:t>
            </w:r>
          </w:p>
          <w:p w:rsidR="002B77DC" w:rsidRDefault="002B77DC" w:rsidP="009956AA">
            <w:pPr>
              <w:pStyle w:val="CUERPOTEXTOTABLA"/>
              <w:jc w:val="right"/>
            </w:pPr>
            <w:r>
              <w:t>3.73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3 -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21x2.71</w:t>
            </w:r>
          </w:p>
          <w:p w:rsidR="002B77DC" w:rsidRDefault="002B77DC" w:rsidP="009956AA">
            <w:pPr>
              <w:pStyle w:val="CUERPOTEXTOTABLA"/>
              <w:jc w:val="right"/>
            </w:pPr>
            <w:r>
              <w:t>21x1.07</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56.91</w:t>
            </w:r>
          </w:p>
          <w:p w:rsidR="002B77DC" w:rsidRDefault="002B77DC" w:rsidP="009956AA">
            <w:pPr>
              <w:pStyle w:val="CUERPOTEXTOTABLA"/>
              <w:jc w:val="right"/>
            </w:pPr>
            <w:r>
              <w:t>22.46</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Totales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4.98</w:t>
            </w:r>
          </w:p>
          <w:p w:rsidR="002B77DC" w:rsidRDefault="002B77DC" w:rsidP="009956AA">
            <w:pPr>
              <w:pStyle w:val="CUERPOTEXTOTABLA"/>
              <w:jc w:val="right"/>
            </w:pPr>
            <w:r>
              <w:t>1.11</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227.64</w:t>
            </w:r>
          </w:p>
          <w:p w:rsidR="002B77DC" w:rsidRDefault="002B77DC" w:rsidP="009956AA">
            <w:pPr>
              <w:pStyle w:val="CUERPOTEXTOTABLA"/>
              <w:jc w:val="right"/>
            </w:pPr>
            <w:r>
              <w:t>89.84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57.52</w:t>
            </w:r>
          </w:p>
          <w:p w:rsidR="002B77DC" w:rsidRDefault="002B77DC" w:rsidP="009956AA">
            <w:pPr>
              <w:pStyle w:val="CUERPOTEXTOTABLA"/>
              <w:jc w:val="right"/>
            </w:pPr>
            <w:r>
              <w:t>51.05</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37.40</w:t>
            </w:r>
          </w:p>
          <w:p w:rsidR="002B77DC" w:rsidRDefault="002B77DC" w:rsidP="009956AA">
            <w:pPr>
              <w:pStyle w:val="CUERPOTEXTOTABLA"/>
              <w:jc w:val="right"/>
            </w:pPr>
            <w:r>
              <w:t>59.02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 xml:space="preserve"> </w:t>
            </w:r>
          </w:p>
          <w:p w:rsidR="002B77DC" w:rsidRDefault="002B77DC" w:rsidP="009956AA">
            <w:pPr>
              <w:pStyle w:val="CUERPOTEXTOTABLA"/>
              <w:jc w:val="right"/>
            </w:pPr>
            <w:r>
              <w:t>201.02</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Total con mermas</w:t>
            </w:r>
          </w:p>
          <w:p w:rsidR="002B77DC" w:rsidRDefault="002B77DC" w:rsidP="009956AA">
            <w:pPr>
              <w:pStyle w:val="CUERPOTEXTOTABLA"/>
            </w:pPr>
            <w:r>
              <w:t>(10.00%)</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5.48</w:t>
            </w:r>
          </w:p>
          <w:p w:rsidR="002B77DC" w:rsidRDefault="002B77DC" w:rsidP="009956AA">
            <w:pPr>
              <w:pStyle w:val="CUERPOTEXTOTABLA"/>
              <w:jc w:val="right"/>
            </w:pPr>
            <w:r>
              <w:t>1.22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250.40</w:t>
            </w:r>
          </w:p>
          <w:p w:rsidR="002B77DC" w:rsidRDefault="002B77DC" w:rsidP="009956AA">
            <w:pPr>
              <w:pStyle w:val="CUERPOTEXTOTABLA"/>
              <w:jc w:val="right"/>
            </w:pPr>
            <w:r>
              <w:t>98.83</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63.27</w:t>
            </w:r>
          </w:p>
          <w:p w:rsidR="002B77DC" w:rsidRDefault="002B77DC" w:rsidP="009956AA">
            <w:pPr>
              <w:pStyle w:val="CUERPOTEXTOTABLA"/>
              <w:jc w:val="right"/>
            </w:pPr>
            <w:r>
              <w:t>56.15</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41.14</w:t>
            </w:r>
          </w:p>
          <w:p w:rsidR="002B77DC" w:rsidRDefault="002B77DC" w:rsidP="009956AA">
            <w:pPr>
              <w:pStyle w:val="CUERPOTEXTOTABLA"/>
              <w:jc w:val="right"/>
            </w:pPr>
            <w:r>
              <w:t>64.92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 xml:space="preserve"> </w:t>
            </w:r>
          </w:p>
          <w:p w:rsidR="002B77DC" w:rsidRDefault="002B77DC" w:rsidP="009956AA">
            <w:pPr>
              <w:pStyle w:val="CUERPOTEXTOTABLA"/>
              <w:jc w:val="right"/>
            </w:pPr>
            <w:r>
              <w:t>221.12</w:t>
            </w:r>
          </w:p>
        </w:tc>
      </w:tr>
    </w:tbl>
    <w:p w:rsidR="002B77DC" w:rsidRDefault="002B77DC" w:rsidP="002B77DC">
      <w:pPr>
        <w:spacing w:after="0" w:line="2" w:lineRule="auto"/>
      </w:pPr>
    </w:p>
    <w:tbl>
      <w:tblPr>
        <w:tblW w:w="0" w:type="auto"/>
        <w:tblCellMar>
          <w:top w:w="28" w:type="dxa"/>
          <w:left w:w="28" w:type="dxa"/>
          <w:bottom w:w="28" w:type="dxa"/>
          <w:right w:w="28" w:type="dxa"/>
        </w:tblCellMar>
        <w:tblLook w:val="0000"/>
      </w:tblPr>
      <w:tblGrid>
        <w:gridCol w:w="3148"/>
        <w:gridCol w:w="1043"/>
        <w:gridCol w:w="581"/>
        <w:gridCol w:w="677"/>
        <w:gridCol w:w="588"/>
        <w:gridCol w:w="1222"/>
        <w:gridCol w:w="1412"/>
        <w:gridCol w:w="588"/>
      </w:tblGrid>
      <w:tr w:rsidR="002B77DC" w:rsidTr="009956AA">
        <w:trPr>
          <w:tblHeader/>
        </w:trPr>
        <w:tc>
          <w:tcPr>
            <w:tcW w:w="0" w:type="auto"/>
            <w:tcBorders>
              <w:top w:val="single" w:sz="0" w:space="0" w:color="000000"/>
              <w:left w:val="single" w:sz="0" w:space="0" w:color="000000"/>
              <w:bottom w:val="single" w:sz="0" w:space="0" w:color="000000"/>
            </w:tcBorders>
            <w:noWrap/>
          </w:tcPr>
          <w:p w:rsidR="002B77DC" w:rsidRDefault="002B77DC" w:rsidP="009956AA">
            <w:pPr>
              <w:pStyle w:val="CUERPOTEXTOTABLA"/>
              <w:rPr>
                <w:sz w:val="15"/>
              </w:rPr>
            </w:pPr>
            <w:r>
              <w:rPr>
                <w:sz w:val="15"/>
              </w:rPr>
              <w:t>Referencia: P11</w:t>
            </w:r>
          </w:p>
        </w:tc>
        <w:tc>
          <w:tcPr>
            <w:tcW w:w="0" w:type="auto"/>
            <w:tcBorders>
              <w:top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gridSpan w:val="5"/>
            <w:tcBorders>
              <w:top w:val="single" w:sz="0" w:space="0" w:color="000000"/>
              <w:left w:val="single" w:sz="0" w:space="0" w:color="000000"/>
              <w:bottom w:val="single" w:sz="0" w:space="0" w:color="000000"/>
              <w:right w:val="single" w:sz="0" w:space="0" w:color="000000"/>
            </w:tcBorders>
          </w:tcPr>
          <w:p w:rsidR="002B77DC" w:rsidRDefault="002B77DC" w:rsidP="009956AA">
            <w:pPr>
              <w:pStyle w:val="CUERPOTEXTOTABLA"/>
              <w:jc w:val="center"/>
              <w:rPr>
                <w:sz w:val="15"/>
              </w:rPr>
            </w:pPr>
            <w:r>
              <w:rPr>
                <w:sz w:val="15"/>
              </w:rPr>
              <w:t>B 500 S, Ys=1.15</w:t>
            </w:r>
          </w:p>
        </w:tc>
        <w:tc>
          <w:tcPr>
            <w:tcW w:w="0" w:type="auto"/>
            <w:tcBorders>
              <w:top w:val="single" w:sz="0" w:space="0" w:color="000000"/>
              <w:left w:val="single" w:sz="0" w:space="0" w:color="000000"/>
              <w:right w:val="single" w:sz="0" w:space="0" w:color="000000"/>
            </w:tcBorders>
            <w:noWrap/>
          </w:tcPr>
          <w:p w:rsidR="002B77DC" w:rsidRDefault="002B77DC" w:rsidP="009956AA">
            <w:pPr>
              <w:pStyle w:val="CUERPOTEXTOTABLA"/>
              <w:jc w:val="center"/>
              <w:rPr>
                <w:sz w:val="15"/>
              </w:rPr>
            </w:pPr>
            <w:r>
              <w:rPr>
                <w:sz w:val="15"/>
              </w:rPr>
              <w:t>Total</w:t>
            </w:r>
          </w:p>
        </w:tc>
      </w:tr>
      <w:tr w:rsidR="002B77DC" w:rsidTr="009956AA">
        <w:trPr>
          <w:tblHeader/>
        </w:trPr>
        <w:tc>
          <w:tcPr>
            <w:tcW w:w="0" w:type="auto"/>
            <w:tcBorders>
              <w:top w:val="single" w:sz="0" w:space="0" w:color="000000"/>
              <w:left w:val="single" w:sz="0" w:space="0" w:color="000000"/>
              <w:bottom w:val="single" w:sz="0" w:space="0" w:color="000000"/>
            </w:tcBorders>
            <w:noWrap/>
          </w:tcPr>
          <w:p w:rsidR="002B77DC" w:rsidRDefault="002B77DC" w:rsidP="009956AA">
            <w:pPr>
              <w:pStyle w:val="CUERPOTEXTOTABLA"/>
              <w:rPr>
                <w:sz w:val="15"/>
              </w:rPr>
            </w:pPr>
            <w:r>
              <w:rPr>
                <w:sz w:val="15"/>
              </w:rPr>
              <w:t>Nombre de armado</w:t>
            </w:r>
          </w:p>
        </w:tc>
        <w:tc>
          <w:tcPr>
            <w:tcW w:w="0" w:type="auto"/>
            <w:tcBorders>
              <w:top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rPr>
                <w:sz w:val="15"/>
              </w:rPr>
            </w:pPr>
            <w:r>
              <w:rPr>
                <w:sz w:val="15"/>
              </w:rPr>
              <w:t>Ø6</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rPr>
                <w:sz w:val="15"/>
              </w:rPr>
            </w:pPr>
            <w:r>
              <w:rPr>
                <w:sz w:val="15"/>
              </w:rPr>
              <w:t>Ø8</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rPr>
                <w:sz w:val="15"/>
              </w:rPr>
            </w:pPr>
            <w:r>
              <w:rPr>
                <w:sz w:val="15"/>
              </w:rPr>
              <w:t>Ø12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rPr>
                <w:sz w:val="15"/>
              </w:rPr>
            </w:pPr>
            <w:r>
              <w:rPr>
                <w:sz w:val="15"/>
              </w:rPr>
              <w:t>Ø16</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rPr>
                <w:sz w:val="15"/>
              </w:rPr>
            </w:pPr>
            <w:r>
              <w:rPr>
                <w:sz w:val="15"/>
              </w:rPr>
              <w:t>Ø20</w:t>
            </w:r>
          </w:p>
        </w:tc>
        <w:tc>
          <w:tcPr>
            <w:tcW w:w="0" w:type="auto"/>
            <w:tcBorders>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rPr>
                <w:sz w:val="15"/>
              </w:rPr>
            </w:pPr>
            <w:r>
              <w:rPr>
                <w:sz w:val="15"/>
              </w:rPr>
              <w:t>Arranque - Armado longitudinal</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rPr>
                <w:sz w:val="15"/>
              </w:rPr>
            </w:pPr>
            <w:r>
              <w:rPr>
                <w:sz w:val="15"/>
              </w:rPr>
              <w:t>Longitud (m)</w:t>
            </w:r>
          </w:p>
          <w:p w:rsidR="002B77DC" w:rsidRDefault="002B77DC" w:rsidP="009956AA">
            <w:pPr>
              <w:pStyle w:val="CUERPOTEXTOTABLA"/>
              <w:rPr>
                <w:sz w:val="15"/>
              </w:rPr>
            </w:pPr>
            <w:r>
              <w:rPr>
                <w:sz w:val="15"/>
              </w:rP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8x2.18</w:t>
            </w:r>
          </w:p>
          <w:p w:rsidR="002B77DC" w:rsidRDefault="002B77DC" w:rsidP="009956AA">
            <w:pPr>
              <w:pStyle w:val="CUERPOTEXTOTABLA"/>
              <w:jc w:val="right"/>
              <w:rPr>
                <w:sz w:val="15"/>
              </w:rPr>
            </w:pPr>
            <w:r>
              <w:rPr>
                <w:sz w:val="15"/>
              </w:rPr>
              <w:t>8x1.94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17.44</w:t>
            </w:r>
          </w:p>
          <w:p w:rsidR="002B77DC" w:rsidRDefault="002B77DC" w:rsidP="009956AA">
            <w:pPr>
              <w:pStyle w:val="CUERPOTEXTOTABLA"/>
              <w:jc w:val="right"/>
              <w:rPr>
                <w:sz w:val="15"/>
              </w:rPr>
            </w:pPr>
            <w:r>
              <w:rPr>
                <w:sz w:val="15"/>
              </w:rPr>
              <w:t>15.48</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rPr>
                <w:sz w:val="15"/>
              </w:rPr>
            </w:pPr>
            <w:r>
              <w:rPr>
                <w:sz w:val="15"/>
              </w:rPr>
              <w:t>Arranque - Estribos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rPr>
                <w:sz w:val="15"/>
              </w:rPr>
            </w:pPr>
            <w:r>
              <w:rPr>
                <w:sz w:val="15"/>
              </w:rPr>
              <w:t>Longitud (m)</w:t>
            </w:r>
          </w:p>
          <w:p w:rsidR="002B77DC" w:rsidRDefault="002B77DC" w:rsidP="009956AA">
            <w:pPr>
              <w:pStyle w:val="CUERPOTEXTOTABLA"/>
              <w:rPr>
                <w:sz w:val="15"/>
              </w:rPr>
            </w:pPr>
            <w:r>
              <w:rPr>
                <w:sz w:val="15"/>
              </w:rPr>
              <w:t>Peso (kg)</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3x1.66</w:t>
            </w:r>
          </w:p>
          <w:p w:rsidR="002B77DC" w:rsidRDefault="002B77DC" w:rsidP="009956AA">
            <w:pPr>
              <w:pStyle w:val="CUERPOTEXTOTABLA"/>
              <w:jc w:val="right"/>
              <w:rPr>
                <w:sz w:val="15"/>
              </w:rPr>
            </w:pPr>
            <w:r>
              <w:rPr>
                <w:sz w:val="15"/>
              </w:rPr>
              <w:t>3x0.37</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4.98</w:t>
            </w:r>
          </w:p>
          <w:p w:rsidR="002B77DC" w:rsidRDefault="002B77DC" w:rsidP="009956AA">
            <w:pPr>
              <w:pStyle w:val="CUERPOTEXTOTABLA"/>
              <w:jc w:val="right"/>
              <w:rPr>
                <w:sz w:val="15"/>
              </w:rPr>
            </w:pPr>
            <w:r>
              <w:rPr>
                <w:sz w:val="15"/>
              </w:rPr>
              <w:t>1.11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rPr>
                <w:sz w:val="15"/>
              </w:rPr>
            </w:pPr>
            <w:r>
              <w:rPr>
                <w:sz w:val="15"/>
              </w:rPr>
              <w:t>Armado base - Parrilla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rPr>
                <w:sz w:val="15"/>
              </w:rPr>
            </w:pPr>
            <w:r>
              <w:rPr>
                <w:sz w:val="15"/>
              </w:rPr>
              <w:t>Longitud (m)</w:t>
            </w:r>
          </w:p>
          <w:p w:rsidR="002B77DC" w:rsidRDefault="002B77DC" w:rsidP="009956AA">
            <w:pPr>
              <w:pStyle w:val="CUERPOTEXTOTABLA"/>
              <w:rPr>
                <w:sz w:val="15"/>
              </w:rPr>
            </w:pPr>
            <w:r>
              <w:rPr>
                <w:sz w:val="15"/>
              </w:rP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28x(3.19-4.92)</w:t>
            </w:r>
          </w:p>
          <w:p w:rsidR="002B77DC" w:rsidRDefault="002B77DC" w:rsidP="009956AA">
            <w:pPr>
              <w:pStyle w:val="CUERPOTEXTOTABLA"/>
              <w:jc w:val="right"/>
              <w:rPr>
                <w:sz w:val="15"/>
              </w:rPr>
            </w:pPr>
            <w:r>
              <w:rPr>
                <w:sz w:val="15"/>
              </w:rPr>
              <w:t>28x(5.03-7.77)</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124.88</w:t>
            </w:r>
          </w:p>
          <w:p w:rsidR="002B77DC" w:rsidRDefault="002B77DC" w:rsidP="009956AA">
            <w:pPr>
              <w:pStyle w:val="CUERPOTEXTOTABLA"/>
              <w:jc w:val="right"/>
              <w:rPr>
                <w:sz w:val="15"/>
              </w:rPr>
            </w:pPr>
            <w:r>
              <w:rPr>
                <w:sz w:val="15"/>
              </w:rPr>
              <w:t>197.10</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rPr>
                <w:sz w:val="15"/>
              </w:rPr>
            </w:pPr>
            <w:r>
              <w:rPr>
                <w:sz w:val="15"/>
              </w:rPr>
              <w:t>Armado base - Parrilla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rPr>
                <w:sz w:val="15"/>
              </w:rPr>
            </w:pPr>
            <w:r>
              <w:rPr>
                <w:sz w:val="15"/>
              </w:rPr>
              <w:t>Longitud (m)</w:t>
            </w:r>
          </w:p>
          <w:p w:rsidR="002B77DC" w:rsidRDefault="002B77DC" w:rsidP="009956AA">
            <w:pPr>
              <w:pStyle w:val="CUERPOTEXTOTABLA"/>
              <w:rPr>
                <w:sz w:val="15"/>
              </w:rPr>
            </w:pPr>
            <w:r>
              <w:rPr>
                <w:sz w:val="15"/>
              </w:rP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15x(4.19-5.19)</w:t>
            </w:r>
          </w:p>
          <w:p w:rsidR="002B77DC" w:rsidRDefault="002B77DC" w:rsidP="009956AA">
            <w:pPr>
              <w:pStyle w:val="CUERPOTEXTOTABLA"/>
              <w:jc w:val="right"/>
              <w:rPr>
                <w:sz w:val="15"/>
              </w:rPr>
            </w:pPr>
            <w:r>
              <w:rPr>
                <w:sz w:val="15"/>
              </w:rPr>
              <w:t>15x(10.33-12.80)</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70.05</w:t>
            </w:r>
          </w:p>
          <w:p w:rsidR="002B77DC" w:rsidRDefault="002B77DC" w:rsidP="009956AA">
            <w:pPr>
              <w:pStyle w:val="CUERPOTEXTOTABLA"/>
              <w:jc w:val="right"/>
              <w:rPr>
                <w:sz w:val="15"/>
              </w:rPr>
            </w:pPr>
            <w:r>
              <w:rPr>
                <w:sz w:val="15"/>
              </w:rPr>
              <w:t>172.75</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rPr>
                <w:sz w:val="15"/>
              </w:rPr>
            </w:pPr>
            <w:r>
              <w:rPr>
                <w:sz w:val="15"/>
              </w:rPr>
              <w:t>Armado base - Armado perimetral</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rPr>
                <w:sz w:val="15"/>
              </w:rPr>
            </w:pPr>
            <w:r>
              <w:rPr>
                <w:sz w:val="15"/>
              </w:rPr>
              <w:t>Longitud (m)</w:t>
            </w:r>
          </w:p>
          <w:p w:rsidR="002B77DC" w:rsidRDefault="002B77DC" w:rsidP="009956AA">
            <w:pPr>
              <w:pStyle w:val="CUERPOTEXTOTABLA"/>
              <w:rPr>
                <w:sz w:val="15"/>
              </w:rPr>
            </w:pPr>
            <w:r>
              <w:rPr>
                <w:sz w:val="15"/>
              </w:rP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7x1.69</w:t>
            </w:r>
          </w:p>
          <w:p w:rsidR="002B77DC" w:rsidRDefault="002B77DC" w:rsidP="009956AA">
            <w:pPr>
              <w:pStyle w:val="CUERPOTEXTOTABLA"/>
              <w:jc w:val="right"/>
              <w:rPr>
                <w:sz w:val="15"/>
              </w:rPr>
            </w:pPr>
            <w:r>
              <w:rPr>
                <w:sz w:val="15"/>
              </w:rPr>
              <w:t>7x1.50</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11.83</w:t>
            </w:r>
          </w:p>
          <w:p w:rsidR="002B77DC" w:rsidRDefault="002B77DC" w:rsidP="009956AA">
            <w:pPr>
              <w:pStyle w:val="CUERPOTEXTOTABLA"/>
              <w:jc w:val="right"/>
              <w:rPr>
                <w:sz w:val="15"/>
              </w:rPr>
            </w:pPr>
            <w:r>
              <w:rPr>
                <w:sz w:val="15"/>
              </w:rPr>
              <w:t>10.50</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rPr>
                <w:sz w:val="15"/>
              </w:rPr>
            </w:pPr>
            <w:r>
              <w:rPr>
                <w:sz w:val="15"/>
              </w:rPr>
              <w:t>Armado base - Armado perimetral</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rPr>
                <w:sz w:val="15"/>
              </w:rPr>
            </w:pPr>
            <w:r>
              <w:rPr>
                <w:sz w:val="15"/>
              </w:rPr>
              <w:t>Longitud (m)</w:t>
            </w:r>
          </w:p>
          <w:p w:rsidR="002B77DC" w:rsidRDefault="002B77DC" w:rsidP="009956AA">
            <w:pPr>
              <w:pStyle w:val="CUERPOTEXTOTABLA"/>
              <w:rPr>
                <w:sz w:val="15"/>
              </w:rPr>
            </w:pPr>
            <w:r>
              <w:rPr>
                <w:sz w:val="15"/>
              </w:rP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7x1.69</w:t>
            </w:r>
          </w:p>
          <w:p w:rsidR="002B77DC" w:rsidRDefault="002B77DC" w:rsidP="009956AA">
            <w:pPr>
              <w:pStyle w:val="CUERPOTEXTOTABLA"/>
              <w:jc w:val="right"/>
              <w:rPr>
                <w:sz w:val="15"/>
              </w:rPr>
            </w:pPr>
            <w:r>
              <w:rPr>
                <w:sz w:val="15"/>
              </w:rPr>
              <w:t>7x1.50</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11.83</w:t>
            </w:r>
          </w:p>
          <w:p w:rsidR="002B77DC" w:rsidRDefault="002B77DC" w:rsidP="009956AA">
            <w:pPr>
              <w:pStyle w:val="CUERPOTEXTOTABLA"/>
              <w:jc w:val="right"/>
              <w:rPr>
                <w:sz w:val="15"/>
              </w:rPr>
            </w:pPr>
            <w:r>
              <w:rPr>
                <w:sz w:val="15"/>
              </w:rPr>
              <w:t>10.50</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rPr>
                <w:sz w:val="15"/>
              </w:rPr>
            </w:pPr>
            <w:r>
              <w:rPr>
                <w:sz w:val="15"/>
              </w:rPr>
              <w:t>Armado base - Armado perimetral</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rPr>
                <w:sz w:val="15"/>
              </w:rPr>
            </w:pPr>
            <w:r>
              <w:rPr>
                <w:sz w:val="15"/>
              </w:rPr>
              <w:t>Longitud (m)</w:t>
            </w:r>
          </w:p>
          <w:p w:rsidR="002B77DC" w:rsidRDefault="002B77DC" w:rsidP="009956AA">
            <w:pPr>
              <w:pStyle w:val="CUERPOTEXTOTABLA"/>
              <w:rPr>
                <w:sz w:val="15"/>
              </w:rPr>
            </w:pPr>
            <w:r>
              <w:rPr>
                <w:sz w:val="15"/>
              </w:rP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7x1.69</w:t>
            </w:r>
          </w:p>
          <w:p w:rsidR="002B77DC" w:rsidRDefault="002B77DC" w:rsidP="009956AA">
            <w:pPr>
              <w:pStyle w:val="CUERPOTEXTOTABLA"/>
              <w:jc w:val="right"/>
              <w:rPr>
                <w:sz w:val="15"/>
              </w:rPr>
            </w:pPr>
            <w:r>
              <w:rPr>
                <w:sz w:val="15"/>
              </w:rPr>
              <w:t>7x1.50</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11.83</w:t>
            </w:r>
          </w:p>
          <w:p w:rsidR="002B77DC" w:rsidRDefault="002B77DC" w:rsidP="009956AA">
            <w:pPr>
              <w:pStyle w:val="CUERPOTEXTOTABLA"/>
              <w:jc w:val="right"/>
              <w:rPr>
                <w:sz w:val="15"/>
              </w:rPr>
            </w:pPr>
            <w:r>
              <w:rPr>
                <w:sz w:val="15"/>
              </w:rPr>
              <w:t>10.50</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rPr>
                <w:sz w:val="15"/>
              </w:rPr>
            </w:pPr>
            <w:r>
              <w:rPr>
                <w:sz w:val="15"/>
              </w:rPr>
              <w:t>Armado base - Armado perimetral</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rPr>
                <w:sz w:val="15"/>
              </w:rPr>
            </w:pPr>
            <w:r>
              <w:rPr>
                <w:sz w:val="15"/>
              </w:rPr>
              <w:t>Longitud (m)</w:t>
            </w:r>
          </w:p>
          <w:p w:rsidR="002B77DC" w:rsidRDefault="002B77DC" w:rsidP="009956AA">
            <w:pPr>
              <w:pStyle w:val="CUERPOTEXTOTABLA"/>
              <w:rPr>
                <w:sz w:val="15"/>
              </w:rPr>
            </w:pPr>
            <w:r>
              <w:rPr>
                <w:sz w:val="15"/>
              </w:rP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7x1.69</w:t>
            </w:r>
          </w:p>
          <w:p w:rsidR="002B77DC" w:rsidRDefault="002B77DC" w:rsidP="009956AA">
            <w:pPr>
              <w:pStyle w:val="CUERPOTEXTOTABLA"/>
              <w:jc w:val="right"/>
              <w:rPr>
                <w:sz w:val="15"/>
              </w:rPr>
            </w:pPr>
            <w:r>
              <w:rPr>
                <w:sz w:val="15"/>
              </w:rPr>
              <w:t>7x1.50</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11.83</w:t>
            </w:r>
          </w:p>
          <w:p w:rsidR="002B77DC" w:rsidRDefault="002B77DC" w:rsidP="009956AA">
            <w:pPr>
              <w:pStyle w:val="CUERPOTEXTOTABLA"/>
              <w:jc w:val="right"/>
              <w:rPr>
                <w:sz w:val="15"/>
              </w:rPr>
            </w:pPr>
            <w:r>
              <w:rPr>
                <w:sz w:val="15"/>
              </w:rPr>
              <w:t>10.50</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rPr>
                <w:sz w:val="15"/>
              </w:rPr>
            </w:pPr>
            <w:r>
              <w:rPr>
                <w:sz w:val="15"/>
              </w:rPr>
              <w:t>Armado base - Armado perimetral</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rPr>
                <w:sz w:val="15"/>
              </w:rPr>
            </w:pPr>
            <w:r>
              <w:rPr>
                <w:sz w:val="15"/>
              </w:rPr>
              <w:t>Longitud (m)</w:t>
            </w:r>
          </w:p>
          <w:p w:rsidR="002B77DC" w:rsidRDefault="002B77DC" w:rsidP="009956AA">
            <w:pPr>
              <w:pStyle w:val="CUERPOTEXTOTABLA"/>
              <w:rPr>
                <w:sz w:val="15"/>
              </w:rPr>
            </w:pPr>
            <w:r>
              <w:rPr>
                <w:sz w:val="15"/>
              </w:rP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7x1.69</w:t>
            </w:r>
          </w:p>
          <w:p w:rsidR="002B77DC" w:rsidRDefault="002B77DC" w:rsidP="009956AA">
            <w:pPr>
              <w:pStyle w:val="CUERPOTEXTOTABLA"/>
              <w:jc w:val="right"/>
              <w:rPr>
                <w:sz w:val="15"/>
              </w:rPr>
            </w:pPr>
            <w:r>
              <w:rPr>
                <w:sz w:val="15"/>
              </w:rPr>
              <w:t>7x1.50</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11.83</w:t>
            </w:r>
          </w:p>
          <w:p w:rsidR="002B77DC" w:rsidRDefault="002B77DC" w:rsidP="009956AA">
            <w:pPr>
              <w:pStyle w:val="CUERPOTEXTOTABLA"/>
              <w:jc w:val="right"/>
              <w:rPr>
                <w:sz w:val="15"/>
              </w:rPr>
            </w:pPr>
            <w:r>
              <w:rPr>
                <w:sz w:val="15"/>
              </w:rPr>
              <w:t>10.50</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rPr>
                <w:sz w:val="15"/>
              </w:rPr>
            </w:pPr>
            <w:r>
              <w:rPr>
                <w:sz w:val="15"/>
              </w:rPr>
              <w:t>Armado base - Armado perimetral</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rPr>
                <w:sz w:val="15"/>
              </w:rPr>
            </w:pPr>
            <w:r>
              <w:rPr>
                <w:sz w:val="15"/>
              </w:rPr>
              <w:t>Longitud (m)</w:t>
            </w:r>
          </w:p>
          <w:p w:rsidR="002B77DC" w:rsidRDefault="002B77DC" w:rsidP="009956AA">
            <w:pPr>
              <w:pStyle w:val="CUERPOTEXTOTABLA"/>
              <w:rPr>
                <w:sz w:val="15"/>
              </w:rPr>
            </w:pPr>
            <w:r>
              <w:rPr>
                <w:sz w:val="15"/>
              </w:rP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7x1.69</w:t>
            </w:r>
          </w:p>
          <w:p w:rsidR="002B77DC" w:rsidRDefault="002B77DC" w:rsidP="009956AA">
            <w:pPr>
              <w:pStyle w:val="CUERPOTEXTOTABLA"/>
              <w:jc w:val="right"/>
              <w:rPr>
                <w:sz w:val="15"/>
              </w:rPr>
            </w:pPr>
            <w:r>
              <w:rPr>
                <w:sz w:val="15"/>
              </w:rPr>
              <w:t>7x1.50</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11.83</w:t>
            </w:r>
          </w:p>
          <w:p w:rsidR="002B77DC" w:rsidRDefault="002B77DC" w:rsidP="009956AA">
            <w:pPr>
              <w:pStyle w:val="CUERPOTEXTOTABLA"/>
              <w:jc w:val="right"/>
              <w:rPr>
                <w:sz w:val="15"/>
              </w:rPr>
            </w:pPr>
            <w:r>
              <w:rPr>
                <w:sz w:val="15"/>
              </w:rPr>
              <w:t>10.50</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rPr>
                <w:sz w:val="15"/>
              </w:rPr>
            </w:pPr>
            <w:r>
              <w:rPr>
                <w:sz w:val="15"/>
              </w:rPr>
              <w:t>Viga lateral - Viga 0 -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rPr>
                <w:sz w:val="15"/>
              </w:rPr>
            </w:pPr>
            <w:r>
              <w:rPr>
                <w:sz w:val="15"/>
              </w:rPr>
              <w:t>Longitud (m)</w:t>
            </w:r>
          </w:p>
          <w:p w:rsidR="002B77DC" w:rsidRDefault="002B77DC" w:rsidP="009956AA">
            <w:pPr>
              <w:pStyle w:val="CUERPOTEXTOTABLA"/>
              <w:rPr>
                <w:sz w:val="15"/>
              </w:rPr>
            </w:pPr>
            <w:r>
              <w:rPr>
                <w:sz w:val="15"/>
              </w:rP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4x1.53</w:t>
            </w:r>
          </w:p>
          <w:p w:rsidR="002B77DC" w:rsidRDefault="002B77DC" w:rsidP="009956AA">
            <w:pPr>
              <w:pStyle w:val="CUERPOTEXTOTABLA"/>
              <w:jc w:val="right"/>
              <w:rPr>
                <w:sz w:val="15"/>
              </w:rPr>
            </w:pPr>
            <w:r>
              <w:rPr>
                <w:sz w:val="15"/>
              </w:rPr>
              <w:t>4x2.41</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6.12</w:t>
            </w:r>
          </w:p>
          <w:p w:rsidR="002B77DC" w:rsidRDefault="002B77DC" w:rsidP="009956AA">
            <w:pPr>
              <w:pStyle w:val="CUERPOTEXTOTABLA"/>
              <w:jc w:val="right"/>
              <w:rPr>
                <w:sz w:val="15"/>
              </w:rPr>
            </w:pPr>
            <w:r>
              <w:rPr>
                <w:sz w:val="15"/>
              </w:rPr>
              <w:t>9.66</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rPr>
                <w:sz w:val="15"/>
              </w:rPr>
            </w:pPr>
            <w:r>
              <w:rPr>
                <w:sz w:val="15"/>
              </w:rPr>
              <w:t>Viga lateral - Viga 0 -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rPr>
                <w:sz w:val="15"/>
              </w:rPr>
            </w:pPr>
            <w:r>
              <w:rPr>
                <w:sz w:val="15"/>
              </w:rPr>
              <w:t>Longitud (m)</w:t>
            </w:r>
          </w:p>
          <w:p w:rsidR="002B77DC" w:rsidRDefault="002B77DC" w:rsidP="009956AA">
            <w:pPr>
              <w:pStyle w:val="CUERPOTEXTOTABLA"/>
              <w:rPr>
                <w:sz w:val="15"/>
              </w:rPr>
            </w:pPr>
            <w:r>
              <w:rPr>
                <w:sz w:val="15"/>
              </w:rP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3x1.23</w:t>
            </w:r>
          </w:p>
          <w:p w:rsidR="002B77DC" w:rsidRDefault="002B77DC" w:rsidP="009956AA">
            <w:pPr>
              <w:pStyle w:val="CUERPOTEXTOTABLA"/>
              <w:jc w:val="right"/>
              <w:rPr>
                <w:sz w:val="15"/>
              </w:rPr>
            </w:pPr>
            <w:r>
              <w:rPr>
                <w:sz w:val="15"/>
              </w:rPr>
              <w:t>3x1.09</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3.69</w:t>
            </w:r>
          </w:p>
          <w:p w:rsidR="002B77DC" w:rsidRDefault="002B77DC" w:rsidP="009956AA">
            <w:pPr>
              <w:pStyle w:val="CUERPOTEXTOTABLA"/>
              <w:jc w:val="right"/>
              <w:rPr>
                <w:sz w:val="15"/>
              </w:rPr>
            </w:pPr>
            <w:r>
              <w:rPr>
                <w:sz w:val="15"/>
              </w:rPr>
              <w:t>3.28</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rPr>
                <w:sz w:val="15"/>
              </w:rPr>
            </w:pPr>
            <w:r>
              <w:rPr>
                <w:sz w:val="15"/>
              </w:rPr>
              <w:t>Viga lateral - Viga 0 -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rPr>
                <w:sz w:val="15"/>
              </w:rPr>
            </w:pPr>
            <w:r>
              <w:rPr>
                <w:sz w:val="15"/>
              </w:rPr>
              <w:t>Longitud (m)</w:t>
            </w:r>
          </w:p>
          <w:p w:rsidR="002B77DC" w:rsidRDefault="002B77DC" w:rsidP="009956AA">
            <w:pPr>
              <w:pStyle w:val="CUERPOTEXTOTABLA"/>
              <w:rPr>
                <w:sz w:val="15"/>
              </w:rPr>
            </w:pPr>
            <w:r>
              <w:rPr>
                <w:sz w:val="15"/>
              </w:rP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20x3.94</w:t>
            </w:r>
          </w:p>
          <w:p w:rsidR="002B77DC" w:rsidRDefault="002B77DC" w:rsidP="009956AA">
            <w:pPr>
              <w:pStyle w:val="CUERPOTEXTOTABLA"/>
              <w:jc w:val="right"/>
              <w:rPr>
                <w:sz w:val="15"/>
              </w:rPr>
            </w:pPr>
            <w:r>
              <w:rPr>
                <w:sz w:val="15"/>
              </w:rPr>
              <w:t>20x1.55</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78.80</w:t>
            </w:r>
          </w:p>
          <w:p w:rsidR="002B77DC" w:rsidRDefault="002B77DC" w:rsidP="009956AA">
            <w:pPr>
              <w:pStyle w:val="CUERPOTEXTOTABLA"/>
              <w:jc w:val="right"/>
              <w:rPr>
                <w:sz w:val="15"/>
              </w:rPr>
            </w:pPr>
            <w:r>
              <w:rPr>
                <w:sz w:val="15"/>
              </w:rPr>
              <w:t>31.10</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rPr>
                <w:sz w:val="15"/>
              </w:rPr>
            </w:pPr>
            <w:r>
              <w:rPr>
                <w:sz w:val="15"/>
              </w:rPr>
              <w:t>Viga lateral - Viga 1 -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rPr>
                <w:sz w:val="15"/>
              </w:rPr>
            </w:pPr>
            <w:r>
              <w:rPr>
                <w:sz w:val="15"/>
              </w:rPr>
              <w:t>Longitud (m)</w:t>
            </w:r>
          </w:p>
          <w:p w:rsidR="002B77DC" w:rsidRDefault="002B77DC" w:rsidP="009956AA">
            <w:pPr>
              <w:pStyle w:val="CUERPOTEXTOTABLA"/>
              <w:rPr>
                <w:sz w:val="15"/>
              </w:rPr>
            </w:pPr>
            <w:r>
              <w:rPr>
                <w:sz w:val="15"/>
              </w:rP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4x1.53</w:t>
            </w:r>
          </w:p>
          <w:p w:rsidR="002B77DC" w:rsidRDefault="002B77DC" w:rsidP="009956AA">
            <w:pPr>
              <w:pStyle w:val="CUERPOTEXTOTABLA"/>
              <w:jc w:val="right"/>
              <w:rPr>
                <w:sz w:val="15"/>
              </w:rPr>
            </w:pPr>
            <w:r>
              <w:rPr>
                <w:sz w:val="15"/>
              </w:rPr>
              <w:t>4x2.41</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6.12</w:t>
            </w:r>
          </w:p>
          <w:p w:rsidR="002B77DC" w:rsidRDefault="002B77DC" w:rsidP="009956AA">
            <w:pPr>
              <w:pStyle w:val="CUERPOTEXTOTABLA"/>
              <w:jc w:val="right"/>
              <w:rPr>
                <w:sz w:val="15"/>
              </w:rPr>
            </w:pPr>
            <w:r>
              <w:rPr>
                <w:sz w:val="15"/>
              </w:rPr>
              <w:t>9.66</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rPr>
                <w:sz w:val="15"/>
              </w:rPr>
            </w:pPr>
            <w:r>
              <w:rPr>
                <w:sz w:val="15"/>
              </w:rPr>
              <w:t>Viga lateral - Viga 1 -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rPr>
                <w:sz w:val="15"/>
              </w:rPr>
            </w:pPr>
            <w:r>
              <w:rPr>
                <w:sz w:val="15"/>
              </w:rPr>
              <w:t>Longitud (m)</w:t>
            </w:r>
          </w:p>
          <w:p w:rsidR="002B77DC" w:rsidRDefault="002B77DC" w:rsidP="009956AA">
            <w:pPr>
              <w:pStyle w:val="CUERPOTEXTOTABLA"/>
              <w:rPr>
                <w:sz w:val="15"/>
              </w:rPr>
            </w:pPr>
            <w:r>
              <w:rPr>
                <w:sz w:val="15"/>
              </w:rP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3x1.23</w:t>
            </w:r>
          </w:p>
          <w:p w:rsidR="002B77DC" w:rsidRDefault="002B77DC" w:rsidP="009956AA">
            <w:pPr>
              <w:pStyle w:val="CUERPOTEXTOTABLA"/>
              <w:jc w:val="right"/>
              <w:rPr>
                <w:sz w:val="15"/>
              </w:rPr>
            </w:pPr>
            <w:r>
              <w:rPr>
                <w:sz w:val="15"/>
              </w:rPr>
              <w:t>3x1.09</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3.69</w:t>
            </w:r>
          </w:p>
          <w:p w:rsidR="002B77DC" w:rsidRDefault="002B77DC" w:rsidP="009956AA">
            <w:pPr>
              <w:pStyle w:val="CUERPOTEXTOTABLA"/>
              <w:jc w:val="right"/>
              <w:rPr>
                <w:sz w:val="15"/>
              </w:rPr>
            </w:pPr>
            <w:r>
              <w:rPr>
                <w:sz w:val="15"/>
              </w:rPr>
              <w:t>3.28</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rPr>
                <w:sz w:val="15"/>
              </w:rPr>
            </w:pPr>
            <w:r>
              <w:rPr>
                <w:sz w:val="15"/>
              </w:rPr>
              <w:t>Viga lateral - Viga 1 -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rPr>
                <w:sz w:val="15"/>
              </w:rPr>
            </w:pPr>
            <w:r>
              <w:rPr>
                <w:sz w:val="15"/>
              </w:rPr>
              <w:t>Longitud (m)</w:t>
            </w:r>
          </w:p>
          <w:p w:rsidR="002B77DC" w:rsidRDefault="002B77DC" w:rsidP="009956AA">
            <w:pPr>
              <w:pStyle w:val="CUERPOTEXTOTABLA"/>
              <w:rPr>
                <w:sz w:val="15"/>
              </w:rPr>
            </w:pPr>
            <w:r>
              <w:rPr>
                <w:sz w:val="15"/>
              </w:rP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20x3.94</w:t>
            </w:r>
          </w:p>
          <w:p w:rsidR="002B77DC" w:rsidRDefault="002B77DC" w:rsidP="009956AA">
            <w:pPr>
              <w:pStyle w:val="CUERPOTEXTOTABLA"/>
              <w:jc w:val="right"/>
              <w:rPr>
                <w:sz w:val="15"/>
              </w:rPr>
            </w:pPr>
            <w:r>
              <w:rPr>
                <w:sz w:val="15"/>
              </w:rPr>
              <w:t>20x1.55</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78.80</w:t>
            </w:r>
          </w:p>
          <w:p w:rsidR="002B77DC" w:rsidRDefault="002B77DC" w:rsidP="009956AA">
            <w:pPr>
              <w:pStyle w:val="CUERPOTEXTOTABLA"/>
              <w:jc w:val="right"/>
              <w:rPr>
                <w:sz w:val="15"/>
              </w:rPr>
            </w:pPr>
            <w:r>
              <w:rPr>
                <w:sz w:val="15"/>
              </w:rPr>
              <w:t>31.10</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rPr>
                <w:sz w:val="15"/>
              </w:rPr>
            </w:pPr>
            <w:r>
              <w:rPr>
                <w:sz w:val="15"/>
              </w:rPr>
              <w:t>Viga lateral - Viga 2 -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rPr>
                <w:sz w:val="15"/>
              </w:rPr>
            </w:pPr>
            <w:r>
              <w:rPr>
                <w:sz w:val="15"/>
              </w:rPr>
              <w:t>Longitud (m)</w:t>
            </w:r>
          </w:p>
          <w:p w:rsidR="002B77DC" w:rsidRDefault="002B77DC" w:rsidP="009956AA">
            <w:pPr>
              <w:pStyle w:val="CUERPOTEXTOTABLA"/>
              <w:rPr>
                <w:sz w:val="15"/>
              </w:rPr>
            </w:pPr>
            <w:r>
              <w:rPr>
                <w:sz w:val="15"/>
              </w:rP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4x1.53</w:t>
            </w:r>
          </w:p>
          <w:p w:rsidR="002B77DC" w:rsidRDefault="002B77DC" w:rsidP="009956AA">
            <w:pPr>
              <w:pStyle w:val="CUERPOTEXTOTABLA"/>
              <w:jc w:val="right"/>
              <w:rPr>
                <w:sz w:val="15"/>
              </w:rPr>
            </w:pPr>
            <w:r>
              <w:rPr>
                <w:sz w:val="15"/>
              </w:rPr>
              <w:t>4x2.41</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6.12</w:t>
            </w:r>
          </w:p>
          <w:p w:rsidR="002B77DC" w:rsidRDefault="002B77DC" w:rsidP="009956AA">
            <w:pPr>
              <w:pStyle w:val="CUERPOTEXTOTABLA"/>
              <w:jc w:val="right"/>
              <w:rPr>
                <w:sz w:val="15"/>
              </w:rPr>
            </w:pPr>
            <w:r>
              <w:rPr>
                <w:sz w:val="15"/>
              </w:rPr>
              <w:t>9.66</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rPr>
                <w:sz w:val="15"/>
              </w:rPr>
            </w:pPr>
            <w:r>
              <w:rPr>
                <w:sz w:val="15"/>
              </w:rPr>
              <w:t>Viga lateral - Viga 2 -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rPr>
                <w:sz w:val="15"/>
              </w:rPr>
            </w:pPr>
            <w:r>
              <w:rPr>
                <w:sz w:val="15"/>
              </w:rPr>
              <w:t>Longitud (m)</w:t>
            </w:r>
          </w:p>
          <w:p w:rsidR="002B77DC" w:rsidRDefault="002B77DC" w:rsidP="009956AA">
            <w:pPr>
              <w:pStyle w:val="CUERPOTEXTOTABLA"/>
              <w:rPr>
                <w:sz w:val="15"/>
              </w:rPr>
            </w:pPr>
            <w:r>
              <w:rPr>
                <w:sz w:val="15"/>
              </w:rP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3x1.23</w:t>
            </w:r>
          </w:p>
          <w:p w:rsidR="002B77DC" w:rsidRDefault="002B77DC" w:rsidP="009956AA">
            <w:pPr>
              <w:pStyle w:val="CUERPOTEXTOTABLA"/>
              <w:jc w:val="right"/>
              <w:rPr>
                <w:sz w:val="15"/>
              </w:rPr>
            </w:pPr>
            <w:r>
              <w:rPr>
                <w:sz w:val="15"/>
              </w:rPr>
              <w:t>3x1.09</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3.69</w:t>
            </w:r>
          </w:p>
          <w:p w:rsidR="002B77DC" w:rsidRDefault="002B77DC" w:rsidP="009956AA">
            <w:pPr>
              <w:pStyle w:val="CUERPOTEXTOTABLA"/>
              <w:jc w:val="right"/>
              <w:rPr>
                <w:sz w:val="15"/>
              </w:rPr>
            </w:pPr>
            <w:r>
              <w:rPr>
                <w:sz w:val="15"/>
              </w:rPr>
              <w:t>3.28</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rPr>
                <w:sz w:val="15"/>
              </w:rPr>
            </w:pPr>
            <w:r>
              <w:rPr>
                <w:sz w:val="15"/>
              </w:rPr>
              <w:t>Viga lateral - Viga 2 -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rPr>
                <w:sz w:val="15"/>
              </w:rPr>
            </w:pPr>
            <w:r>
              <w:rPr>
                <w:sz w:val="15"/>
              </w:rPr>
              <w:t>Longitud (m)</w:t>
            </w:r>
          </w:p>
          <w:p w:rsidR="002B77DC" w:rsidRDefault="002B77DC" w:rsidP="009956AA">
            <w:pPr>
              <w:pStyle w:val="CUERPOTEXTOTABLA"/>
              <w:rPr>
                <w:sz w:val="15"/>
              </w:rPr>
            </w:pPr>
            <w:r>
              <w:rPr>
                <w:sz w:val="15"/>
              </w:rP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20x3.94</w:t>
            </w:r>
          </w:p>
          <w:p w:rsidR="002B77DC" w:rsidRDefault="002B77DC" w:rsidP="009956AA">
            <w:pPr>
              <w:pStyle w:val="CUERPOTEXTOTABLA"/>
              <w:jc w:val="right"/>
              <w:rPr>
                <w:sz w:val="15"/>
              </w:rPr>
            </w:pPr>
            <w:r>
              <w:rPr>
                <w:sz w:val="15"/>
              </w:rPr>
              <w:t>20x1.55</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78.80</w:t>
            </w:r>
          </w:p>
          <w:p w:rsidR="002B77DC" w:rsidRDefault="002B77DC" w:rsidP="009956AA">
            <w:pPr>
              <w:pStyle w:val="CUERPOTEXTOTABLA"/>
              <w:jc w:val="right"/>
              <w:rPr>
                <w:sz w:val="15"/>
              </w:rPr>
            </w:pPr>
            <w:r>
              <w:rPr>
                <w:sz w:val="15"/>
              </w:rPr>
              <w:t>31.10</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rPr>
                <w:sz w:val="15"/>
              </w:rPr>
            </w:pPr>
            <w:r>
              <w:rPr>
                <w:sz w:val="15"/>
              </w:rPr>
              <w:t>Viga lateral - Viga 3 -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rPr>
                <w:sz w:val="15"/>
              </w:rPr>
            </w:pPr>
            <w:r>
              <w:rPr>
                <w:sz w:val="15"/>
              </w:rPr>
              <w:t>Longitud (m)</w:t>
            </w:r>
          </w:p>
          <w:p w:rsidR="002B77DC" w:rsidRDefault="002B77DC" w:rsidP="009956AA">
            <w:pPr>
              <w:pStyle w:val="CUERPOTEXTOTABLA"/>
              <w:rPr>
                <w:sz w:val="15"/>
              </w:rPr>
            </w:pPr>
            <w:r>
              <w:rPr>
                <w:sz w:val="15"/>
              </w:rP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4x1.53</w:t>
            </w:r>
          </w:p>
          <w:p w:rsidR="002B77DC" w:rsidRDefault="002B77DC" w:rsidP="009956AA">
            <w:pPr>
              <w:pStyle w:val="CUERPOTEXTOTABLA"/>
              <w:jc w:val="right"/>
              <w:rPr>
                <w:sz w:val="15"/>
              </w:rPr>
            </w:pPr>
            <w:r>
              <w:rPr>
                <w:sz w:val="15"/>
              </w:rPr>
              <w:t>4x2.41</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6.12</w:t>
            </w:r>
          </w:p>
          <w:p w:rsidR="002B77DC" w:rsidRDefault="002B77DC" w:rsidP="009956AA">
            <w:pPr>
              <w:pStyle w:val="CUERPOTEXTOTABLA"/>
              <w:jc w:val="right"/>
              <w:rPr>
                <w:sz w:val="15"/>
              </w:rPr>
            </w:pPr>
            <w:r>
              <w:rPr>
                <w:sz w:val="15"/>
              </w:rPr>
              <w:t>9.66</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rPr>
                <w:sz w:val="15"/>
              </w:rPr>
            </w:pPr>
            <w:r>
              <w:rPr>
                <w:sz w:val="15"/>
              </w:rPr>
              <w:lastRenderedPageBreak/>
              <w:t>Viga lateral - Viga 3 -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rPr>
                <w:sz w:val="15"/>
              </w:rPr>
            </w:pPr>
            <w:r>
              <w:rPr>
                <w:sz w:val="15"/>
              </w:rPr>
              <w:t>Longitud (m)</w:t>
            </w:r>
          </w:p>
          <w:p w:rsidR="002B77DC" w:rsidRDefault="002B77DC" w:rsidP="009956AA">
            <w:pPr>
              <w:pStyle w:val="CUERPOTEXTOTABLA"/>
              <w:rPr>
                <w:sz w:val="15"/>
              </w:rPr>
            </w:pPr>
            <w:r>
              <w:rPr>
                <w:sz w:val="15"/>
              </w:rP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3x1.23</w:t>
            </w:r>
          </w:p>
          <w:p w:rsidR="002B77DC" w:rsidRDefault="002B77DC" w:rsidP="009956AA">
            <w:pPr>
              <w:pStyle w:val="CUERPOTEXTOTABLA"/>
              <w:jc w:val="right"/>
              <w:rPr>
                <w:sz w:val="15"/>
              </w:rPr>
            </w:pPr>
            <w:r>
              <w:rPr>
                <w:sz w:val="15"/>
              </w:rPr>
              <w:t>3x1.09</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3.69</w:t>
            </w:r>
          </w:p>
          <w:p w:rsidR="002B77DC" w:rsidRDefault="002B77DC" w:rsidP="009956AA">
            <w:pPr>
              <w:pStyle w:val="CUERPOTEXTOTABLA"/>
              <w:jc w:val="right"/>
              <w:rPr>
                <w:sz w:val="15"/>
              </w:rPr>
            </w:pPr>
            <w:r>
              <w:rPr>
                <w:sz w:val="15"/>
              </w:rPr>
              <w:t>3.28</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rPr>
                <w:sz w:val="15"/>
              </w:rPr>
            </w:pPr>
            <w:r>
              <w:rPr>
                <w:sz w:val="15"/>
              </w:rPr>
              <w:t>Viga lateral - Viga 3 -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rPr>
                <w:sz w:val="15"/>
              </w:rPr>
            </w:pPr>
            <w:r>
              <w:rPr>
                <w:sz w:val="15"/>
              </w:rPr>
              <w:t>Longitud (m)</w:t>
            </w:r>
          </w:p>
          <w:p w:rsidR="002B77DC" w:rsidRDefault="002B77DC" w:rsidP="009956AA">
            <w:pPr>
              <w:pStyle w:val="CUERPOTEXTOTABLA"/>
              <w:rPr>
                <w:sz w:val="15"/>
              </w:rPr>
            </w:pPr>
            <w:r>
              <w:rPr>
                <w:sz w:val="15"/>
              </w:rP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20x3.94</w:t>
            </w:r>
          </w:p>
          <w:p w:rsidR="002B77DC" w:rsidRDefault="002B77DC" w:rsidP="009956AA">
            <w:pPr>
              <w:pStyle w:val="CUERPOTEXTOTABLA"/>
              <w:jc w:val="right"/>
              <w:rPr>
                <w:sz w:val="15"/>
              </w:rPr>
            </w:pPr>
            <w:r>
              <w:rPr>
                <w:sz w:val="15"/>
              </w:rPr>
              <w:t>20x1.55</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78.80</w:t>
            </w:r>
          </w:p>
          <w:p w:rsidR="002B77DC" w:rsidRDefault="002B77DC" w:rsidP="009956AA">
            <w:pPr>
              <w:pStyle w:val="CUERPOTEXTOTABLA"/>
              <w:jc w:val="right"/>
              <w:rPr>
                <w:sz w:val="15"/>
              </w:rPr>
            </w:pPr>
            <w:r>
              <w:rPr>
                <w:sz w:val="15"/>
              </w:rPr>
              <w:t>31.10</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rPr>
                <w:sz w:val="15"/>
              </w:rPr>
            </w:pPr>
            <w:r>
              <w:rPr>
                <w:sz w:val="15"/>
              </w:rPr>
              <w:t>Viga lateral - Viga 4 -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rPr>
                <w:sz w:val="15"/>
              </w:rPr>
            </w:pPr>
            <w:r>
              <w:rPr>
                <w:sz w:val="15"/>
              </w:rPr>
              <w:t>Longitud (m)</w:t>
            </w:r>
          </w:p>
          <w:p w:rsidR="002B77DC" w:rsidRDefault="002B77DC" w:rsidP="009956AA">
            <w:pPr>
              <w:pStyle w:val="CUERPOTEXTOTABLA"/>
              <w:rPr>
                <w:sz w:val="15"/>
              </w:rPr>
            </w:pPr>
            <w:r>
              <w:rPr>
                <w:sz w:val="15"/>
              </w:rP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4x1.53</w:t>
            </w:r>
          </w:p>
          <w:p w:rsidR="002B77DC" w:rsidRDefault="002B77DC" w:rsidP="009956AA">
            <w:pPr>
              <w:pStyle w:val="CUERPOTEXTOTABLA"/>
              <w:jc w:val="right"/>
              <w:rPr>
                <w:sz w:val="15"/>
              </w:rPr>
            </w:pPr>
            <w:r>
              <w:rPr>
                <w:sz w:val="15"/>
              </w:rPr>
              <w:t>4x2.41</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6.12</w:t>
            </w:r>
          </w:p>
          <w:p w:rsidR="002B77DC" w:rsidRDefault="002B77DC" w:rsidP="009956AA">
            <w:pPr>
              <w:pStyle w:val="CUERPOTEXTOTABLA"/>
              <w:jc w:val="right"/>
              <w:rPr>
                <w:sz w:val="15"/>
              </w:rPr>
            </w:pPr>
            <w:r>
              <w:rPr>
                <w:sz w:val="15"/>
              </w:rPr>
              <w:t>9.66</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rPr>
                <w:sz w:val="15"/>
              </w:rPr>
            </w:pPr>
            <w:r>
              <w:rPr>
                <w:sz w:val="15"/>
              </w:rPr>
              <w:t>Viga lateral - Viga 4 -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rPr>
                <w:sz w:val="15"/>
              </w:rPr>
            </w:pPr>
            <w:r>
              <w:rPr>
                <w:sz w:val="15"/>
              </w:rPr>
              <w:t>Longitud (m)</w:t>
            </w:r>
          </w:p>
          <w:p w:rsidR="002B77DC" w:rsidRDefault="002B77DC" w:rsidP="009956AA">
            <w:pPr>
              <w:pStyle w:val="CUERPOTEXTOTABLA"/>
              <w:rPr>
                <w:sz w:val="15"/>
              </w:rPr>
            </w:pPr>
            <w:r>
              <w:rPr>
                <w:sz w:val="15"/>
              </w:rP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3x1.23</w:t>
            </w:r>
          </w:p>
          <w:p w:rsidR="002B77DC" w:rsidRDefault="002B77DC" w:rsidP="009956AA">
            <w:pPr>
              <w:pStyle w:val="CUERPOTEXTOTABLA"/>
              <w:jc w:val="right"/>
              <w:rPr>
                <w:sz w:val="15"/>
              </w:rPr>
            </w:pPr>
            <w:r>
              <w:rPr>
                <w:sz w:val="15"/>
              </w:rPr>
              <w:t>3x1.09</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3.69</w:t>
            </w:r>
          </w:p>
          <w:p w:rsidR="002B77DC" w:rsidRDefault="002B77DC" w:rsidP="009956AA">
            <w:pPr>
              <w:pStyle w:val="CUERPOTEXTOTABLA"/>
              <w:jc w:val="right"/>
              <w:rPr>
                <w:sz w:val="15"/>
              </w:rPr>
            </w:pPr>
            <w:r>
              <w:rPr>
                <w:sz w:val="15"/>
              </w:rPr>
              <w:t>3.28</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rPr>
                <w:sz w:val="15"/>
              </w:rPr>
            </w:pPr>
            <w:r>
              <w:rPr>
                <w:sz w:val="15"/>
              </w:rPr>
              <w:t>Viga lateral - Viga 4 -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rPr>
                <w:sz w:val="15"/>
              </w:rPr>
            </w:pPr>
            <w:r>
              <w:rPr>
                <w:sz w:val="15"/>
              </w:rPr>
              <w:t>Longitud (m)</w:t>
            </w:r>
          </w:p>
          <w:p w:rsidR="002B77DC" w:rsidRDefault="002B77DC" w:rsidP="009956AA">
            <w:pPr>
              <w:pStyle w:val="CUERPOTEXTOTABLA"/>
              <w:rPr>
                <w:sz w:val="15"/>
              </w:rPr>
            </w:pPr>
            <w:r>
              <w:rPr>
                <w:sz w:val="15"/>
              </w:rP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20x3.94</w:t>
            </w:r>
          </w:p>
          <w:p w:rsidR="002B77DC" w:rsidRDefault="002B77DC" w:rsidP="009956AA">
            <w:pPr>
              <w:pStyle w:val="CUERPOTEXTOTABLA"/>
              <w:jc w:val="right"/>
              <w:rPr>
                <w:sz w:val="15"/>
              </w:rPr>
            </w:pPr>
            <w:r>
              <w:rPr>
                <w:sz w:val="15"/>
              </w:rPr>
              <w:t>20x1.55</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78.80</w:t>
            </w:r>
          </w:p>
          <w:p w:rsidR="002B77DC" w:rsidRDefault="002B77DC" w:rsidP="009956AA">
            <w:pPr>
              <w:pStyle w:val="CUERPOTEXTOTABLA"/>
              <w:jc w:val="right"/>
              <w:rPr>
                <w:sz w:val="15"/>
              </w:rPr>
            </w:pPr>
            <w:r>
              <w:rPr>
                <w:sz w:val="15"/>
              </w:rPr>
              <w:t>31.10</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rPr>
                <w:sz w:val="15"/>
              </w:rPr>
            </w:pPr>
            <w:r>
              <w:rPr>
                <w:sz w:val="15"/>
              </w:rPr>
              <w:t>Viga lateral - Viga 5 -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rPr>
                <w:sz w:val="15"/>
              </w:rPr>
            </w:pPr>
            <w:r>
              <w:rPr>
                <w:sz w:val="15"/>
              </w:rPr>
              <w:t>Longitud (m)</w:t>
            </w:r>
          </w:p>
          <w:p w:rsidR="002B77DC" w:rsidRDefault="002B77DC" w:rsidP="009956AA">
            <w:pPr>
              <w:pStyle w:val="CUERPOTEXTOTABLA"/>
              <w:rPr>
                <w:sz w:val="15"/>
              </w:rPr>
            </w:pPr>
            <w:r>
              <w:rPr>
                <w:sz w:val="15"/>
              </w:rP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4x1.53</w:t>
            </w:r>
          </w:p>
          <w:p w:rsidR="002B77DC" w:rsidRDefault="002B77DC" w:rsidP="009956AA">
            <w:pPr>
              <w:pStyle w:val="CUERPOTEXTOTABLA"/>
              <w:jc w:val="right"/>
              <w:rPr>
                <w:sz w:val="15"/>
              </w:rPr>
            </w:pPr>
            <w:r>
              <w:rPr>
                <w:sz w:val="15"/>
              </w:rPr>
              <w:t>4x2.41</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6.12</w:t>
            </w:r>
          </w:p>
          <w:p w:rsidR="002B77DC" w:rsidRDefault="002B77DC" w:rsidP="009956AA">
            <w:pPr>
              <w:pStyle w:val="CUERPOTEXTOTABLA"/>
              <w:jc w:val="right"/>
              <w:rPr>
                <w:sz w:val="15"/>
              </w:rPr>
            </w:pPr>
            <w:r>
              <w:rPr>
                <w:sz w:val="15"/>
              </w:rPr>
              <w:t>9.66</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rPr>
                <w:sz w:val="15"/>
              </w:rPr>
            </w:pPr>
            <w:r>
              <w:rPr>
                <w:sz w:val="15"/>
              </w:rPr>
              <w:t>Viga lateral - Viga 5 -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rPr>
                <w:sz w:val="15"/>
              </w:rPr>
            </w:pPr>
            <w:r>
              <w:rPr>
                <w:sz w:val="15"/>
              </w:rPr>
              <w:t>Longitud (m)</w:t>
            </w:r>
          </w:p>
          <w:p w:rsidR="002B77DC" w:rsidRDefault="002B77DC" w:rsidP="009956AA">
            <w:pPr>
              <w:pStyle w:val="CUERPOTEXTOTABLA"/>
              <w:rPr>
                <w:sz w:val="15"/>
              </w:rPr>
            </w:pPr>
            <w:r>
              <w:rPr>
                <w:sz w:val="15"/>
              </w:rP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3x1.23</w:t>
            </w:r>
          </w:p>
          <w:p w:rsidR="002B77DC" w:rsidRDefault="002B77DC" w:rsidP="009956AA">
            <w:pPr>
              <w:pStyle w:val="CUERPOTEXTOTABLA"/>
              <w:jc w:val="right"/>
              <w:rPr>
                <w:sz w:val="15"/>
              </w:rPr>
            </w:pPr>
            <w:r>
              <w:rPr>
                <w:sz w:val="15"/>
              </w:rPr>
              <w:t>3x1.09</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3.69</w:t>
            </w:r>
          </w:p>
          <w:p w:rsidR="002B77DC" w:rsidRDefault="002B77DC" w:rsidP="009956AA">
            <w:pPr>
              <w:pStyle w:val="CUERPOTEXTOTABLA"/>
              <w:jc w:val="right"/>
              <w:rPr>
                <w:sz w:val="15"/>
              </w:rPr>
            </w:pPr>
            <w:r>
              <w:rPr>
                <w:sz w:val="15"/>
              </w:rPr>
              <w:t>3.28</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rPr>
                <w:sz w:val="15"/>
              </w:rPr>
            </w:pPr>
            <w:r>
              <w:rPr>
                <w:sz w:val="15"/>
              </w:rPr>
              <w:t>Viga lateral - Viga 5 -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rPr>
                <w:sz w:val="15"/>
              </w:rPr>
            </w:pPr>
            <w:r>
              <w:rPr>
                <w:sz w:val="15"/>
              </w:rPr>
              <w:t>Longitud (m)</w:t>
            </w:r>
          </w:p>
          <w:p w:rsidR="002B77DC" w:rsidRDefault="002B77DC" w:rsidP="009956AA">
            <w:pPr>
              <w:pStyle w:val="CUERPOTEXTOTABLA"/>
              <w:rPr>
                <w:sz w:val="15"/>
              </w:rPr>
            </w:pPr>
            <w:r>
              <w:rPr>
                <w:sz w:val="15"/>
              </w:rP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20x3.94</w:t>
            </w:r>
          </w:p>
          <w:p w:rsidR="002B77DC" w:rsidRDefault="002B77DC" w:rsidP="009956AA">
            <w:pPr>
              <w:pStyle w:val="CUERPOTEXTOTABLA"/>
              <w:jc w:val="right"/>
              <w:rPr>
                <w:sz w:val="15"/>
              </w:rPr>
            </w:pPr>
            <w:r>
              <w:rPr>
                <w:sz w:val="15"/>
              </w:rPr>
              <w:t>20x1.55</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78.80</w:t>
            </w:r>
          </w:p>
          <w:p w:rsidR="002B77DC" w:rsidRDefault="002B77DC" w:rsidP="009956AA">
            <w:pPr>
              <w:pStyle w:val="CUERPOTEXTOTABLA"/>
              <w:jc w:val="right"/>
              <w:rPr>
                <w:sz w:val="15"/>
              </w:rPr>
            </w:pPr>
            <w:r>
              <w:rPr>
                <w:sz w:val="15"/>
              </w:rPr>
              <w:t>31.10</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rPr>
                <w:sz w:val="15"/>
              </w:rPr>
            </w:pPr>
            <w:r>
              <w:rPr>
                <w:sz w:val="15"/>
              </w:rPr>
              <w:t>Totales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rPr>
                <w:sz w:val="15"/>
              </w:rPr>
            </w:pPr>
            <w:r>
              <w:rPr>
                <w:sz w:val="15"/>
              </w:rPr>
              <w:t>Longitud (m)</w:t>
            </w:r>
          </w:p>
          <w:p w:rsidR="002B77DC" w:rsidRDefault="002B77DC" w:rsidP="009956AA">
            <w:pPr>
              <w:pStyle w:val="CUERPOTEXTOTABLA"/>
              <w:rPr>
                <w:sz w:val="15"/>
              </w:rPr>
            </w:pPr>
            <w:r>
              <w:rPr>
                <w:sz w:val="15"/>
              </w:rPr>
              <w:t>Peso (kg)</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4.98</w:t>
            </w:r>
          </w:p>
          <w:p w:rsidR="002B77DC" w:rsidRDefault="002B77DC" w:rsidP="009956AA">
            <w:pPr>
              <w:pStyle w:val="CUERPOTEXTOTABLA"/>
              <w:jc w:val="right"/>
              <w:rPr>
                <w:sz w:val="15"/>
              </w:rPr>
            </w:pPr>
            <w:r>
              <w:rPr>
                <w:sz w:val="15"/>
              </w:rPr>
              <w:t>1.11</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472.80</w:t>
            </w:r>
          </w:p>
          <w:p w:rsidR="002B77DC" w:rsidRDefault="002B77DC" w:rsidP="009956AA">
            <w:pPr>
              <w:pStyle w:val="CUERPOTEXTOTABLA"/>
              <w:jc w:val="right"/>
              <w:rPr>
                <w:sz w:val="15"/>
              </w:rPr>
            </w:pPr>
            <w:r>
              <w:rPr>
                <w:sz w:val="15"/>
              </w:rPr>
              <w:t>186.60</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110.56</w:t>
            </w:r>
          </w:p>
          <w:p w:rsidR="002B77DC" w:rsidRDefault="002B77DC" w:rsidP="009956AA">
            <w:pPr>
              <w:pStyle w:val="CUERPOTEXTOTABLA"/>
              <w:jc w:val="right"/>
              <w:rPr>
                <w:sz w:val="15"/>
              </w:rPr>
            </w:pPr>
            <w:r>
              <w:rPr>
                <w:sz w:val="15"/>
              </w:rPr>
              <w:t>98.16</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161.60</w:t>
            </w:r>
          </w:p>
          <w:p w:rsidR="002B77DC" w:rsidRDefault="002B77DC" w:rsidP="009956AA">
            <w:pPr>
              <w:pStyle w:val="CUERPOTEXTOTABLA"/>
              <w:jc w:val="right"/>
              <w:rPr>
                <w:sz w:val="15"/>
              </w:rPr>
            </w:pPr>
            <w:r>
              <w:rPr>
                <w:sz w:val="15"/>
              </w:rPr>
              <w:t>255.06</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70.05</w:t>
            </w:r>
          </w:p>
          <w:p w:rsidR="002B77DC" w:rsidRDefault="002B77DC" w:rsidP="009956AA">
            <w:pPr>
              <w:pStyle w:val="CUERPOTEXTOTABLA"/>
              <w:jc w:val="right"/>
              <w:rPr>
                <w:sz w:val="15"/>
              </w:rPr>
            </w:pPr>
            <w:r>
              <w:rPr>
                <w:sz w:val="15"/>
              </w:rPr>
              <w:t>172.75</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rPr>
                <w:sz w:val="15"/>
              </w:rPr>
            </w:pPr>
            <w:r>
              <w:rPr>
                <w:sz w:val="15"/>
              </w:rPr>
              <w:t xml:space="preserve"> </w:t>
            </w:r>
          </w:p>
          <w:p w:rsidR="002B77DC" w:rsidRDefault="002B77DC" w:rsidP="009956AA">
            <w:pPr>
              <w:pStyle w:val="CUERPOTEXTOTABLA"/>
              <w:jc w:val="right"/>
              <w:rPr>
                <w:sz w:val="15"/>
              </w:rPr>
            </w:pPr>
            <w:r>
              <w:rPr>
                <w:sz w:val="15"/>
              </w:rPr>
              <w:t>713.68</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rPr>
                <w:sz w:val="15"/>
              </w:rPr>
            </w:pPr>
            <w:r>
              <w:rPr>
                <w:sz w:val="15"/>
              </w:rPr>
              <w:t>Total con mermas</w:t>
            </w:r>
          </w:p>
          <w:p w:rsidR="002B77DC" w:rsidRDefault="002B77DC" w:rsidP="009956AA">
            <w:pPr>
              <w:pStyle w:val="CUERPOTEXTOTABLA"/>
              <w:rPr>
                <w:sz w:val="15"/>
              </w:rPr>
            </w:pPr>
            <w:r>
              <w:rPr>
                <w:sz w:val="15"/>
              </w:rPr>
              <w:t>(10.00%)</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rPr>
                <w:sz w:val="15"/>
              </w:rPr>
            </w:pPr>
            <w:r>
              <w:rPr>
                <w:sz w:val="15"/>
              </w:rPr>
              <w:t>Longitud (m)</w:t>
            </w:r>
          </w:p>
          <w:p w:rsidR="002B77DC" w:rsidRDefault="002B77DC" w:rsidP="009956AA">
            <w:pPr>
              <w:pStyle w:val="CUERPOTEXTOTABLA"/>
              <w:rPr>
                <w:sz w:val="15"/>
              </w:rPr>
            </w:pPr>
            <w:r>
              <w:rPr>
                <w:sz w:val="15"/>
              </w:rPr>
              <w:t>Peso (kg)</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5.48</w:t>
            </w:r>
          </w:p>
          <w:p w:rsidR="002B77DC" w:rsidRDefault="002B77DC" w:rsidP="009956AA">
            <w:pPr>
              <w:pStyle w:val="CUERPOTEXTOTABLA"/>
              <w:jc w:val="right"/>
              <w:rPr>
                <w:sz w:val="15"/>
              </w:rPr>
            </w:pPr>
            <w:r>
              <w:rPr>
                <w:sz w:val="15"/>
              </w:rPr>
              <w:t>1.22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520.08</w:t>
            </w:r>
          </w:p>
          <w:p w:rsidR="002B77DC" w:rsidRDefault="002B77DC" w:rsidP="009956AA">
            <w:pPr>
              <w:pStyle w:val="CUERPOTEXTOTABLA"/>
              <w:jc w:val="right"/>
              <w:rPr>
                <w:sz w:val="15"/>
              </w:rPr>
            </w:pPr>
            <w:r>
              <w:rPr>
                <w:sz w:val="15"/>
              </w:rPr>
              <w:t>205.26</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121.62</w:t>
            </w:r>
          </w:p>
          <w:p w:rsidR="002B77DC" w:rsidRDefault="002B77DC" w:rsidP="009956AA">
            <w:pPr>
              <w:pStyle w:val="CUERPOTEXTOTABLA"/>
              <w:jc w:val="right"/>
              <w:rPr>
                <w:sz w:val="15"/>
              </w:rPr>
            </w:pPr>
            <w:r>
              <w:rPr>
                <w:sz w:val="15"/>
              </w:rPr>
              <w:t>107.98</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177.76</w:t>
            </w:r>
          </w:p>
          <w:p w:rsidR="002B77DC" w:rsidRDefault="002B77DC" w:rsidP="009956AA">
            <w:pPr>
              <w:pStyle w:val="CUERPOTEXTOTABLA"/>
              <w:jc w:val="right"/>
              <w:rPr>
                <w:sz w:val="15"/>
              </w:rPr>
            </w:pPr>
            <w:r>
              <w:rPr>
                <w:sz w:val="15"/>
              </w:rPr>
              <w:t>280.56</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77.06</w:t>
            </w:r>
          </w:p>
          <w:p w:rsidR="002B77DC" w:rsidRDefault="002B77DC" w:rsidP="009956AA">
            <w:pPr>
              <w:pStyle w:val="CUERPOTEXTOTABLA"/>
              <w:jc w:val="right"/>
              <w:rPr>
                <w:sz w:val="15"/>
              </w:rPr>
            </w:pPr>
            <w:r>
              <w:rPr>
                <w:sz w:val="15"/>
              </w:rPr>
              <w:t>190.03</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rPr>
                <w:sz w:val="15"/>
              </w:rPr>
            </w:pPr>
            <w:r>
              <w:rPr>
                <w:sz w:val="15"/>
              </w:rPr>
              <w:t xml:space="preserve"> </w:t>
            </w:r>
          </w:p>
          <w:p w:rsidR="002B77DC" w:rsidRDefault="002B77DC" w:rsidP="009956AA">
            <w:pPr>
              <w:pStyle w:val="CUERPOTEXTOTABLA"/>
              <w:jc w:val="right"/>
              <w:rPr>
                <w:sz w:val="15"/>
              </w:rPr>
            </w:pPr>
            <w:r>
              <w:rPr>
                <w:sz w:val="15"/>
              </w:rPr>
              <w:t>785.05</w:t>
            </w:r>
          </w:p>
        </w:tc>
      </w:tr>
    </w:tbl>
    <w:p w:rsidR="002B77DC" w:rsidRDefault="002B77DC" w:rsidP="002B77DC">
      <w:pPr>
        <w:spacing w:after="0" w:line="2" w:lineRule="auto"/>
      </w:pPr>
    </w:p>
    <w:tbl>
      <w:tblPr>
        <w:tblW w:w="0" w:type="auto"/>
        <w:tblCellMar>
          <w:top w:w="28" w:type="dxa"/>
          <w:left w:w="28" w:type="dxa"/>
          <w:bottom w:w="28" w:type="dxa"/>
          <w:right w:w="28" w:type="dxa"/>
        </w:tblCellMar>
        <w:tblLook w:val="0000"/>
      </w:tblPr>
      <w:tblGrid>
        <w:gridCol w:w="4102"/>
        <w:gridCol w:w="1240"/>
        <w:gridCol w:w="686"/>
        <w:gridCol w:w="801"/>
        <w:gridCol w:w="694"/>
        <w:gridCol w:w="915"/>
        <w:gridCol w:w="809"/>
      </w:tblGrid>
      <w:tr w:rsidR="002B77DC" w:rsidTr="009956AA">
        <w:trPr>
          <w:tblHeader/>
        </w:trPr>
        <w:tc>
          <w:tcPr>
            <w:tcW w:w="0" w:type="auto"/>
            <w:tcBorders>
              <w:top w:val="single" w:sz="0" w:space="0" w:color="000000"/>
              <w:left w:val="single" w:sz="0" w:space="0" w:color="000000"/>
              <w:bottom w:val="single" w:sz="0" w:space="0" w:color="000000"/>
            </w:tcBorders>
            <w:noWrap/>
          </w:tcPr>
          <w:p w:rsidR="002B77DC" w:rsidRDefault="002B77DC" w:rsidP="009956AA">
            <w:pPr>
              <w:pStyle w:val="CUERPOTEXTOTABLA"/>
            </w:pPr>
            <w:r>
              <w:t>Referencia: P12</w:t>
            </w:r>
          </w:p>
        </w:tc>
        <w:tc>
          <w:tcPr>
            <w:tcW w:w="0" w:type="auto"/>
            <w:tcBorders>
              <w:top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gridSpan w:val="4"/>
            <w:tcBorders>
              <w:top w:val="single" w:sz="0" w:space="0" w:color="000000"/>
              <w:left w:val="single" w:sz="0" w:space="0" w:color="000000"/>
              <w:bottom w:val="single" w:sz="0" w:space="0" w:color="000000"/>
              <w:right w:val="single" w:sz="0" w:space="0" w:color="000000"/>
            </w:tcBorders>
          </w:tcPr>
          <w:p w:rsidR="002B77DC" w:rsidRDefault="002B77DC" w:rsidP="009956AA">
            <w:pPr>
              <w:pStyle w:val="CUERPOTEXTOTABLA"/>
              <w:jc w:val="center"/>
            </w:pPr>
            <w:r>
              <w:t>B 500 S, Ys=1.15</w:t>
            </w:r>
          </w:p>
        </w:tc>
        <w:tc>
          <w:tcPr>
            <w:tcW w:w="0" w:type="auto"/>
            <w:tcBorders>
              <w:top w:val="single" w:sz="0" w:space="0" w:color="000000"/>
              <w:left w:val="single" w:sz="0" w:space="0" w:color="000000"/>
              <w:right w:val="single" w:sz="0" w:space="0" w:color="000000"/>
            </w:tcBorders>
            <w:noWrap/>
          </w:tcPr>
          <w:p w:rsidR="002B77DC" w:rsidRDefault="002B77DC" w:rsidP="009956AA">
            <w:pPr>
              <w:pStyle w:val="CUERPOTEXTOTABLA"/>
              <w:jc w:val="center"/>
            </w:pPr>
            <w:r>
              <w:t>Total</w:t>
            </w:r>
          </w:p>
        </w:tc>
      </w:tr>
      <w:tr w:rsidR="002B77DC" w:rsidTr="009956AA">
        <w:trPr>
          <w:tblHeader/>
        </w:trPr>
        <w:tc>
          <w:tcPr>
            <w:tcW w:w="0" w:type="auto"/>
            <w:tcBorders>
              <w:top w:val="single" w:sz="0" w:space="0" w:color="000000"/>
              <w:left w:val="single" w:sz="0" w:space="0" w:color="000000"/>
              <w:bottom w:val="single" w:sz="0" w:space="0" w:color="000000"/>
            </w:tcBorders>
            <w:noWrap/>
          </w:tcPr>
          <w:p w:rsidR="002B77DC" w:rsidRDefault="002B77DC" w:rsidP="009956AA">
            <w:pPr>
              <w:pStyle w:val="CUERPOTEXTOTABLA"/>
            </w:pPr>
            <w:r>
              <w:t>Nombre de armado</w:t>
            </w:r>
          </w:p>
        </w:tc>
        <w:tc>
          <w:tcPr>
            <w:tcW w:w="0" w:type="auto"/>
            <w:tcBorders>
              <w:top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Ø6</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Ø8</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Ø12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Ø20</w:t>
            </w:r>
          </w:p>
        </w:tc>
        <w:tc>
          <w:tcPr>
            <w:tcW w:w="0" w:type="auto"/>
            <w:tcBorders>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Arranque - Armado longitudinal</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8x2.88</w:t>
            </w:r>
          </w:p>
          <w:p w:rsidR="002B77DC" w:rsidRDefault="002B77DC" w:rsidP="009956AA">
            <w:pPr>
              <w:pStyle w:val="CUERPOTEXTOTABLA"/>
              <w:jc w:val="right"/>
            </w:pPr>
            <w:r>
              <w:t>8x2.56</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23.04</w:t>
            </w:r>
          </w:p>
          <w:p w:rsidR="002B77DC" w:rsidRDefault="002B77DC" w:rsidP="009956AA">
            <w:pPr>
              <w:pStyle w:val="CUERPOTEXTOTABLA"/>
              <w:jc w:val="right"/>
            </w:pPr>
            <w:r>
              <w:t>20.46</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Arranque - Estribos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3x1.66</w:t>
            </w:r>
          </w:p>
          <w:p w:rsidR="002B77DC" w:rsidRDefault="002B77DC" w:rsidP="009956AA">
            <w:pPr>
              <w:pStyle w:val="CUERPOTEXTOTABLA"/>
              <w:jc w:val="right"/>
            </w:pPr>
            <w:r>
              <w:t>3x0.37</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4.98</w:t>
            </w:r>
          </w:p>
          <w:p w:rsidR="002B77DC" w:rsidRDefault="002B77DC" w:rsidP="009956AA">
            <w:pPr>
              <w:pStyle w:val="CUERPOTEXTOTABLA"/>
              <w:jc w:val="right"/>
            </w:pPr>
            <w:r>
              <w:t>1.11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Armado base - Parrilla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23x6.01</w:t>
            </w:r>
          </w:p>
          <w:p w:rsidR="002B77DC" w:rsidRDefault="002B77DC" w:rsidP="009956AA">
            <w:pPr>
              <w:pStyle w:val="CUERPOTEXTOTABLA"/>
              <w:jc w:val="right"/>
            </w:pPr>
            <w:r>
              <w:t>23x14.82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138.23</w:t>
            </w:r>
          </w:p>
          <w:p w:rsidR="002B77DC" w:rsidRDefault="002B77DC" w:rsidP="009956AA">
            <w:pPr>
              <w:pStyle w:val="CUERPOTEXTOTABLA"/>
              <w:jc w:val="right"/>
            </w:pPr>
            <w:r>
              <w:t>340.90</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Armado base - Parrilla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23x6.01</w:t>
            </w:r>
          </w:p>
          <w:p w:rsidR="002B77DC" w:rsidRDefault="002B77DC" w:rsidP="009956AA">
            <w:pPr>
              <w:pStyle w:val="CUERPOTEXTOTABLA"/>
              <w:jc w:val="right"/>
            </w:pPr>
            <w:r>
              <w:t>23x14.82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138.23</w:t>
            </w:r>
          </w:p>
          <w:p w:rsidR="002B77DC" w:rsidRDefault="002B77DC" w:rsidP="009956AA">
            <w:pPr>
              <w:pStyle w:val="CUERPOTEXTOTABLA"/>
              <w:jc w:val="right"/>
            </w:pPr>
            <w:r>
              <w:t>340.90</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Armado base - Armado perimetral</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9x2.19</w:t>
            </w:r>
          </w:p>
          <w:p w:rsidR="002B77DC" w:rsidRDefault="002B77DC" w:rsidP="009956AA">
            <w:pPr>
              <w:pStyle w:val="CUERPOTEXTOTABLA"/>
              <w:jc w:val="right"/>
            </w:pPr>
            <w:r>
              <w:t>9x1.94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19.71</w:t>
            </w:r>
          </w:p>
          <w:p w:rsidR="002B77DC" w:rsidRDefault="002B77DC" w:rsidP="009956AA">
            <w:pPr>
              <w:pStyle w:val="CUERPOTEXTOTABLA"/>
              <w:jc w:val="right"/>
            </w:pPr>
            <w:r>
              <w:t>17.50</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Armado base - Armado perimetral</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9x2.19</w:t>
            </w:r>
          </w:p>
          <w:p w:rsidR="002B77DC" w:rsidRDefault="002B77DC" w:rsidP="009956AA">
            <w:pPr>
              <w:pStyle w:val="CUERPOTEXTOTABLA"/>
              <w:jc w:val="right"/>
            </w:pPr>
            <w:r>
              <w:t>9x1.94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19.71</w:t>
            </w:r>
          </w:p>
          <w:p w:rsidR="002B77DC" w:rsidRDefault="002B77DC" w:rsidP="009956AA">
            <w:pPr>
              <w:pStyle w:val="CUERPOTEXTOTABLA"/>
              <w:jc w:val="right"/>
            </w:pPr>
            <w:r>
              <w:t>17.50</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Armado base - Armado perimetral</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9x2.19</w:t>
            </w:r>
          </w:p>
          <w:p w:rsidR="002B77DC" w:rsidRDefault="002B77DC" w:rsidP="009956AA">
            <w:pPr>
              <w:pStyle w:val="CUERPOTEXTOTABLA"/>
              <w:jc w:val="right"/>
            </w:pPr>
            <w:r>
              <w:t>9x1.94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19.71</w:t>
            </w:r>
          </w:p>
          <w:p w:rsidR="002B77DC" w:rsidRDefault="002B77DC" w:rsidP="009956AA">
            <w:pPr>
              <w:pStyle w:val="CUERPOTEXTOTABLA"/>
              <w:jc w:val="right"/>
            </w:pPr>
            <w:r>
              <w:t>17.50</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Armado base - Armado perimetral</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9x2.19</w:t>
            </w:r>
          </w:p>
          <w:p w:rsidR="002B77DC" w:rsidRDefault="002B77DC" w:rsidP="009956AA">
            <w:pPr>
              <w:pStyle w:val="CUERPOTEXTOTABLA"/>
              <w:jc w:val="right"/>
            </w:pPr>
            <w:r>
              <w:t>9x1.94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19.71</w:t>
            </w:r>
          </w:p>
          <w:p w:rsidR="002B77DC" w:rsidRDefault="002B77DC" w:rsidP="009956AA">
            <w:pPr>
              <w:pStyle w:val="CUERPOTEXTOTABLA"/>
              <w:jc w:val="right"/>
            </w:pPr>
            <w:r>
              <w:t>17.50</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0 -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4x1.60</w:t>
            </w:r>
          </w:p>
          <w:p w:rsidR="002B77DC" w:rsidRDefault="002B77DC" w:rsidP="009956AA">
            <w:pPr>
              <w:pStyle w:val="CUERPOTEXTOTABLA"/>
              <w:jc w:val="right"/>
            </w:pPr>
            <w:r>
              <w:t>4x1.42</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6.40</w:t>
            </w:r>
          </w:p>
          <w:p w:rsidR="002B77DC" w:rsidRDefault="002B77DC" w:rsidP="009956AA">
            <w:pPr>
              <w:pStyle w:val="CUERPOTEXTOTABLA"/>
              <w:jc w:val="right"/>
            </w:pPr>
            <w:r>
              <w:t>5.68</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0 -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3x1.60</w:t>
            </w:r>
          </w:p>
          <w:p w:rsidR="002B77DC" w:rsidRDefault="002B77DC" w:rsidP="009956AA">
            <w:pPr>
              <w:pStyle w:val="CUERPOTEXTOTABLA"/>
              <w:jc w:val="right"/>
            </w:pPr>
            <w:r>
              <w:t>3x1.42</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4.80</w:t>
            </w:r>
          </w:p>
          <w:p w:rsidR="002B77DC" w:rsidRDefault="002B77DC" w:rsidP="009956AA">
            <w:pPr>
              <w:pStyle w:val="CUERPOTEXTOTABLA"/>
              <w:jc w:val="right"/>
            </w:pPr>
            <w:r>
              <w:t>4.26</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0 -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23x5.33</w:t>
            </w:r>
          </w:p>
          <w:p w:rsidR="002B77DC" w:rsidRDefault="002B77DC" w:rsidP="009956AA">
            <w:pPr>
              <w:pStyle w:val="CUERPOTEXTOTABLA"/>
              <w:jc w:val="right"/>
            </w:pPr>
            <w:r>
              <w:t>23x2.10</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122.59</w:t>
            </w:r>
          </w:p>
          <w:p w:rsidR="002B77DC" w:rsidRDefault="002B77DC" w:rsidP="009956AA">
            <w:pPr>
              <w:pStyle w:val="CUERPOTEXTOTABLA"/>
              <w:jc w:val="right"/>
            </w:pPr>
            <w:r>
              <w:t>48.38</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2 -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4x1.60</w:t>
            </w:r>
          </w:p>
          <w:p w:rsidR="002B77DC" w:rsidRDefault="002B77DC" w:rsidP="009956AA">
            <w:pPr>
              <w:pStyle w:val="CUERPOTEXTOTABLA"/>
              <w:jc w:val="right"/>
            </w:pPr>
            <w:r>
              <w:t>4x1.42</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6.40</w:t>
            </w:r>
          </w:p>
          <w:p w:rsidR="002B77DC" w:rsidRDefault="002B77DC" w:rsidP="009956AA">
            <w:pPr>
              <w:pStyle w:val="CUERPOTEXTOTABLA"/>
              <w:jc w:val="right"/>
            </w:pPr>
            <w:r>
              <w:t>5.68</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2 -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3x1.60</w:t>
            </w:r>
          </w:p>
          <w:p w:rsidR="002B77DC" w:rsidRDefault="002B77DC" w:rsidP="009956AA">
            <w:pPr>
              <w:pStyle w:val="CUERPOTEXTOTABLA"/>
              <w:jc w:val="right"/>
            </w:pPr>
            <w:r>
              <w:t>3x1.42</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4.80</w:t>
            </w:r>
          </w:p>
          <w:p w:rsidR="002B77DC" w:rsidRDefault="002B77DC" w:rsidP="009956AA">
            <w:pPr>
              <w:pStyle w:val="CUERPOTEXTOTABLA"/>
              <w:jc w:val="right"/>
            </w:pPr>
            <w:r>
              <w:t>4.26</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2 -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23x5.33</w:t>
            </w:r>
          </w:p>
          <w:p w:rsidR="002B77DC" w:rsidRDefault="002B77DC" w:rsidP="009956AA">
            <w:pPr>
              <w:pStyle w:val="CUERPOTEXTOTABLA"/>
              <w:jc w:val="right"/>
            </w:pPr>
            <w:r>
              <w:t>23x2.10</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122.59</w:t>
            </w:r>
          </w:p>
          <w:p w:rsidR="002B77DC" w:rsidRDefault="002B77DC" w:rsidP="009956AA">
            <w:pPr>
              <w:pStyle w:val="CUERPOTEXTOTABLA"/>
              <w:jc w:val="right"/>
            </w:pPr>
            <w:r>
              <w:t>48.38</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1 -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4x1.60</w:t>
            </w:r>
          </w:p>
          <w:p w:rsidR="002B77DC" w:rsidRDefault="002B77DC" w:rsidP="009956AA">
            <w:pPr>
              <w:pStyle w:val="CUERPOTEXTOTABLA"/>
              <w:jc w:val="right"/>
            </w:pPr>
            <w:r>
              <w:t>4x1.42</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6.40</w:t>
            </w:r>
          </w:p>
          <w:p w:rsidR="002B77DC" w:rsidRDefault="002B77DC" w:rsidP="009956AA">
            <w:pPr>
              <w:pStyle w:val="CUERPOTEXTOTABLA"/>
              <w:jc w:val="right"/>
            </w:pPr>
            <w:r>
              <w:t>5.68</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1 -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3x1.60</w:t>
            </w:r>
          </w:p>
          <w:p w:rsidR="002B77DC" w:rsidRDefault="002B77DC" w:rsidP="009956AA">
            <w:pPr>
              <w:pStyle w:val="CUERPOTEXTOTABLA"/>
              <w:jc w:val="right"/>
            </w:pPr>
            <w:r>
              <w:t>3x1.42</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4.80</w:t>
            </w:r>
          </w:p>
          <w:p w:rsidR="002B77DC" w:rsidRDefault="002B77DC" w:rsidP="009956AA">
            <w:pPr>
              <w:pStyle w:val="CUERPOTEXTOTABLA"/>
              <w:jc w:val="right"/>
            </w:pPr>
            <w:r>
              <w:t>4.26</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1 -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23x5.33</w:t>
            </w:r>
          </w:p>
          <w:p w:rsidR="002B77DC" w:rsidRDefault="002B77DC" w:rsidP="009956AA">
            <w:pPr>
              <w:pStyle w:val="CUERPOTEXTOTABLA"/>
              <w:jc w:val="right"/>
            </w:pPr>
            <w:r>
              <w:t>23x2.10</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122.59</w:t>
            </w:r>
          </w:p>
          <w:p w:rsidR="002B77DC" w:rsidRDefault="002B77DC" w:rsidP="009956AA">
            <w:pPr>
              <w:pStyle w:val="CUERPOTEXTOTABLA"/>
              <w:jc w:val="right"/>
            </w:pPr>
            <w:r>
              <w:t>48.38</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lastRenderedPageBreak/>
              <w:t>Viga paralela Y - Viga 3 -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4x1.60</w:t>
            </w:r>
          </w:p>
          <w:p w:rsidR="002B77DC" w:rsidRDefault="002B77DC" w:rsidP="009956AA">
            <w:pPr>
              <w:pStyle w:val="CUERPOTEXTOTABLA"/>
              <w:jc w:val="right"/>
            </w:pPr>
            <w:r>
              <w:t>4x1.42</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6.40</w:t>
            </w:r>
          </w:p>
          <w:p w:rsidR="002B77DC" w:rsidRDefault="002B77DC" w:rsidP="009956AA">
            <w:pPr>
              <w:pStyle w:val="CUERPOTEXTOTABLA"/>
              <w:jc w:val="right"/>
            </w:pPr>
            <w:r>
              <w:t>5.68</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3 -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3x1.60</w:t>
            </w:r>
          </w:p>
          <w:p w:rsidR="002B77DC" w:rsidRDefault="002B77DC" w:rsidP="009956AA">
            <w:pPr>
              <w:pStyle w:val="CUERPOTEXTOTABLA"/>
              <w:jc w:val="right"/>
            </w:pPr>
            <w:r>
              <w:t>3x1.42</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4.80</w:t>
            </w:r>
          </w:p>
          <w:p w:rsidR="002B77DC" w:rsidRDefault="002B77DC" w:rsidP="009956AA">
            <w:pPr>
              <w:pStyle w:val="CUERPOTEXTOTABLA"/>
              <w:jc w:val="right"/>
            </w:pPr>
            <w:r>
              <w:t>4.26</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3 -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23x5.33</w:t>
            </w:r>
          </w:p>
          <w:p w:rsidR="002B77DC" w:rsidRDefault="002B77DC" w:rsidP="009956AA">
            <w:pPr>
              <w:pStyle w:val="CUERPOTEXTOTABLA"/>
              <w:jc w:val="right"/>
            </w:pPr>
            <w:r>
              <w:t>23x2.10</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122.59</w:t>
            </w:r>
          </w:p>
          <w:p w:rsidR="002B77DC" w:rsidRDefault="002B77DC" w:rsidP="009956AA">
            <w:pPr>
              <w:pStyle w:val="CUERPOTEXTOTABLA"/>
              <w:jc w:val="right"/>
            </w:pPr>
            <w:r>
              <w:t>48.38</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diagonal - Viga 0 -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4x1.89</w:t>
            </w:r>
          </w:p>
          <w:p w:rsidR="002B77DC" w:rsidRDefault="002B77DC" w:rsidP="009956AA">
            <w:pPr>
              <w:pStyle w:val="CUERPOTEXTOTABLA"/>
              <w:jc w:val="right"/>
            </w:pPr>
            <w:r>
              <w:t>4x1.68</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7.56</w:t>
            </w:r>
          </w:p>
          <w:p w:rsidR="002B77DC" w:rsidRDefault="002B77DC" w:rsidP="009956AA">
            <w:pPr>
              <w:pStyle w:val="CUERPOTEXTOTABLA"/>
              <w:jc w:val="right"/>
            </w:pPr>
            <w:r>
              <w:t>6.71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diagonal - Viga 0 -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3x1.89</w:t>
            </w:r>
          </w:p>
          <w:p w:rsidR="002B77DC" w:rsidRDefault="002B77DC" w:rsidP="009956AA">
            <w:pPr>
              <w:pStyle w:val="CUERPOTEXTOTABLA"/>
              <w:jc w:val="right"/>
            </w:pPr>
            <w:r>
              <w:t>3x1.68</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5.67</w:t>
            </w:r>
          </w:p>
          <w:p w:rsidR="002B77DC" w:rsidRDefault="002B77DC" w:rsidP="009956AA">
            <w:pPr>
              <w:pStyle w:val="CUERPOTEXTOTABLA"/>
              <w:jc w:val="right"/>
            </w:pPr>
            <w:r>
              <w:t>5.03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diagonal - Viga 0 -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30x5.33</w:t>
            </w:r>
          </w:p>
          <w:p w:rsidR="002B77DC" w:rsidRDefault="002B77DC" w:rsidP="009956AA">
            <w:pPr>
              <w:pStyle w:val="CUERPOTEXTOTABLA"/>
              <w:jc w:val="right"/>
            </w:pPr>
            <w:r>
              <w:t>30x2.10</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159.90</w:t>
            </w:r>
          </w:p>
          <w:p w:rsidR="002B77DC" w:rsidRDefault="002B77DC" w:rsidP="009956AA">
            <w:pPr>
              <w:pStyle w:val="CUERPOTEXTOTABLA"/>
              <w:jc w:val="right"/>
            </w:pPr>
            <w:r>
              <w:t>63.10</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diagonal - Viga 1 -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4x1.89</w:t>
            </w:r>
          </w:p>
          <w:p w:rsidR="002B77DC" w:rsidRDefault="002B77DC" w:rsidP="009956AA">
            <w:pPr>
              <w:pStyle w:val="CUERPOTEXTOTABLA"/>
              <w:jc w:val="right"/>
            </w:pPr>
            <w:r>
              <w:t>4x1.68</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7.56</w:t>
            </w:r>
          </w:p>
          <w:p w:rsidR="002B77DC" w:rsidRDefault="002B77DC" w:rsidP="009956AA">
            <w:pPr>
              <w:pStyle w:val="CUERPOTEXTOTABLA"/>
              <w:jc w:val="right"/>
            </w:pPr>
            <w:r>
              <w:t>6.71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diagonal - Viga 1 -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3x1.89</w:t>
            </w:r>
          </w:p>
          <w:p w:rsidR="002B77DC" w:rsidRDefault="002B77DC" w:rsidP="009956AA">
            <w:pPr>
              <w:pStyle w:val="CUERPOTEXTOTABLA"/>
              <w:jc w:val="right"/>
            </w:pPr>
            <w:r>
              <w:t>3x1.68</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5.67</w:t>
            </w:r>
          </w:p>
          <w:p w:rsidR="002B77DC" w:rsidRDefault="002B77DC" w:rsidP="009956AA">
            <w:pPr>
              <w:pStyle w:val="CUERPOTEXTOTABLA"/>
              <w:jc w:val="right"/>
            </w:pPr>
            <w:r>
              <w:t>5.03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diagonal - Viga 1 -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30x5.33</w:t>
            </w:r>
          </w:p>
          <w:p w:rsidR="002B77DC" w:rsidRDefault="002B77DC" w:rsidP="009956AA">
            <w:pPr>
              <w:pStyle w:val="CUERPOTEXTOTABLA"/>
              <w:jc w:val="right"/>
            </w:pPr>
            <w:r>
              <w:t>30x2.10</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159.90</w:t>
            </w:r>
          </w:p>
          <w:p w:rsidR="002B77DC" w:rsidRDefault="002B77DC" w:rsidP="009956AA">
            <w:pPr>
              <w:pStyle w:val="CUERPOTEXTOTABLA"/>
              <w:jc w:val="right"/>
            </w:pPr>
            <w:r>
              <w:t>63.10</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Totales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4.98</w:t>
            </w:r>
          </w:p>
          <w:p w:rsidR="002B77DC" w:rsidRDefault="002B77DC" w:rsidP="009956AA">
            <w:pPr>
              <w:pStyle w:val="CUERPOTEXTOTABLA"/>
              <w:jc w:val="right"/>
            </w:pPr>
            <w:r>
              <w:t>1.11</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810.16</w:t>
            </w:r>
          </w:p>
          <w:p w:rsidR="002B77DC" w:rsidRDefault="002B77DC" w:rsidP="009956AA">
            <w:pPr>
              <w:pStyle w:val="CUERPOTEXTOTABLA"/>
              <w:jc w:val="right"/>
            </w:pPr>
            <w:r>
              <w:t>319.72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173.14</w:t>
            </w:r>
          </w:p>
          <w:p w:rsidR="002B77DC" w:rsidRDefault="002B77DC" w:rsidP="009956AA">
            <w:pPr>
              <w:pStyle w:val="CUERPOTEXTOTABLA"/>
              <w:jc w:val="right"/>
            </w:pPr>
            <w:r>
              <w:t>153.70</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276.46</w:t>
            </w:r>
          </w:p>
          <w:p w:rsidR="002B77DC" w:rsidRDefault="002B77DC" w:rsidP="009956AA">
            <w:pPr>
              <w:pStyle w:val="CUERPOTEXTOTABLA"/>
              <w:jc w:val="right"/>
            </w:pPr>
            <w:r>
              <w:t>681.80</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 xml:space="preserve"> </w:t>
            </w:r>
          </w:p>
          <w:p w:rsidR="002B77DC" w:rsidRDefault="002B77DC" w:rsidP="009956AA">
            <w:pPr>
              <w:pStyle w:val="CUERPOTEXTOTABLA"/>
              <w:jc w:val="right"/>
            </w:pPr>
            <w:r>
              <w:t>1156.33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Total con mermas</w:t>
            </w:r>
          </w:p>
          <w:p w:rsidR="002B77DC" w:rsidRDefault="002B77DC" w:rsidP="009956AA">
            <w:pPr>
              <w:pStyle w:val="CUERPOTEXTOTABLA"/>
            </w:pPr>
            <w:r>
              <w:t>(10.00%)</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5.48</w:t>
            </w:r>
          </w:p>
          <w:p w:rsidR="002B77DC" w:rsidRDefault="002B77DC" w:rsidP="009956AA">
            <w:pPr>
              <w:pStyle w:val="CUERPOTEXTOTABLA"/>
              <w:jc w:val="right"/>
            </w:pPr>
            <w:r>
              <w:t>1.22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891.18</w:t>
            </w:r>
          </w:p>
          <w:p w:rsidR="002B77DC" w:rsidRDefault="002B77DC" w:rsidP="009956AA">
            <w:pPr>
              <w:pStyle w:val="CUERPOTEXTOTABLA"/>
              <w:jc w:val="right"/>
            </w:pPr>
            <w:r>
              <w:t>351.69</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190.45</w:t>
            </w:r>
          </w:p>
          <w:p w:rsidR="002B77DC" w:rsidRDefault="002B77DC" w:rsidP="009956AA">
            <w:pPr>
              <w:pStyle w:val="CUERPOTEXTOTABLA"/>
              <w:jc w:val="right"/>
            </w:pPr>
            <w:r>
              <w:t>169.07</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304.11</w:t>
            </w:r>
          </w:p>
          <w:p w:rsidR="002B77DC" w:rsidRDefault="002B77DC" w:rsidP="009956AA">
            <w:pPr>
              <w:pStyle w:val="CUERPOTEXTOTABLA"/>
              <w:jc w:val="right"/>
            </w:pPr>
            <w:r>
              <w:t>749.98</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 xml:space="preserve"> </w:t>
            </w:r>
          </w:p>
          <w:p w:rsidR="002B77DC" w:rsidRDefault="002B77DC" w:rsidP="009956AA">
            <w:pPr>
              <w:pStyle w:val="CUERPOTEXTOTABLA"/>
              <w:jc w:val="right"/>
            </w:pPr>
            <w:r>
              <w:t>1271.96</w:t>
            </w:r>
          </w:p>
        </w:tc>
      </w:tr>
    </w:tbl>
    <w:p w:rsidR="002B77DC" w:rsidRDefault="002B77DC" w:rsidP="002B77DC">
      <w:pPr>
        <w:spacing w:after="0" w:line="2" w:lineRule="auto"/>
      </w:pPr>
    </w:p>
    <w:tbl>
      <w:tblPr>
        <w:tblW w:w="0" w:type="auto"/>
        <w:tblCellMar>
          <w:top w:w="28" w:type="dxa"/>
          <w:left w:w="28" w:type="dxa"/>
          <w:bottom w:w="28" w:type="dxa"/>
          <w:right w:w="28" w:type="dxa"/>
        </w:tblCellMar>
        <w:tblLook w:val="0000"/>
      </w:tblPr>
      <w:tblGrid>
        <w:gridCol w:w="4102"/>
        <w:gridCol w:w="1240"/>
        <w:gridCol w:w="686"/>
        <w:gridCol w:w="801"/>
        <w:gridCol w:w="694"/>
        <w:gridCol w:w="915"/>
        <w:gridCol w:w="809"/>
      </w:tblGrid>
      <w:tr w:rsidR="002B77DC" w:rsidTr="009956AA">
        <w:trPr>
          <w:tblHeader/>
        </w:trPr>
        <w:tc>
          <w:tcPr>
            <w:tcW w:w="0" w:type="auto"/>
            <w:tcBorders>
              <w:top w:val="single" w:sz="0" w:space="0" w:color="000000"/>
              <w:left w:val="single" w:sz="0" w:space="0" w:color="000000"/>
              <w:bottom w:val="single" w:sz="0" w:space="0" w:color="000000"/>
            </w:tcBorders>
            <w:noWrap/>
          </w:tcPr>
          <w:p w:rsidR="002B77DC" w:rsidRDefault="002B77DC" w:rsidP="009956AA">
            <w:pPr>
              <w:pStyle w:val="CUERPOTEXTOTABLA"/>
            </w:pPr>
            <w:r>
              <w:t>Referencia: P13</w:t>
            </w:r>
          </w:p>
        </w:tc>
        <w:tc>
          <w:tcPr>
            <w:tcW w:w="0" w:type="auto"/>
            <w:tcBorders>
              <w:top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gridSpan w:val="4"/>
            <w:tcBorders>
              <w:top w:val="single" w:sz="0" w:space="0" w:color="000000"/>
              <w:left w:val="single" w:sz="0" w:space="0" w:color="000000"/>
              <w:bottom w:val="single" w:sz="0" w:space="0" w:color="000000"/>
              <w:right w:val="single" w:sz="0" w:space="0" w:color="000000"/>
            </w:tcBorders>
          </w:tcPr>
          <w:p w:rsidR="002B77DC" w:rsidRDefault="002B77DC" w:rsidP="009956AA">
            <w:pPr>
              <w:pStyle w:val="CUERPOTEXTOTABLA"/>
              <w:jc w:val="center"/>
            </w:pPr>
            <w:r>
              <w:t>B 500 S, Ys=1.15</w:t>
            </w:r>
          </w:p>
        </w:tc>
        <w:tc>
          <w:tcPr>
            <w:tcW w:w="0" w:type="auto"/>
            <w:tcBorders>
              <w:top w:val="single" w:sz="0" w:space="0" w:color="000000"/>
              <w:left w:val="single" w:sz="0" w:space="0" w:color="000000"/>
              <w:right w:val="single" w:sz="0" w:space="0" w:color="000000"/>
            </w:tcBorders>
            <w:noWrap/>
          </w:tcPr>
          <w:p w:rsidR="002B77DC" w:rsidRDefault="002B77DC" w:rsidP="009956AA">
            <w:pPr>
              <w:pStyle w:val="CUERPOTEXTOTABLA"/>
              <w:jc w:val="center"/>
            </w:pPr>
            <w:r>
              <w:t>Total</w:t>
            </w:r>
          </w:p>
        </w:tc>
      </w:tr>
      <w:tr w:rsidR="002B77DC" w:rsidTr="009956AA">
        <w:trPr>
          <w:tblHeader/>
        </w:trPr>
        <w:tc>
          <w:tcPr>
            <w:tcW w:w="0" w:type="auto"/>
            <w:tcBorders>
              <w:top w:val="single" w:sz="0" w:space="0" w:color="000000"/>
              <w:left w:val="single" w:sz="0" w:space="0" w:color="000000"/>
              <w:bottom w:val="single" w:sz="0" w:space="0" w:color="000000"/>
            </w:tcBorders>
            <w:noWrap/>
          </w:tcPr>
          <w:p w:rsidR="002B77DC" w:rsidRDefault="002B77DC" w:rsidP="009956AA">
            <w:pPr>
              <w:pStyle w:val="CUERPOTEXTOTABLA"/>
            </w:pPr>
            <w:r>
              <w:t>Nombre de armado</w:t>
            </w:r>
          </w:p>
        </w:tc>
        <w:tc>
          <w:tcPr>
            <w:tcW w:w="0" w:type="auto"/>
            <w:tcBorders>
              <w:top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Ø6</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Ø8</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Ø12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Ø20</w:t>
            </w:r>
          </w:p>
        </w:tc>
        <w:tc>
          <w:tcPr>
            <w:tcW w:w="0" w:type="auto"/>
            <w:tcBorders>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Arranque - Armado longitudinal</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8x2.63</w:t>
            </w:r>
          </w:p>
          <w:p w:rsidR="002B77DC" w:rsidRDefault="002B77DC" w:rsidP="009956AA">
            <w:pPr>
              <w:pStyle w:val="CUERPOTEXTOTABLA"/>
              <w:jc w:val="right"/>
            </w:pPr>
            <w:r>
              <w:t>8x2.34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21.04</w:t>
            </w:r>
          </w:p>
          <w:p w:rsidR="002B77DC" w:rsidRDefault="002B77DC" w:rsidP="009956AA">
            <w:pPr>
              <w:pStyle w:val="CUERPOTEXTOTABLA"/>
              <w:jc w:val="right"/>
            </w:pPr>
            <w:r>
              <w:t>18.68</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Arranque - Estribos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3x1.66</w:t>
            </w:r>
          </w:p>
          <w:p w:rsidR="002B77DC" w:rsidRDefault="002B77DC" w:rsidP="009956AA">
            <w:pPr>
              <w:pStyle w:val="CUERPOTEXTOTABLA"/>
              <w:jc w:val="right"/>
            </w:pPr>
            <w:r>
              <w:t>3x0.37</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4.98</w:t>
            </w:r>
          </w:p>
          <w:p w:rsidR="002B77DC" w:rsidRDefault="002B77DC" w:rsidP="009956AA">
            <w:pPr>
              <w:pStyle w:val="CUERPOTEXTOTABLA"/>
              <w:jc w:val="right"/>
            </w:pPr>
            <w:r>
              <w:t>1.11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Armado base - Parrilla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19x5.51</w:t>
            </w:r>
          </w:p>
          <w:p w:rsidR="002B77DC" w:rsidRDefault="002B77DC" w:rsidP="009956AA">
            <w:pPr>
              <w:pStyle w:val="CUERPOTEXTOTABLA"/>
              <w:jc w:val="right"/>
            </w:pPr>
            <w:r>
              <w:t>19x13.59</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104.69</w:t>
            </w:r>
          </w:p>
          <w:p w:rsidR="002B77DC" w:rsidRDefault="002B77DC" w:rsidP="009956AA">
            <w:pPr>
              <w:pStyle w:val="CUERPOTEXTOTABLA"/>
              <w:jc w:val="right"/>
            </w:pPr>
            <w:r>
              <w:t>258.18</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Armado base - Parrilla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19x5.51</w:t>
            </w:r>
          </w:p>
          <w:p w:rsidR="002B77DC" w:rsidRDefault="002B77DC" w:rsidP="009956AA">
            <w:pPr>
              <w:pStyle w:val="CUERPOTEXTOTABLA"/>
              <w:jc w:val="right"/>
            </w:pPr>
            <w:r>
              <w:t>19x13.59</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104.69</w:t>
            </w:r>
          </w:p>
          <w:p w:rsidR="002B77DC" w:rsidRDefault="002B77DC" w:rsidP="009956AA">
            <w:pPr>
              <w:pStyle w:val="CUERPOTEXTOTABLA"/>
              <w:jc w:val="right"/>
            </w:pPr>
            <w:r>
              <w:t>258.18</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Armado base - Armado perimetral</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8x2.19</w:t>
            </w:r>
          </w:p>
          <w:p w:rsidR="002B77DC" w:rsidRDefault="002B77DC" w:rsidP="009956AA">
            <w:pPr>
              <w:pStyle w:val="CUERPOTEXTOTABLA"/>
              <w:jc w:val="right"/>
            </w:pPr>
            <w:r>
              <w:t>8x1.94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17.52</w:t>
            </w:r>
          </w:p>
          <w:p w:rsidR="002B77DC" w:rsidRDefault="002B77DC" w:rsidP="009956AA">
            <w:pPr>
              <w:pStyle w:val="CUERPOTEXTOTABLA"/>
              <w:jc w:val="right"/>
            </w:pPr>
            <w:r>
              <w:t>15.55</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Armado base - Armado perimetral</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8x2.19</w:t>
            </w:r>
          </w:p>
          <w:p w:rsidR="002B77DC" w:rsidRDefault="002B77DC" w:rsidP="009956AA">
            <w:pPr>
              <w:pStyle w:val="CUERPOTEXTOTABLA"/>
              <w:jc w:val="right"/>
            </w:pPr>
            <w:r>
              <w:t>8x1.94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17.52</w:t>
            </w:r>
          </w:p>
          <w:p w:rsidR="002B77DC" w:rsidRDefault="002B77DC" w:rsidP="009956AA">
            <w:pPr>
              <w:pStyle w:val="CUERPOTEXTOTABLA"/>
              <w:jc w:val="right"/>
            </w:pPr>
            <w:r>
              <w:t>15.55</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Armado base - Armado perimetral</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8x2.19</w:t>
            </w:r>
          </w:p>
          <w:p w:rsidR="002B77DC" w:rsidRDefault="002B77DC" w:rsidP="009956AA">
            <w:pPr>
              <w:pStyle w:val="CUERPOTEXTOTABLA"/>
              <w:jc w:val="right"/>
            </w:pPr>
            <w:r>
              <w:t>8x1.94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17.52</w:t>
            </w:r>
          </w:p>
          <w:p w:rsidR="002B77DC" w:rsidRDefault="002B77DC" w:rsidP="009956AA">
            <w:pPr>
              <w:pStyle w:val="CUERPOTEXTOTABLA"/>
              <w:jc w:val="right"/>
            </w:pPr>
            <w:r>
              <w:t>15.55</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Armado base - Armado perimetral</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8x2.19</w:t>
            </w:r>
          </w:p>
          <w:p w:rsidR="002B77DC" w:rsidRDefault="002B77DC" w:rsidP="009956AA">
            <w:pPr>
              <w:pStyle w:val="CUERPOTEXTOTABLA"/>
              <w:jc w:val="right"/>
            </w:pPr>
            <w:r>
              <w:t>8x1.94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17.52</w:t>
            </w:r>
          </w:p>
          <w:p w:rsidR="002B77DC" w:rsidRDefault="002B77DC" w:rsidP="009956AA">
            <w:pPr>
              <w:pStyle w:val="CUERPOTEXTOTABLA"/>
              <w:jc w:val="right"/>
            </w:pPr>
            <w:r>
              <w:t>15.55</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0 -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5x1.60</w:t>
            </w:r>
          </w:p>
          <w:p w:rsidR="002B77DC" w:rsidRDefault="002B77DC" w:rsidP="009956AA">
            <w:pPr>
              <w:pStyle w:val="CUERPOTEXTOTABLA"/>
              <w:jc w:val="right"/>
            </w:pPr>
            <w:r>
              <w:t>5x1.42</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8.00</w:t>
            </w:r>
          </w:p>
          <w:p w:rsidR="002B77DC" w:rsidRDefault="002B77DC" w:rsidP="009956AA">
            <w:pPr>
              <w:pStyle w:val="CUERPOTEXTOTABLA"/>
              <w:jc w:val="right"/>
            </w:pPr>
            <w:r>
              <w:t>7.10</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0 -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3x1.60</w:t>
            </w:r>
          </w:p>
          <w:p w:rsidR="002B77DC" w:rsidRDefault="002B77DC" w:rsidP="009956AA">
            <w:pPr>
              <w:pStyle w:val="CUERPOTEXTOTABLA"/>
              <w:jc w:val="right"/>
            </w:pPr>
            <w:r>
              <w:t>3x1.42</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4.80</w:t>
            </w:r>
          </w:p>
          <w:p w:rsidR="002B77DC" w:rsidRDefault="002B77DC" w:rsidP="009956AA">
            <w:pPr>
              <w:pStyle w:val="CUERPOTEXTOTABLA"/>
              <w:jc w:val="right"/>
            </w:pPr>
            <w:r>
              <w:t>4.26</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0 -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23x4.83</w:t>
            </w:r>
          </w:p>
          <w:p w:rsidR="002B77DC" w:rsidRDefault="002B77DC" w:rsidP="009956AA">
            <w:pPr>
              <w:pStyle w:val="CUERPOTEXTOTABLA"/>
              <w:jc w:val="right"/>
            </w:pPr>
            <w:r>
              <w:t>23x1.91</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111.09</w:t>
            </w:r>
          </w:p>
          <w:p w:rsidR="002B77DC" w:rsidRDefault="002B77DC" w:rsidP="009956AA">
            <w:pPr>
              <w:pStyle w:val="CUERPOTEXTOTABLA"/>
              <w:jc w:val="right"/>
            </w:pPr>
            <w:r>
              <w:t>43.84</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2 -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5x1.60</w:t>
            </w:r>
          </w:p>
          <w:p w:rsidR="002B77DC" w:rsidRDefault="002B77DC" w:rsidP="009956AA">
            <w:pPr>
              <w:pStyle w:val="CUERPOTEXTOTABLA"/>
              <w:jc w:val="right"/>
            </w:pPr>
            <w:r>
              <w:t>5x1.42</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8.00</w:t>
            </w:r>
          </w:p>
          <w:p w:rsidR="002B77DC" w:rsidRDefault="002B77DC" w:rsidP="009956AA">
            <w:pPr>
              <w:pStyle w:val="CUERPOTEXTOTABLA"/>
              <w:jc w:val="right"/>
            </w:pPr>
            <w:r>
              <w:t>7.10</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2 -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3x1.60</w:t>
            </w:r>
          </w:p>
          <w:p w:rsidR="002B77DC" w:rsidRDefault="002B77DC" w:rsidP="009956AA">
            <w:pPr>
              <w:pStyle w:val="CUERPOTEXTOTABLA"/>
              <w:jc w:val="right"/>
            </w:pPr>
            <w:r>
              <w:t>3x1.42</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4.80</w:t>
            </w:r>
          </w:p>
          <w:p w:rsidR="002B77DC" w:rsidRDefault="002B77DC" w:rsidP="009956AA">
            <w:pPr>
              <w:pStyle w:val="CUERPOTEXTOTABLA"/>
              <w:jc w:val="right"/>
            </w:pPr>
            <w:r>
              <w:t>4.26</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2 -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23x4.83</w:t>
            </w:r>
          </w:p>
          <w:p w:rsidR="002B77DC" w:rsidRDefault="002B77DC" w:rsidP="009956AA">
            <w:pPr>
              <w:pStyle w:val="CUERPOTEXTOTABLA"/>
              <w:jc w:val="right"/>
            </w:pPr>
            <w:r>
              <w:t>23x1.91</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111.09</w:t>
            </w:r>
          </w:p>
          <w:p w:rsidR="002B77DC" w:rsidRDefault="002B77DC" w:rsidP="009956AA">
            <w:pPr>
              <w:pStyle w:val="CUERPOTEXTOTABLA"/>
              <w:jc w:val="right"/>
            </w:pPr>
            <w:r>
              <w:t>43.84</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1 -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5x1.60</w:t>
            </w:r>
          </w:p>
          <w:p w:rsidR="002B77DC" w:rsidRDefault="002B77DC" w:rsidP="009956AA">
            <w:pPr>
              <w:pStyle w:val="CUERPOTEXTOTABLA"/>
              <w:jc w:val="right"/>
            </w:pPr>
            <w:r>
              <w:t>5x1.42</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8.00</w:t>
            </w:r>
          </w:p>
          <w:p w:rsidR="002B77DC" w:rsidRDefault="002B77DC" w:rsidP="009956AA">
            <w:pPr>
              <w:pStyle w:val="CUERPOTEXTOTABLA"/>
              <w:jc w:val="right"/>
            </w:pPr>
            <w:r>
              <w:t>7.10</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lastRenderedPageBreak/>
              <w:t>Viga paralela Y - Viga 1 -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3x1.60</w:t>
            </w:r>
          </w:p>
          <w:p w:rsidR="002B77DC" w:rsidRDefault="002B77DC" w:rsidP="009956AA">
            <w:pPr>
              <w:pStyle w:val="CUERPOTEXTOTABLA"/>
              <w:jc w:val="right"/>
            </w:pPr>
            <w:r>
              <w:t>3x1.42</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4.80</w:t>
            </w:r>
          </w:p>
          <w:p w:rsidR="002B77DC" w:rsidRDefault="002B77DC" w:rsidP="009956AA">
            <w:pPr>
              <w:pStyle w:val="CUERPOTEXTOTABLA"/>
              <w:jc w:val="right"/>
            </w:pPr>
            <w:r>
              <w:t>4.26</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1 -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23x4.83</w:t>
            </w:r>
          </w:p>
          <w:p w:rsidR="002B77DC" w:rsidRDefault="002B77DC" w:rsidP="009956AA">
            <w:pPr>
              <w:pStyle w:val="CUERPOTEXTOTABLA"/>
              <w:jc w:val="right"/>
            </w:pPr>
            <w:r>
              <w:t>23x1.91</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111.09</w:t>
            </w:r>
          </w:p>
          <w:p w:rsidR="002B77DC" w:rsidRDefault="002B77DC" w:rsidP="009956AA">
            <w:pPr>
              <w:pStyle w:val="CUERPOTEXTOTABLA"/>
              <w:jc w:val="right"/>
            </w:pPr>
            <w:r>
              <w:t>43.84</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3 -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5x1.60</w:t>
            </w:r>
          </w:p>
          <w:p w:rsidR="002B77DC" w:rsidRDefault="002B77DC" w:rsidP="009956AA">
            <w:pPr>
              <w:pStyle w:val="CUERPOTEXTOTABLA"/>
              <w:jc w:val="right"/>
            </w:pPr>
            <w:r>
              <w:t>5x1.42</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8.00</w:t>
            </w:r>
          </w:p>
          <w:p w:rsidR="002B77DC" w:rsidRDefault="002B77DC" w:rsidP="009956AA">
            <w:pPr>
              <w:pStyle w:val="CUERPOTEXTOTABLA"/>
              <w:jc w:val="right"/>
            </w:pPr>
            <w:r>
              <w:t>7.10</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3 -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3x1.60</w:t>
            </w:r>
          </w:p>
          <w:p w:rsidR="002B77DC" w:rsidRDefault="002B77DC" w:rsidP="009956AA">
            <w:pPr>
              <w:pStyle w:val="CUERPOTEXTOTABLA"/>
              <w:jc w:val="right"/>
            </w:pPr>
            <w:r>
              <w:t>3x1.42</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4.80</w:t>
            </w:r>
          </w:p>
          <w:p w:rsidR="002B77DC" w:rsidRDefault="002B77DC" w:rsidP="009956AA">
            <w:pPr>
              <w:pStyle w:val="CUERPOTEXTOTABLA"/>
              <w:jc w:val="right"/>
            </w:pPr>
            <w:r>
              <w:t>4.26</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3 -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23x4.83</w:t>
            </w:r>
          </w:p>
          <w:p w:rsidR="002B77DC" w:rsidRDefault="002B77DC" w:rsidP="009956AA">
            <w:pPr>
              <w:pStyle w:val="CUERPOTEXTOTABLA"/>
              <w:jc w:val="right"/>
            </w:pPr>
            <w:r>
              <w:t>23x1.91</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111.09</w:t>
            </w:r>
          </w:p>
          <w:p w:rsidR="002B77DC" w:rsidRDefault="002B77DC" w:rsidP="009956AA">
            <w:pPr>
              <w:pStyle w:val="CUERPOTEXTOTABLA"/>
              <w:jc w:val="right"/>
            </w:pPr>
            <w:r>
              <w:t>43.84</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diagonal - Viga 0 -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5x1.89</w:t>
            </w:r>
          </w:p>
          <w:p w:rsidR="002B77DC" w:rsidRDefault="002B77DC" w:rsidP="009956AA">
            <w:pPr>
              <w:pStyle w:val="CUERPOTEXTOTABLA"/>
              <w:jc w:val="right"/>
            </w:pPr>
            <w:r>
              <w:t>5x1.68</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9.45</w:t>
            </w:r>
          </w:p>
          <w:p w:rsidR="002B77DC" w:rsidRDefault="002B77DC" w:rsidP="009956AA">
            <w:pPr>
              <w:pStyle w:val="CUERPOTEXTOTABLA"/>
              <w:jc w:val="right"/>
            </w:pPr>
            <w:r>
              <w:t>8.39</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diagonal - Viga 0 -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3x1.89</w:t>
            </w:r>
          </w:p>
          <w:p w:rsidR="002B77DC" w:rsidRDefault="002B77DC" w:rsidP="009956AA">
            <w:pPr>
              <w:pStyle w:val="CUERPOTEXTOTABLA"/>
              <w:jc w:val="right"/>
            </w:pPr>
            <w:r>
              <w:t>3x1.68</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5.67</w:t>
            </w:r>
          </w:p>
          <w:p w:rsidR="002B77DC" w:rsidRDefault="002B77DC" w:rsidP="009956AA">
            <w:pPr>
              <w:pStyle w:val="CUERPOTEXTOTABLA"/>
              <w:jc w:val="right"/>
            </w:pPr>
            <w:r>
              <w:t>5.03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diagonal - Viga 0 -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30x4.83</w:t>
            </w:r>
          </w:p>
          <w:p w:rsidR="002B77DC" w:rsidRDefault="002B77DC" w:rsidP="009956AA">
            <w:pPr>
              <w:pStyle w:val="CUERPOTEXTOTABLA"/>
              <w:jc w:val="right"/>
            </w:pPr>
            <w:r>
              <w:t>30x1.91</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144.90</w:t>
            </w:r>
          </w:p>
          <w:p w:rsidR="002B77DC" w:rsidRDefault="002B77DC" w:rsidP="009956AA">
            <w:pPr>
              <w:pStyle w:val="CUERPOTEXTOTABLA"/>
              <w:jc w:val="right"/>
            </w:pPr>
            <w:r>
              <w:t>57.18</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diagonal - Viga 1 -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5x1.89</w:t>
            </w:r>
          </w:p>
          <w:p w:rsidR="002B77DC" w:rsidRDefault="002B77DC" w:rsidP="009956AA">
            <w:pPr>
              <w:pStyle w:val="CUERPOTEXTOTABLA"/>
              <w:jc w:val="right"/>
            </w:pPr>
            <w:r>
              <w:t>5x1.68</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9.45</w:t>
            </w:r>
          </w:p>
          <w:p w:rsidR="002B77DC" w:rsidRDefault="002B77DC" w:rsidP="009956AA">
            <w:pPr>
              <w:pStyle w:val="CUERPOTEXTOTABLA"/>
              <w:jc w:val="right"/>
            </w:pPr>
            <w:r>
              <w:t>8.39</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diagonal - Viga 1 -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3x1.89</w:t>
            </w:r>
          </w:p>
          <w:p w:rsidR="002B77DC" w:rsidRDefault="002B77DC" w:rsidP="009956AA">
            <w:pPr>
              <w:pStyle w:val="CUERPOTEXTOTABLA"/>
              <w:jc w:val="right"/>
            </w:pPr>
            <w:r>
              <w:t>3x1.68</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5.67</w:t>
            </w:r>
          </w:p>
          <w:p w:rsidR="002B77DC" w:rsidRDefault="002B77DC" w:rsidP="009956AA">
            <w:pPr>
              <w:pStyle w:val="CUERPOTEXTOTABLA"/>
              <w:jc w:val="right"/>
            </w:pPr>
            <w:r>
              <w:t>5.03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diagonal - Viga 1 -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30x4.83</w:t>
            </w:r>
          </w:p>
          <w:p w:rsidR="002B77DC" w:rsidRDefault="002B77DC" w:rsidP="009956AA">
            <w:pPr>
              <w:pStyle w:val="CUERPOTEXTOTABLA"/>
              <w:jc w:val="right"/>
            </w:pPr>
            <w:r>
              <w:t>30x1.91</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144.90</w:t>
            </w:r>
          </w:p>
          <w:p w:rsidR="002B77DC" w:rsidRDefault="002B77DC" w:rsidP="009956AA">
            <w:pPr>
              <w:pStyle w:val="CUERPOTEXTOTABLA"/>
              <w:jc w:val="right"/>
            </w:pPr>
            <w:r>
              <w:t>57.18</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Totales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4.98</w:t>
            </w:r>
          </w:p>
          <w:p w:rsidR="002B77DC" w:rsidRDefault="002B77DC" w:rsidP="009956AA">
            <w:pPr>
              <w:pStyle w:val="CUERPOTEXTOTABLA"/>
              <w:jc w:val="right"/>
            </w:pPr>
            <w:r>
              <w:t>1.11</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734.16</w:t>
            </w:r>
          </w:p>
          <w:p w:rsidR="002B77DC" w:rsidRDefault="002B77DC" w:rsidP="009956AA">
            <w:pPr>
              <w:pStyle w:val="CUERPOTEXTOTABLA"/>
              <w:jc w:val="right"/>
            </w:pPr>
            <w:r>
              <w:t>289.72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172.56</w:t>
            </w:r>
          </w:p>
          <w:p w:rsidR="002B77DC" w:rsidRDefault="002B77DC" w:rsidP="009956AA">
            <w:pPr>
              <w:pStyle w:val="CUERPOTEXTOTABLA"/>
              <w:jc w:val="right"/>
            </w:pPr>
            <w:r>
              <w:t>153.16</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209.38</w:t>
            </w:r>
          </w:p>
          <w:p w:rsidR="002B77DC" w:rsidRDefault="002B77DC" w:rsidP="009956AA">
            <w:pPr>
              <w:pStyle w:val="CUERPOTEXTOTABLA"/>
              <w:jc w:val="right"/>
            </w:pPr>
            <w:r>
              <w:t>516.36</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 xml:space="preserve"> </w:t>
            </w:r>
          </w:p>
          <w:p w:rsidR="002B77DC" w:rsidRDefault="002B77DC" w:rsidP="009956AA">
            <w:pPr>
              <w:pStyle w:val="CUERPOTEXTOTABLA"/>
              <w:jc w:val="right"/>
            </w:pPr>
            <w:r>
              <w:t>960.35</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Total con mermas</w:t>
            </w:r>
          </w:p>
          <w:p w:rsidR="002B77DC" w:rsidRDefault="002B77DC" w:rsidP="009956AA">
            <w:pPr>
              <w:pStyle w:val="CUERPOTEXTOTABLA"/>
            </w:pPr>
            <w:r>
              <w:t>(10.00%)</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5.48</w:t>
            </w:r>
          </w:p>
          <w:p w:rsidR="002B77DC" w:rsidRDefault="002B77DC" w:rsidP="009956AA">
            <w:pPr>
              <w:pStyle w:val="CUERPOTEXTOTABLA"/>
              <w:jc w:val="right"/>
            </w:pPr>
            <w:r>
              <w:t>1.22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807.58</w:t>
            </w:r>
          </w:p>
          <w:p w:rsidR="002B77DC" w:rsidRDefault="002B77DC" w:rsidP="009956AA">
            <w:pPr>
              <w:pStyle w:val="CUERPOTEXTOTABLA"/>
              <w:jc w:val="right"/>
            </w:pPr>
            <w:r>
              <w:t>318.69</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189.82</w:t>
            </w:r>
          </w:p>
          <w:p w:rsidR="002B77DC" w:rsidRDefault="002B77DC" w:rsidP="009956AA">
            <w:pPr>
              <w:pStyle w:val="CUERPOTEXTOTABLA"/>
              <w:jc w:val="right"/>
            </w:pPr>
            <w:r>
              <w:t>168.48</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230.32</w:t>
            </w:r>
          </w:p>
          <w:p w:rsidR="002B77DC" w:rsidRDefault="002B77DC" w:rsidP="009956AA">
            <w:pPr>
              <w:pStyle w:val="CUERPOTEXTOTABLA"/>
              <w:jc w:val="right"/>
            </w:pPr>
            <w:r>
              <w:t>568.00</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 xml:space="preserve"> </w:t>
            </w:r>
          </w:p>
          <w:p w:rsidR="002B77DC" w:rsidRDefault="002B77DC" w:rsidP="009956AA">
            <w:pPr>
              <w:pStyle w:val="CUERPOTEXTOTABLA"/>
              <w:jc w:val="right"/>
            </w:pPr>
            <w:r>
              <w:t>1056.39</w:t>
            </w:r>
          </w:p>
        </w:tc>
      </w:tr>
    </w:tbl>
    <w:p w:rsidR="002B77DC" w:rsidRDefault="002B77DC" w:rsidP="002B77DC">
      <w:pPr>
        <w:spacing w:after="0" w:line="2" w:lineRule="auto"/>
      </w:pPr>
    </w:p>
    <w:tbl>
      <w:tblPr>
        <w:tblW w:w="0" w:type="auto"/>
        <w:tblCellMar>
          <w:top w:w="28" w:type="dxa"/>
          <w:left w:w="28" w:type="dxa"/>
          <w:bottom w:w="28" w:type="dxa"/>
          <w:right w:w="28" w:type="dxa"/>
        </w:tblCellMar>
        <w:tblLook w:val="0000"/>
      </w:tblPr>
      <w:tblGrid>
        <w:gridCol w:w="4102"/>
        <w:gridCol w:w="1240"/>
        <w:gridCol w:w="686"/>
        <w:gridCol w:w="801"/>
        <w:gridCol w:w="686"/>
        <w:gridCol w:w="801"/>
        <w:gridCol w:w="694"/>
      </w:tblGrid>
      <w:tr w:rsidR="002B77DC" w:rsidTr="009956AA">
        <w:trPr>
          <w:tblHeader/>
        </w:trPr>
        <w:tc>
          <w:tcPr>
            <w:tcW w:w="0" w:type="auto"/>
            <w:tcBorders>
              <w:top w:val="single" w:sz="0" w:space="0" w:color="000000"/>
              <w:left w:val="single" w:sz="0" w:space="0" w:color="000000"/>
              <w:bottom w:val="single" w:sz="0" w:space="0" w:color="000000"/>
            </w:tcBorders>
            <w:noWrap/>
          </w:tcPr>
          <w:p w:rsidR="002B77DC" w:rsidRDefault="002B77DC" w:rsidP="009956AA">
            <w:pPr>
              <w:pStyle w:val="CUERPOTEXTOTABLA"/>
            </w:pPr>
            <w:r>
              <w:t>Referencia: P14</w:t>
            </w:r>
          </w:p>
        </w:tc>
        <w:tc>
          <w:tcPr>
            <w:tcW w:w="0" w:type="auto"/>
            <w:tcBorders>
              <w:top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gridSpan w:val="4"/>
            <w:tcBorders>
              <w:top w:val="single" w:sz="0" w:space="0" w:color="000000"/>
              <w:left w:val="single" w:sz="0" w:space="0" w:color="000000"/>
              <w:bottom w:val="single" w:sz="0" w:space="0" w:color="000000"/>
              <w:right w:val="single" w:sz="0" w:space="0" w:color="000000"/>
            </w:tcBorders>
          </w:tcPr>
          <w:p w:rsidR="002B77DC" w:rsidRDefault="002B77DC" w:rsidP="009956AA">
            <w:pPr>
              <w:pStyle w:val="CUERPOTEXTOTABLA"/>
              <w:jc w:val="center"/>
            </w:pPr>
            <w:r>
              <w:t>B 500 S, Ys=1.15</w:t>
            </w:r>
          </w:p>
        </w:tc>
        <w:tc>
          <w:tcPr>
            <w:tcW w:w="0" w:type="auto"/>
            <w:tcBorders>
              <w:top w:val="single" w:sz="0" w:space="0" w:color="000000"/>
              <w:left w:val="single" w:sz="0" w:space="0" w:color="000000"/>
              <w:right w:val="single" w:sz="0" w:space="0" w:color="000000"/>
            </w:tcBorders>
            <w:noWrap/>
          </w:tcPr>
          <w:p w:rsidR="002B77DC" w:rsidRDefault="002B77DC" w:rsidP="009956AA">
            <w:pPr>
              <w:pStyle w:val="CUERPOTEXTOTABLA"/>
              <w:jc w:val="center"/>
            </w:pPr>
            <w:r>
              <w:t>Total</w:t>
            </w:r>
          </w:p>
        </w:tc>
      </w:tr>
      <w:tr w:rsidR="002B77DC" w:rsidTr="009956AA">
        <w:trPr>
          <w:tblHeader/>
        </w:trPr>
        <w:tc>
          <w:tcPr>
            <w:tcW w:w="0" w:type="auto"/>
            <w:tcBorders>
              <w:top w:val="single" w:sz="0" w:space="0" w:color="000000"/>
              <w:left w:val="single" w:sz="0" w:space="0" w:color="000000"/>
              <w:bottom w:val="single" w:sz="0" w:space="0" w:color="000000"/>
            </w:tcBorders>
            <w:noWrap/>
          </w:tcPr>
          <w:p w:rsidR="002B77DC" w:rsidRDefault="002B77DC" w:rsidP="009956AA">
            <w:pPr>
              <w:pStyle w:val="CUERPOTEXTOTABLA"/>
            </w:pPr>
            <w:r>
              <w:t>Nombre de armado</w:t>
            </w:r>
          </w:p>
        </w:tc>
        <w:tc>
          <w:tcPr>
            <w:tcW w:w="0" w:type="auto"/>
            <w:tcBorders>
              <w:top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Ø6</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Ø8</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Ø12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Ø16</w:t>
            </w:r>
          </w:p>
        </w:tc>
        <w:tc>
          <w:tcPr>
            <w:tcW w:w="0" w:type="auto"/>
            <w:tcBorders>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Arranque - Armado longitudinal</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8x2.04</w:t>
            </w:r>
          </w:p>
          <w:p w:rsidR="002B77DC" w:rsidRDefault="002B77DC" w:rsidP="009956AA">
            <w:pPr>
              <w:pStyle w:val="CUERPOTEXTOTABLA"/>
              <w:jc w:val="right"/>
            </w:pPr>
            <w:r>
              <w:t>8x1.81</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16.32</w:t>
            </w:r>
          </w:p>
          <w:p w:rsidR="002B77DC" w:rsidRDefault="002B77DC" w:rsidP="009956AA">
            <w:pPr>
              <w:pStyle w:val="CUERPOTEXTOTABLA"/>
              <w:jc w:val="right"/>
            </w:pPr>
            <w:r>
              <w:t>14.49</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Arranque - Estribos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3x1.66</w:t>
            </w:r>
          </w:p>
          <w:p w:rsidR="002B77DC" w:rsidRDefault="002B77DC" w:rsidP="009956AA">
            <w:pPr>
              <w:pStyle w:val="CUERPOTEXTOTABLA"/>
              <w:jc w:val="right"/>
            </w:pPr>
            <w:r>
              <w:t>3x0.37</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4.98</w:t>
            </w:r>
          </w:p>
          <w:p w:rsidR="002B77DC" w:rsidRDefault="002B77DC" w:rsidP="009956AA">
            <w:pPr>
              <w:pStyle w:val="CUERPOTEXTOTABLA"/>
              <w:jc w:val="right"/>
            </w:pPr>
            <w:r>
              <w:t>1.11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Armado base - Parrilla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19x1.70</w:t>
            </w:r>
          </w:p>
          <w:p w:rsidR="002B77DC" w:rsidRDefault="002B77DC" w:rsidP="009956AA">
            <w:pPr>
              <w:pStyle w:val="CUERPOTEXTOTABLA"/>
              <w:jc w:val="right"/>
            </w:pPr>
            <w:r>
              <w:t>19x2.68</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32.30</w:t>
            </w:r>
          </w:p>
          <w:p w:rsidR="002B77DC" w:rsidRDefault="002B77DC" w:rsidP="009956AA">
            <w:pPr>
              <w:pStyle w:val="CUERPOTEXTOTABLA"/>
              <w:jc w:val="right"/>
            </w:pPr>
            <w:r>
              <w:t>50.98</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Armado base - Parrilla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19x1.70</w:t>
            </w:r>
          </w:p>
          <w:p w:rsidR="002B77DC" w:rsidRDefault="002B77DC" w:rsidP="009956AA">
            <w:pPr>
              <w:pStyle w:val="CUERPOTEXTOTABLA"/>
              <w:jc w:val="right"/>
            </w:pPr>
            <w:r>
              <w:t>19x2.68</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32.30</w:t>
            </w:r>
          </w:p>
          <w:p w:rsidR="002B77DC" w:rsidRDefault="002B77DC" w:rsidP="009956AA">
            <w:pPr>
              <w:pStyle w:val="CUERPOTEXTOTABLA"/>
              <w:jc w:val="right"/>
            </w:pPr>
            <w:r>
              <w:t>50.98</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0 -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5x1.40</w:t>
            </w:r>
          </w:p>
          <w:p w:rsidR="002B77DC" w:rsidRDefault="002B77DC" w:rsidP="009956AA">
            <w:pPr>
              <w:pStyle w:val="CUERPOTEXTOTABLA"/>
              <w:jc w:val="right"/>
            </w:pPr>
            <w:r>
              <w:t>5x1.24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7.00</w:t>
            </w:r>
          </w:p>
          <w:p w:rsidR="002B77DC" w:rsidRDefault="002B77DC" w:rsidP="009956AA">
            <w:pPr>
              <w:pStyle w:val="CUERPOTEXTOTABLA"/>
              <w:jc w:val="right"/>
            </w:pPr>
            <w:r>
              <w:t>6.21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0 -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3x1.40</w:t>
            </w:r>
          </w:p>
          <w:p w:rsidR="002B77DC" w:rsidRDefault="002B77DC" w:rsidP="009956AA">
            <w:pPr>
              <w:pStyle w:val="CUERPOTEXTOTABLA"/>
              <w:jc w:val="right"/>
            </w:pPr>
            <w:r>
              <w:t>3x1.24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4.20</w:t>
            </w:r>
          </w:p>
          <w:p w:rsidR="002B77DC" w:rsidRDefault="002B77DC" w:rsidP="009956AA">
            <w:pPr>
              <w:pStyle w:val="CUERPOTEXTOTABLA"/>
              <w:jc w:val="right"/>
            </w:pPr>
            <w:r>
              <w:t>3.73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0 -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21x3.61</w:t>
            </w:r>
          </w:p>
          <w:p w:rsidR="002B77DC" w:rsidRDefault="002B77DC" w:rsidP="009956AA">
            <w:pPr>
              <w:pStyle w:val="CUERPOTEXTOTABLA"/>
              <w:jc w:val="right"/>
            </w:pPr>
            <w:r>
              <w:t>21x1.42</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75.81</w:t>
            </w:r>
          </w:p>
          <w:p w:rsidR="002B77DC" w:rsidRDefault="002B77DC" w:rsidP="009956AA">
            <w:pPr>
              <w:pStyle w:val="CUERPOTEXTOTABLA"/>
              <w:jc w:val="right"/>
            </w:pPr>
            <w:r>
              <w:t>29.92</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2 -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5x1.40</w:t>
            </w:r>
          </w:p>
          <w:p w:rsidR="002B77DC" w:rsidRDefault="002B77DC" w:rsidP="009956AA">
            <w:pPr>
              <w:pStyle w:val="CUERPOTEXTOTABLA"/>
              <w:jc w:val="right"/>
            </w:pPr>
            <w:r>
              <w:t>5x1.24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7.00</w:t>
            </w:r>
          </w:p>
          <w:p w:rsidR="002B77DC" w:rsidRDefault="002B77DC" w:rsidP="009956AA">
            <w:pPr>
              <w:pStyle w:val="CUERPOTEXTOTABLA"/>
              <w:jc w:val="right"/>
            </w:pPr>
            <w:r>
              <w:t>6.21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2 -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3x1.40</w:t>
            </w:r>
          </w:p>
          <w:p w:rsidR="002B77DC" w:rsidRDefault="002B77DC" w:rsidP="009956AA">
            <w:pPr>
              <w:pStyle w:val="CUERPOTEXTOTABLA"/>
              <w:jc w:val="right"/>
            </w:pPr>
            <w:r>
              <w:t>3x1.24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4.20</w:t>
            </w:r>
          </w:p>
          <w:p w:rsidR="002B77DC" w:rsidRDefault="002B77DC" w:rsidP="009956AA">
            <w:pPr>
              <w:pStyle w:val="CUERPOTEXTOTABLA"/>
              <w:jc w:val="right"/>
            </w:pPr>
            <w:r>
              <w:t>3.73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2 -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21x3.61</w:t>
            </w:r>
          </w:p>
          <w:p w:rsidR="002B77DC" w:rsidRDefault="002B77DC" w:rsidP="009956AA">
            <w:pPr>
              <w:pStyle w:val="CUERPOTEXTOTABLA"/>
              <w:jc w:val="right"/>
            </w:pPr>
            <w:r>
              <w:t>21x1.42</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75.81</w:t>
            </w:r>
          </w:p>
          <w:p w:rsidR="002B77DC" w:rsidRDefault="002B77DC" w:rsidP="009956AA">
            <w:pPr>
              <w:pStyle w:val="CUERPOTEXTOTABLA"/>
              <w:jc w:val="right"/>
            </w:pPr>
            <w:r>
              <w:t>29.92</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1 -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5x1.40</w:t>
            </w:r>
          </w:p>
          <w:p w:rsidR="002B77DC" w:rsidRDefault="002B77DC" w:rsidP="009956AA">
            <w:pPr>
              <w:pStyle w:val="CUERPOTEXTOTABLA"/>
              <w:jc w:val="right"/>
            </w:pPr>
            <w:r>
              <w:t>5x1.24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7.00</w:t>
            </w:r>
          </w:p>
          <w:p w:rsidR="002B77DC" w:rsidRDefault="002B77DC" w:rsidP="009956AA">
            <w:pPr>
              <w:pStyle w:val="CUERPOTEXTOTABLA"/>
              <w:jc w:val="right"/>
            </w:pPr>
            <w:r>
              <w:t>6.21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1 -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3x1.40</w:t>
            </w:r>
          </w:p>
          <w:p w:rsidR="002B77DC" w:rsidRDefault="002B77DC" w:rsidP="009956AA">
            <w:pPr>
              <w:pStyle w:val="CUERPOTEXTOTABLA"/>
              <w:jc w:val="right"/>
            </w:pPr>
            <w:r>
              <w:t>3x1.24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4.20</w:t>
            </w:r>
          </w:p>
          <w:p w:rsidR="002B77DC" w:rsidRDefault="002B77DC" w:rsidP="009956AA">
            <w:pPr>
              <w:pStyle w:val="CUERPOTEXTOTABLA"/>
              <w:jc w:val="right"/>
            </w:pPr>
            <w:r>
              <w:t>3.73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1 -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21x3.61</w:t>
            </w:r>
          </w:p>
          <w:p w:rsidR="002B77DC" w:rsidRDefault="002B77DC" w:rsidP="009956AA">
            <w:pPr>
              <w:pStyle w:val="CUERPOTEXTOTABLA"/>
              <w:jc w:val="right"/>
            </w:pPr>
            <w:r>
              <w:t>21x1.42</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75.81</w:t>
            </w:r>
          </w:p>
          <w:p w:rsidR="002B77DC" w:rsidRDefault="002B77DC" w:rsidP="009956AA">
            <w:pPr>
              <w:pStyle w:val="CUERPOTEXTOTABLA"/>
              <w:jc w:val="right"/>
            </w:pPr>
            <w:r>
              <w:t>29.92</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lastRenderedPageBreak/>
              <w:t>Viga paralela Y - Viga 3 -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5x1.40</w:t>
            </w:r>
          </w:p>
          <w:p w:rsidR="002B77DC" w:rsidRDefault="002B77DC" w:rsidP="009956AA">
            <w:pPr>
              <w:pStyle w:val="CUERPOTEXTOTABLA"/>
              <w:jc w:val="right"/>
            </w:pPr>
            <w:r>
              <w:t>5x1.24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7.00</w:t>
            </w:r>
          </w:p>
          <w:p w:rsidR="002B77DC" w:rsidRDefault="002B77DC" w:rsidP="009956AA">
            <w:pPr>
              <w:pStyle w:val="CUERPOTEXTOTABLA"/>
              <w:jc w:val="right"/>
            </w:pPr>
            <w:r>
              <w:t>6.21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3 -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3x1.40</w:t>
            </w:r>
          </w:p>
          <w:p w:rsidR="002B77DC" w:rsidRDefault="002B77DC" w:rsidP="009956AA">
            <w:pPr>
              <w:pStyle w:val="CUERPOTEXTOTABLA"/>
              <w:jc w:val="right"/>
            </w:pPr>
            <w:r>
              <w:t>3x1.24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4.20</w:t>
            </w:r>
          </w:p>
          <w:p w:rsidR="002B77DC" w:rsidRDefault="002B77DC" w:rsidP="009956AA">
            <w:pPr>
              <w:pStyle w:val="CUERPOTEXTOTABLA"/>
              <w:jc w:val="right"/>
            </w:pPr>
            <w:r>
              <w:t>3.73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3 -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21x3.61</w:t>
            </w:r>
          </w:p>
          <w:p w:rsidR="002B77DC" w:rsidRDefault="002B77DC" w:rsidP="009956AA">
            <w:pPr>
              <w:pStyle w:val="CUERPOTEXTOTABLA"/>
              <w:jc w:val="right"/>
            </w:pPr>
            <w:r>
              <w:t>21x1.42</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75.81</w:t>
            </w:r>
          </w:p>
          <w:p w:rsidR="002B77DC" w:rsidRDefault="002B77DC" w:rsidP="009956AA">
            <w:pPr>
              <w:pStyle w:val="CUERPOTEXTOTABLA"/>
              <w:jc w:val="right"/>
            </w:pPr>
            <w:r>
              <w:t>29.92</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Totales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4.98</w:t>
            </w:r>
          </w:p>
          <w:p w:rsidR="002B77DC" w:rsidRDefault="002B77DC" w:rsidP="009956AA">
            <w:pPr>
              <w:pStyle w:val="CUERPOTEXTOTABLA"/>
              <w:jc w:val="right"/>
            </w:pPr>
            <w:r>
              <w:t>1.11</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303.24</w:t>
            </w:r>
          </w:p>
          <w:p w:rsidR="002B77DC" w:rsidRDefault="002B77DC" w:rsidP="009956AA">
            <w:pPr>
              <w:pStyle w:val="CUERPOTEXTOTABLA"/>
              <w:jc w:val="right"/>
            </w:pPr>
            <w:r>
              <w:t>119.68</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61.12</w:t>
            </w:r>
          </w:p>
          <w:p w:rsidR="002B77DC" w:rsidRDefault="002B77DC" w:rsidP="009956AA">
            <w:pPr>
              <w:pStyle w:val="CUERPOTEXTOTABLA"/>
              <w:jc w:val="right"/>
            </w:pPr>
            <w:r>
              <w:t>54.25</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64.60</w:t>
            </w:r>
          </w:p>
          <w:p w:rsidR="002B77DC" w:rsidRDefault="002B77DC" w:rsidP="009956AA">
            <w:pPr>
              <w:pStyle w:val="CUERPOTEXTOTABLA"/>
              <w:jc w:val="right"/>
            </w:pPr>
            <w:r>
              <w:t>101.96</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 xml:space="preserve"> </w:t>
            </w:r>
          </w:p>
          <w:p w:rsidR="002B77DC" w:rsidRDefault="002B77DC" w:rsidP="009956AA">
            <w:pPr>
              <w:pStyle w:val="CUERPOTEXTOTABLA"/>
              <w:jc w:val="right"/>
            </w:pPr>
            <w:r>
              <w:t>277.00</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Total con mermas</w:t>
            </w:r>
          </w:p>
          <w:p w:rsidR="002B77DC" w:rsidRDefault="002B77DC" w:rsidP="009956AA">
            <w:pPr>
              <w:pStyle w:val="CUERPOTEXTOTABLA"/>
            </w:pPr>
            <w:r>
              <w:t>(10.00%)</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5.48</w:t>
            </w:r>
          </w:p>
          <w:p w:rsidR="002B77DC" w:rsidRDefault="002B77DC" w:rsidP="009956AA">
            <w:pPr>
              <w:pStyle w:val="CUERPOTEXTOTABLA"/>
              <w:jc w:val="right"/>
            </w:pPr>
            <w:r>
              <w:t>1.22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333.56</w:t>
            </w:r>
          </w:p>
          <w:p w:rsidR="002B77DC" w:rsidRDefault="002B77DC" w:rsidP="009956AA">
            <w:pPr>
              <w:pStyle w:val="CUERPOTEXTOTABLA"/>
              <w:jc w:val="right"/>
            </w:pPr>
            <w:r>
              <w:t>131.65</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67.23</w:t>
            </w:r>
          </w:p>
          <w:p w:rsidR="002B77DC" w:rsidRDefault="002B77DC" w:rsidP="009956AA">
            <w:pPr>
              <w:pStyle w:val="CUERPOTEXTOTABLA"/>
              <w:jc w:val="right"/>
            </w:pPr>
            <w:r>
              <w:t>59.67</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71.06</w:t>
            </w:r>
          </w:p>
          <w:p w:rsidR="002B77DC" w:rsidRDefault="002B77DC" w:rsidP="009956AA">
            <w:pPr>
              <w:pStyle w:val="CUERPOTEXTOTABLA"/>
              <w:jc w:val="right"/>
            </w:pPr>
            <w:r>
              <w:t>112.16</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 xml:space="preserve"> </w:t>
            </w:r>
          </w:p>
          <w:p w:rsidR="002B77DC" w:rsidRDefault="002B77DC" w:rsidP="009956AA">
            <w:pPr>
              <w:pStyle w:val="CUERPOTEXTOTABLA"/>
              <w:jc w:val="right"/>
            </w:pPr>
            <w:r>
              <w:t>304.70</w:t>
            </w:r>
          </w:p>
        </w:tc>
      </w:tr>
    </w:tbl>
    <w:p w:rsidR="002B77DC" w:rsidRDefault="002B77DC" w:rsidP="002B77DC">
      <w:pPr>
        <w:spacing w:after="0" w:line="2" w:lineRule="auto"/>
      </w:pPr>
    </w:p>
    <w:tbl>
      <w:tblPr>
        <w:tblW w:w="0" w:type="auto"/>
        <w:tblCellMar>
          <w:top w:w="28" w:type="dxa"/>
          <w:left w:w="28" w:type="dxa"/>
          <w:bottom w:w="28" w:type="dxa"/>
          <w:right w:w="28" w:type="dxa"/>
        </w:tblCellMar>
        <w:tblLook w:val="0000"/>
      </w:tblPr>
      <w:tblGrid>
        <w:gridCol w:w="4102"/>
        <w:gridCol w:w="1240"/>
        <w:gridCol w:w="686"/>
        <w:gridCol w:w="801"/>
        <w:gridCol w:w="801"/>
        <w:gridCol w:w="694"/>
      </w:tblGrid>
      <w:tr w:rsidR="002B77DC" w:rsidTr="009956AA">
        <w:trPr>
          <w:tblHeader/>
        </w:trPr>
        <w:tc>
          <w:tcPr>
            <w:tcW w:w="0" w:type="auto"/>
            <w:tcBorders>
              <w:top w:val="single" w:sz="0" w:space="0" w:color="000000"/>
              <w:left w:val="single" w:sz="0" w:space="0" w:color="000000"/>
              <w:bottom w:val="single" w:sz="0" w:space="0" w:color="000000"/>
            </w:tcBorders>
            <w:noWrap/>
          </w:tcPr>
          <w:p w:rsidR="002B77DC" w:rsidRDefault="002B77DC" w:rsidP="009956AA">
            <w:pPr>
              <w:pStyle w:val="CUERPOTEXTOTABLA"/>
            </w:pPr>
            <w:r>
              <w:t>Referencia: P15</w:t>
            </w:r>
          </w:p>
        </w:tc>
        <w:tc>
          <w:tcPr>
            <w:tcW w:w="0" w:type="auto"/>
            <w:tcBorders>
              <w:top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gridSpan w:val="3"/>
            <w:tcBorders>
              <w:top w:val="single" w:sz="0" w:space="0" w:color="000000"/>
              <w:left w:val="single" w:sz="0" w:space="0" w:color="000000"/>
              <w:bottom w:val="single" w:sz="0" w:space="0" w:color="000000"/>
              <w:right w:val="single" w:sz="0" w:space="0" w:color="000000"/>
            </w:tcBorders>
          </w:tcPr>
          <w:p w:rsidR="002B77DC" w:rsidRDefault="002B77DC" w:rsidP="009956AA">
            <w:pPr>
              <w:pStyle w:val="CUERPOTEXTOTABLA"/>
              <w:jc w:val="center"/>
            </w:pPr>
            <w:r>
              <w:t>B 500 S, Ys=1.15</w:t>
            </w:r>
          </w:p>
        </w:tc>
        <w:tc>
          <w:tcPr>
            <w:tcW w:w="0" w:type="auto"/>
            <w:tcBorders>
              <w:top w:val="single" w:sz="0" w:space="0" w:color="000000"/>
              <w:left w:val="single" w:sz="0" w:space="0" w:color="000000"/>
              <w:right w:val="single" w:sz="0" w:space="0" w:color="000000"/>
            </w:tcBorders>
            <w:noWrap/>
          </w:tcPr>
          <w:p w:rsidR="002B77DC" w:rsidRDefault="002B77DC" w:rsidP="009956AA">
            <w:pPr>
              <w:pStyle w:val="CUERPOTEXTOTABLA"/>
              <w:jc w:val="center"/>
            </w:pPr>
            <w:r>
              <w:t>Total</w:t>
            </w:r>
          </w:p>
        </w:tc>
      </w:tr>
      <w:tr w:rsidR="002B77DC" w:rsidTr="009956AA">
        <w:trPr>
          <w:tblHeader/>
        </w:trPr>
        <w:tc>
          <w:tcPr>
            <w:tcW w:w="0" w:type="auto"/>
            <w:tcBorders>
              <w:top w:val="single" w:sz="0" w:space="0" w:color="000000"/>
              <w:left w:val="single" w:sz="0" w:space="0" w:color="000000"/>
              <w:bottom w:val="single" w:sz="0" w:space="0" w:color="000000"/>
            </w:tcBorders>
            <w:noWrap/>
          </w:tcPr>
          <w:p w:rsidR="002B77DC" w:rsidRDefault="002B77DC" w:rsidP="009956AA">
            <w:pPr>
              <w:pStyle w:val="CUERPOTEXTOTABLA"/>
            </w:pPr>
            <w:r>
              <w:t>Nombre de armado</w:t>
            </w:r>
          </w:p>
        </w:tc>
        <w:tc>
          <w:tcPr>
            <w:tcW w:w="0" w:type="auto"/>
            <w:tcBorders>
              <w:top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Ø6</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Ø8</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Ø12</w:t>
            </w:r>
          </w:p>
        </w:tc>
        <w:tc>
          <w:tcPr>
            <w:tcW w:w="0" w:type="auto"/>
            <w:tcBorders>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Arranque - Armado longitudinal</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8x1.30</w:t>
            </w:r>
          </w:p>
          <w:p w:rsidR="002B77DC" w:rsidRDefault="002B77DC" w:rsidP="009956AA">
            <w:pPr>
              <w:pStyle w:val="CUERPOTEXTOTABLA"/>
              <w:jc w:val="right"/>
            </w:pPr>
            <w:r>
              <w:t>8x1.15</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10.40</w:t>
            </w:r>
          </w:p>
          <w:p w:rsidR="002B77DC" w:rsidRDefault="002B77DC" w:rsidP="009956AA">
            <w:pPr>
              <w:pStyle w:val="CUERPOTEXTOTABLA"/>
              <w:jc w:val="right"/>
            </w:pPr>
            <w:r>
              <w:t>9.23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Arranque - Estribos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3x1.66</w:t>
            </w:r>
          </w:p>
          <w:p w:rsidR="002B77DC" w:rsidRDefault="002B77DC" w:rsidP="009956AA">
            <w:pPr>
              <w:pStyle w:val="CUERPOTEXTOTABLA"/>
              <w:jc w:val="right"/>
            </w:pPr>
            <w:r>
              <w:t>3x0.37</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4.98</w:t>
            </w:r>
          </w:p>
          <w:p w:rsidR="002B77DC" w:rsidRDefault="002B77DC" w:rsidP="009956AA">
            <w:pPr>
              <w:pStyle w:val="CUERPOTEXTOTABLA"/>
              <w:jc w:val="right"/>
            </w:pPr>
            <w:r>
              <w:t>1.11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Armado base - Parrilla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13x1.40</w:t>
            </w:r>
          </w:p>
          <w:p w:rsidR="002B77DC" w:rsidRDefault="002B77DC" w:rsidP="009956AA">
            <w:pPr>
              <w:pStyle w:val="CUERPOTEXTOTABLA"/>
              <w:jc w:val="right"/>
            </w:pPr>
            <w:r>
              <w:t>13x1.24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18.20</w:t>
            </w:r>
          </w:p>
          <w:p w:rsidR="002B77DC" w:rsidRDefault="002B77DC" w:rsidP="009956AA">
            <w:pPr>
              <w:pStyle w:val="CUERPOTEXTOTABLA"/>
              <w:jc w:val="right"/>
            </w:pPr>
            <w:r>
              <w:t>16.16</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Armado base - Parrilla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13x1.40</w:t>
            </w:r>
          </w:p>
          <w:p w:rsidR="002B77DC" w:rsidRDefault="002B77DC" w:rsidP="009956AA">
            <w:pPr>
              <w:pStyle w:val="CUERPOTEXTOTABLA"/>
              <w:jc w:val="right"/>
            </w:pPr>
            <w:r>
              <w:t>13x1.24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18.20</w:t>
            </w:r>
          </w:p>
          <w:p w:rsidR="002B77DC" w:rsidRDefault="002B77DC" w:rsidP="009956AA">
            <w:pPr>
              <w:pStyle w:val="CUERPOTEXTOTABLA"/>
              <w:jc w:val="right"/>
            </w:pPr>
            <w:r>
              <w:t>16.16</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0 -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5x1.40</w:t>
            </w:r>
          </w:p>
          <w:p w:rsidR="002B77DC" w:rsidRDefault="002B77DC" w:rsidP="009956AA">
            <w:pPr>
              <w:pStyle w:val="CUERPOTEXTOTABLA"/>
              <w:jc w:val="right"/>
            </w:pPr>
            <w:r>
              <w:t>5x1.24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7.00</w:t>
            </w:r>
          </w:p>
          <w:p w:rsidR="002B77DC" w:rsidRDefault="002B77DC" w:rsidP="009956AA">
            <w:pPr>
              <w:pStyle w:val="CUERPOTEXTOTABLA"/>
              <w:jc w:val="right"/>
            </w:pPr>
            <w:r>
              <w:t>6.21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0 -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3x1.40</w:t>
            </w:r>
          </w:p>
          <w:p w:rsidR="002B77DC" w:rsidRDefault="002B77DC" w:rsidP="009956AA">
            <w:pPr>
              <w:pStyle w:val="CUERPOTEXTOTABLA"/>
              <w:jc w:val="right"/>
            </w:pPr>
            <w:r>
              <w:t>3x1.24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4.20</w:t>
            </w:r>
          </w:p>
          <w:p w:rsidR="002B77DC" w:rsidRDefault="002B77DC" w:rsidP="009956AA">
            <w:pPr>
              <w:pStyle w:val="CUERPOTEXTOTABLA"/>
              <w:jc w:val="right"/>
            </w:pPr>
            <w:r>
              <w:t>3.73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0 -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21x2.10</w:t>
            </w:r>
          </w:p>
          <w:p w:rsidR="002B77DC" w:rsidRDefault="002B77DC" w:rsidP="009956AA">
            <w:pPr>
              <w:pStyle w:val="CUERPOTEXTOTABLA"/>
              <w:jc w:val="right"/>
            </w:pPr>
            <w:r>
              <w:t>21x0.83</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44.10</w:t>
            </w:r>
          </w:p>
          <w:p w:rsidR="002B77DC" w:rsidRDefault="002B77DC" w:rsidP="009956AA">
            <w:pPr>
              <w:pStyle w:val="CUERPOTEXTOTABLA"/>
              <w:jc w:val="right"/>
            </w:pPr>
            <w:r>
              <w:t>17.40</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2 -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5x1.40</w:t>
            </w:r>
          </w:p>
          <w:p w:rsidR="002B77DC" w:rsidRDefault="002B77DC" w:rsidP="009956AA">
            <w:pPr>
              <w:pStyle w:val="CUERPOTEXTOTABLA"/>
              <w:jc w:val="right"/>
            </w:pPr>
            <w:r>
              <w:t>5x1.24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7.00</w:t>
            </w:r>
          </w:p>
          <w:p w:rsidR="002B77DC" w:rsidRDefault="002B77DC" w:rsidP="009956AA">
            <w:pPr>
              <w:pStyle w:val="CUERPOTEXTOTABLA"/>
              <w:jc w:val="right"/>
            </w:pPr>
            <w:r>
              <w:t>6.21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2 -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3x1.40</w:t>
            </w:r>
          </w:p>
          <w:p w:rsidR="002B77DC" w:rsidRDefault="002B77DC" w:rsidP="009956AA">
            <w:pPr>
              <w:pStyle w:val="CUERPOTEXTOTABLA"/>
              <w:jc w:val="right"/>
            </w:pPr>
            <w:r>
              <w:t>3x1.24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4.20</w:t>
            </w:r>
          </w:p>
          <w:p w:rsidR="002B77DC" w:rsidRDefault="002B77DC" w:rsidP="009956AA">
            <w:pPr>
              <w:pStyle w:val="CUERPOTEXTOTABLA"/>
              <w:jc w:val="right"/>
            </w:pPr>
            <w:r>
              <w:t>3.73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2 -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21x2.10</w:t>
            </w:r>
          </w:p>
          <w:p w:rsidR="002B77DC" w:rsidRDefault="002B77DC" w:rsidP="009956AA">
            <w:pPr>
              <w:pStyle w:val="CUERPOTEXTOTABLA"/>
              <w:jc w:val="right"/>
            </w:pPr>
            <w:r>
              <w:t>21x0.83</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44.10</w:t>
            </w:r>
          </w:p>
          <w:p w:rsidR="002B77DC" w:rsidRDefault="002B77DC" w:rsidP="009956AA">
            <w:pPr>
              <w:pStyle w:val="CUERPOTEXTOTABLA"/>
              <w:jc w:val="right"/>
            </w:pPr>
            <w:r>
              <w:t>17.40</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1 -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5x1.40</w:t>
            </w:r>
          </w:p>
          <w:p w:rsidR="002B77DC" w:rsidRDefault="002B77DC" w:rsidP="009956AA">
            <w:pPr>
              <w:pStyle w:val="CUERPOTEXTOTABLA"/>
              <w:jc w:val="right"/>
            </w:pPr>
            <w:r>
              <w:t>5x1.24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7.00</w:t>
            </w:r>
          </w:p>
          <w:p w:rsidR="002B77DC" w:rsidRDefault="002B77DC" w:rsidP="009956AA">
            <w:pPr>
              <w:pStyle w:val="CUERPOTEXTOTABLA"/>
              <w:jc w:val="right"/>
            </w:pPr>
            <w:r>
              <w:t>6.21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1 -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3x1.40</w:t>
            </w:r>
          </w:p>
          <w:p w:rsidR="002B77DC" w:rsidRDefault="002B77DC" w:rsidP="009956AA">
            <w:pPr>
              <w:pStyle w:val="CUERPOTEXTOTABLA"/>
              <w:jc w:val="right"/>
            </w:pPr>
            <w:r>
              <w:t>3x1.24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4.20</w:t>
            </w:r>
          </w:p>
          <w:p w:rsidR="002B77DC" w:rsidRDefault="002B77DC" w:rsidP="009956AA">
            <w:pPr>
              <w:pStyle w:val="CUERPOTEXTOTABLA"/>
              <w:jc w:val="right"/>
            </w:pPr>
            <w:r>
              <w:t>3.73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1 -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21x2.10</w:t>
            </w:r>
          </w:p>
          <w:p w:rsidR="002B77DC" w:rsidRDefault="002B77DC" w:rsidP="009956AA">
            <w:pPr>
              <w:pStyle w:val="CUERPOTEXTOTABLA"/>
              <w:jc w:val="right"/>
            </w:pPr>
            <w:r>
              <w:t>21x0.83</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44.10</w:t>
            </w:r>
          </w:p>
          <w:p w:rsidR="002B77DC" w:rsidRDefault="002B77DC" w:rsidP="009956AA">
            <w:pPr>
              <w:pStyle w:val="CUERPOTEXTOTABLA"/>
              <w:jc w:val="right"/>
            </w:pPr>
            <w:r>
              <w:t>17.40</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3 -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5x1.40</w:t>
            </w:r>
          </w:p>
          <w:p w:rsidR="002B77DC" w:rsidRDefault="002B77DC" w:rsidP="009956AA">
            <w:pPr>
              <w:pStyle w:val="CUERPOTEXTOTABLA"/>
              <w:jc w:val="right"/>
            </w:pPr>
            <w:r>
              <w:t>5x1.24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7.00</w:t>
            </w:r>
          </w:p>
          <w:p w:rsidR="002B77DC" w:rsidRDefault="002B77DC" w:rsidP="009956AA">
            <w:pPr>
              <w:pStyle w:val="CUERPOTEXTOTABLA"/>
              <w:jc w:val="right"/>
            </w:pPr>
            <w:r>
              <w:t>6.21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3 -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3x1.40</w:t>
            </w:r>
          </w:p>
          <w:p w:rsidR="002B77DC" w:rsidRDefault="002B77DC" w:rsidP="009956AA">
            <w:pPr>
              <w:pStyle w:val="CUERPOTEXTOTABLA"/>
              <w:jc w:val="right"/>
            </w:pPr>
            <w:r>
              <w:t>3x1.24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4.20</w:t>
            </w:r>
          </w:p>
          <w:p w:rsidR="002B77DC" w:rsidRDefault="002B77DC" w:rsidP="009956AA">
            <w:pPr>
              <w:pStyle w:val="CUERPOTEXTOTABLA"/>
              <w:jc w:val="right"/>
            </w:pPr>
            <w:r>
              <w:t>3.73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3 -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21x2.10</w:t>
            </w:r>
          </w:p>
          <w:p w:rsidR="002B77DC" w:rsidRDefault="002B77DC" w:rsidP="009956AA">
            <w:pPr>
              <w:pStyle w:val="CUERPOTEXTOTABLA"/>
              <w:jc w:val="right"/>
            </w:pPr>
            <w:r>
              <w:t>21x0.83</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44.10</w:t>
            </w:r>
          </w:p>
          <w:p w:rsidR="002B77DC" w:rsidRDefault="002B77DC" w:rsidP="009956AA">
            <w:pPr>
              <w:pStyle w:val="CUERPOTEXTOTABLA"/>
              <w:jc w:val="right"/>
            </w:pPr>
            <w:r>
              <w:t>17.40</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Totales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4.98</w:t>
            </w:r>
          </w:p>
          <w:p w:rsidR="002B77DC" w:rsidRDefault="002B77DC" w:rsidP="009956AA">
            <w:pPr>
              <w:pStyle w:val="CUERPOTEXTOTABLA"/>
              <w:jc w:val="right"/>
            </w:pPr>
            <w:r>
              <w:t>1.11</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176.40</w:t>
            </w:r>
          </w:p>
          <w:p w:rsidR="002B77DC" w:rsidRDefault="002B77DC" w:rsidP="009956AA">
            <w:pPr>
              <w:pStyle w:val="CUERPOTEXTOTABLA"/>
              <w:jc w:val="right"/>
            </w:pPr>
            <w:r>
              <w:t>69.60</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91.60</w:t>
            </w:r>
          </w:p>
          <w:p w:rsidR="002B77DC" w:rsidRDefault="002B77DC" w:rsidP="009956AA">
            <w:pPr>
              <w:pStyle w:val="CUERPOTEXTOTABLA"/>
              <w:jc w:val="right"/>
            </w:pPr>
            <w:r>
              <w:t>81.31</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 xml:space="preserve"> </w:t>
            </w:r>
          </w:p>
          <w:p w:rsidR="002B77DC" w:rsidRDefault="002B77DC" w:rsidP="009956AA">
            <w:pPr>
              <w:pStyle w:val="CUERPOTEXTOTABLA"/>
              <w:jc w:val="right"/>
            </w:pPr>
            <w:r>
              <w:t>152.02</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Total con mermas</w:t>
            </w:r>
          </w:p>
          <w:p w:rsidR="002B77DC" w:rsidRDefault="002B77DC" w:rsidP="009956AA">
            <w:pPr>
              <w:pStyle w:val="CUERPOTEXTOTABLA"/>
            </w:pPr>
            <w:r>
              <w:t>(10.00%)</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5.48</w:t>
            </w:r>
          </w:p>
          <w:p w:rsidR="002B77DC" w:rsidRDefault="002B77DC" w:rsidP="009956AA">
            <w:pPr>
              <w:pStyle w:val="CUERPOTEXTOTABLA"/>
              <w:jc w:val="right"/>
            </w:pPr>
            <w:r>
              <w:t>1.22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194.04</w:t>
            </w:r>
          </w:p>
          <w:p w:rsidR="002B77DC" w:rsidRDefault="002B77DC" w:rsidP="009956AA">
            <w:pPr>
              <w:pStyle w:val="CUERPOTEXTOTABLA"/>
              <w:jc w:val="right"/>
            </w:pPr>
            <w:r>
              <w:t>76.56</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100.76</w:t>
            </w:r>
          </w:p>
          <w:p w:rsidR="002B77DC" w:rsidRDefault="002B77DC" w:rsidP="009956AA">
            <w:pPr>
              <w:pStyle w:val="CUERPOTEXTOTABLA"/>
              <w:jc w:val="right"/>
            </w:pPr>
            <w:r>
              <w:t>89.44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 xml:space="preserve"> </w:t>
            </w:r>
          </w:p>
          <w:p w:rsidR="002B77DC" w:rsidRDefault="002B77DC" w:rsidP="009956AA">
            <w:pPr>
              <w:pStyle w:val="CUERPOTEXTOTABLA"/>
              <w:jc w:val="right"/>
            </w:pPr>
            <w:r>
              <w:t>167.22</w:t>
            </w:r>
          </w:p>
        </w:tc>
      </w:tr>
    </w:tbl>
    <w:p w:rsidR="002B77DC" w:rsidRDefault="002B77DC" w:rsidP="002B77DC">
      <w:pPr>
        <w:spacing w:after="0" w:line="2" w:lineRule="auto"/>
      </w:pPr>
    </w:p>
    <w:tbl>
      <w:tblPr>
        <w:tblW w:w="0" w:type="auto"/>
        <w:tblCellMar>
          <w:top w:w="28" w:type="dxa"/>
          <w:left w:w="28" w:type="dxa"/>
          <w:bottom w:w="28" w:type="dxa"/>
          <w:right w:w="28" w:type="dxa"/>
        </w:tblCellMar>
        <w:tblLook w:val="0000"/>
      </w:tblPr>
      <w:tblGrid>
        <w:gridCol w:w="4102"/>
        <w:gridCol w:w="1240"/>
        <w:gridCol w:w="686"/>
        <w:gridCol w:w="801"/>
        <w:gridCol w:w="686"/>
        <w:gridCol w:w="686"/>
        <w:gridCol w:w="694"/>
      </w:tblGrid>
      <w:tr w:rsidR="002B77DC" w:rsidTr="009956AA">
        <w:trPr>
          <w:tblHeader/>
        </w:trPr>
        <w:tc>
          <w:tcPr>
            <w:tcW w:w="0" w:type="auto"/>
            <w:tcBorders>
              <w:top w:val="single" w:sz="0" w:space="0" w:color="000000"/>
              <w:left w:val="single" w:sz="0" w:space="0" w:color="000000"/>
              <w:bottom w:val="single" w:sz="0" w:space="0" w:color="000000"/>
            </w:tcBorders>
            <w:noWrap/>
          </w:tcPr>
          <w:p w:rsidR="002B77DC" w:rsidRDefault="002B77DC" w:rsidP="009956AA">
            <w:pPr>
              <w:pStyle w:val="CUERPOTEXTOTABLA"/>
            </w:pPr>
            <w:r>
              <w:t>Referencia: P16</w:t>
            </w:r>
          </w:p>
        </w:tc>
        <w:tc>
          <w:tcPr>
            <w:tcW w:w="0" w:type="auto"/>
            <w:tcBorders>
              <w:top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gridSpan w:val="4"/>
            <w:tcBorders>
              <w:top w:val="single" w:sz="0" w:space="0" w:color="000000"/>
              <w:left w:val="single" w:sz="0" w:space="0" w:color="000000"/>
              <w:bottom w:val="single" w:sz="0" w:space="0" w:color="000000"/>
              <w:right w:val="single" w:sz="0" w:space="0" w:color="000000"/>
            </w:tcBorders>
          </w:tcPr>
          <w:p w:rsidR="002B77DC" w:rsidRDefault="002B77DC" w:rsidP="009956AA">
            <w:pPr>
              <w:pStyle w:val="CUERPOTEXTOTABLA"/>
              <w:jc w:val="center"/>
            </w:pPr>
            <w:r>
              <w:t>B 500 S, Ys=1.15</w:t>
            </w:r>
          </w:p>
        </w:tc>
        <w:tc>
          <w:tcPr>
            <w:tcW w:w="0" w:type="auto"/>
            <w:tcBorders>
              <w:top w:val="single" w:sz="0" w:space="0" w:color="000000"/>
              <w:left w:val="single" w:sz="0" w:space="0" w:color="000000"/>
              <w:right w:val="single" w:sz="0" w:space="0" w:color="000000"/>
            </w:tcBorders>
            <w:noWrap/>
          </w:tcPr>
          <w:p w:rsidR="002B77DC" w:rsidRDefault="002B77DC" w:rsidP="009956AA">
            <w:pPr>
              <w:pStyle w:val="CUERPOTEXTOTABLA"/>
              <w:jc w:val="center"/>
            </w:pPr>
            <w:r>
              <w:t>Total</w:t>
            </w:r>
          </w:p>
        </w:tc>
      </w:tr>
      <w:tr w:rsidR="002B77DC" w:rsidTr="009956AA">
        <w:trPr>
          <w:tblHeader/>
        </w:trPr>
        <w:tc>
          <w:tcPr>
            <w:tcW w:w="0" w:type="auto"/>
            <w:tcBorders>
              <w:top w:val="single" w:sz="0" w:space="0" w:color="000000"/>
              <w:left w:val="single" w:sz="0" w:space="0" w:color="000000"/>
              <w:bottom w:val="single" w:sz="0" w:space="0" w:color="000000"/>
            </w:tcBorders>
            <w:noWrap/>
          </w:tcPr>
          <w:p w:rsidR="002B77DC" w:rsidRDefault="002B77DC" w:rsidP="009956AA">
            <w:pPr>
              <w:pStyle w:val="CUERPOTEXTOTABLA"/>
            </w:pPr>
            <w:r>
              <w:t>Nombre de armado</w:t>
            </w:r>
          </w:p>
        </w:tc>
        <w:tc>
          <w:tcPr>
            <w:tcW w:w="0" w:type="auto"/>
            <w:tcBorders>
              <w:top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Ø6</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Ø8</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Ø12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Ø16</w:t>
            </w:r>
          </w:p>
        </w:tc>
        <w:tc>
          <w:tcPr>
            <w:tcW w:w="0" w:type="auto"/>
            <w:tcBorders>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Arranque - Armado longitudinal</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8x1.29</w:t>
            </w:r>
          </w:p>
          <w:p w:rsidR="002B77DC" w:rsidRDefault="002B77DC" w:rsidP="009956AA">
            <w:pPr>
              <w:pStyle w:val="CUERPOTEXTOTABLA"/>
              <w:jc w:val="right"/>
            </w:pPr>
            <w:r>
              <w:t>8x1.15</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10.32</w:t>
            </w:r>
          </w:p>
          <w:p w:rsidR="002B77DC" w:rsidRDefault="002B77DC" w:rsidP="009956AA">
            <w:pPr>
              <w:pStyle w:val="CUERPOTEXTOTABLA"/>
              <w:jc w:val="right"/>
            </w:pPr>
            <w:r>
              <w:t>9.16</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lastRenderedPageBreak/>
              <w:t>Arranque - Estribos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3x1.66</w:t>
            </w:r>
          </w:p>
          <w:p w:rsidR="002B77DC" w:rsidRDefault="002B77DC" w:rsidP="009956AA">
            <w:pPr>
              <w:pStyle w:val="CUERPOTEXTOTABLA"/>
              <w:jc w:val="right"/>
            </w:pPr>
            <w:r>
              <w:t>3x0.37</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4.98</w:t>
            </w:r>
          </w:p>
          <w:p w:rsidR="002B77DC" w:rsidRDefault="002B77DC" w:rsidP="009956AA">
            <w:pPr>
              <w:pStyle w:val="CUERPOTEXTOTABLA"/>
              <w:jc w:val="right"/>
            </w:pPr>
            <w:r>
              <w:t>1.11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Armado base - Parrilla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8x1.70</w:t>
            </w:r>
          </w:p>
          <w:p w:rsidR="002B77DC" w:rsidRDefault="002B77DC" w:rsidP="009956AA">
            <w:pPr>
              <w:pStyle w:val="CUERPOTEXTOTABLA"/>
              <w:jc w:val="right"/>
            </w:pPr>
            <w:r>
              <w:t>8x2.68</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13.60</w:t>
            </w:r>
          </w:p>
          <w:p w:rsidR="002B77DC" w:rsidRDefault="002B77DC" w:rsidP="009956AA">
            <w:pPr>
              <w:pStyle w:val="CUERPOTEXTOTABLA"/>
              <w:jc w:val="right"/>
            </w:pPr>
            <w:r>
              <w:t>21.47</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Armado base - Parrilla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8x1.70</w:t>
            </w:r>
          </w:p>
          <w:p w:rsidR="002B77DC" w:rsidRDefault="002B77DC" w:rsidP="009956AA">
            <w:pPr>
              <w:pStyle w:val="CUERPOTEXTOTABLA"/>
              <w:jc w:val="right"/>
            </w:pPr>
            <w:r>
              <w:t>8x2.68</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13.60</w:t>
            </w:r>
          </w:p>
          <w:p w:rsidR="002B77DC" w:rsidRDefault="002B77DC" w:rsidP="009956AA">
            <w:pPr>
              <w:pStyle w:val="CUERPOTEXTOTABLA"/>
              <w:jc w:val="right"/>
            </w:pPr>
            <w:r>
              <w:t>21.47</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0 -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4x1.40</w:t>
            </w:r>
          </w:p>
          <w:p w:rsidR="002B77DC" w:rsidRDefault="002B77DC" w:rsidP="009956AA">
            <w:pPr>
              <w:pStyle w:val="CUERPOTEXTOTABLA"/>
              <w:jc w:val="right"/>
            </w:pPr>
            <w:r>
              <w:t>4x1.24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5.60</w:t>
            </w:r>
          </w:p>
          <w:p w:rsidR="002B77DC" w:rsidRDefault="002B77DC" w:rsidP="009956AA">
            <w:pPr>
              <w:pStyle w:val="CUERPOTEXTOTABLA"/>
              <w:jc w:val="right"/>
            </w:pPr>
            <w:r>
              <w:t>4.97</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0 -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3x1.40</w:t>
            </w:r>
          </w:p>
          <w:p w:rsidR="002B77DC" w:rsidRDefault="002B77DC" w:rsidP="009956AA">
            <w:pPr>
              <w:pStyle w:val="CUERPOTEXTOTABLA"/>
              <w:jc w:val="right"/>
            </w:pPr>
            <w:r>
              <w:t>3x1.24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4.20</w:t>
            </w:r>
          </w:p>
          <w:p w:rsidR="002B77DC" w:rsidRDefault="002B77DC" w:rsidP="009956AA">
            <w:pPr>
              <w:pStyle w:val="CUERPOTEXTOTABLA"/>
              <w:jc w:val="right"/>
            </w:pPr>
            <w:r>
              <w:t>3.73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0 -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21x2.11</w:t>
            </w:r>
          </w:p>
          <w:p w:rsidR="002B77DC" w:rsidRDefault="002B77DC" w:rsidP="009956AA">
            <w:pPr>
              <w:pStyle w:val="CUERPOTEXTOTABLA"/>
              <w:jc w:val="right"/>
            </w:pPr>
            <w:r>
              <w:t>21x0.83</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44.31</w:t>
            </w:r>
          </w:p>
          <w:p w:rsidR="002B77DC" w:rsidRDefault="002B77DC" w:rsidP="009956AA">
            <w:pPr>
              <w:pStyle w:val="CUERPOTEXTOTABLA"/>
              <w:jc w:val="right"/>
            </w:pPr>
            <w:r>
              <w:t>17.49</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2 -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4x1.40</w:t>
            </w:r>
          </w:p>
          <w:p w:rsidR="002B77DC" w:rsidRDefault="002B77DC" w:rsidP="009956AA">
            <w:pPr>
              <w:pStyle w:val="CUERPOTEXTOTABLA"/>
              <w:jc w:val="right"/>
            </w:pPr>
            <w:r>
              <w:t>4x1.24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5.60</w:t>
            </w:r>
          </w:p>
          <w:p w:rsidR="002B77DC" w:rsidRDefault="002B77DC" w:rsidP="009956AA">
            <w:pPr>
              <w:pStyle w:val="CUERPOTEXTOTABLA"/>
              <w:jc w:val="right"/>
            </w:pPr>
            <w:r>
              <w:t>4.97</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2 -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3x1.40</w:t>
            </w:r>
          </w:p>
          <w:p w:rsidR="002B77DC" w:rsidRDefault="002B77DC" w:rsidP="009956AA">
            <w:pPr>
              <w:pStyle w:val="CUERPOTEXTOTABLA"/>
              <w:jc w:val="right"/>
            </w:pPr>
            <w:r>
              <w:t>3x1.24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4.20</w:t>
            </w:r>
          </w:p>
          <w:p w:rsidR="002B77DC" w:rsidRDefault="002B77DC" w:rsidP="009956AA">
            <w:pPr>
              <w:pStyle w:val="CUERPOTEXTOTABLA"/>
              <w:jc w:val="right"/>
            </w:pPr>
            <w:r>
              <w:t>3.73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2 -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21x2.11</w:t>
            </w:r>
          </w:p>
          <w:p w:rsidR="002B77DC" w:rsidRDefault="002B77DC" w:rsidP="009956AA">
            <w:pPr>
              <w:pStyle w:val="CUERPOTEXTOTABLA"/>
              <w:jc w:val="right"/>
            </w:pPr>
            <w:r>
              <w:t>21x0.83</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44.31</w:t>
            </w:r>
          </w:p>
          <w:p w:rsidR="002B77DC" w:rsidRDefault="002B77DC" w:rsidP="009956AA">
            <w:pPr>
              <w:pStyle w:val="CUERPOTEXTOTABLA"/>
              <w:jc w:val="right"/>
            </w:pPr>
            <w:r>
              <w:t>17.49</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1 -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4x1.40</w:t>
            </w:r>
          </w:p>
          <w:p w:rsidR="002B77DC" w:rsidRDefault="002B77DC" w:rsidP="009956AA">
            <w:pPr>
              <w:pStyle w:val="CUERPOTEXTOTABLA"/>
              <w:jc w:val="right"/>
            </w:pPr>
            <w:r>
              <w:t>4x1.24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5.60</w:t>
            </w:r>
          </w:p>
          <w:p w:rsidR="002B77DC" w:rsidRDefault="002B77DC" w:rsidP="009956AA">
            <w:pPr>
              <w:pStyle w:val="CUERPOTEXTOTABLA"/>
              <w:jc w:val="right"/>
            </w:pPr>
            <w:r>
              <w:t>4.97</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1 -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3x1.40</w:t>
            </w:r>
          </w:p>
          <w:p w:rsidR="002B77DC" w:rsidRDefault="002B77DC" w:rsidP="009956AA">
            <w:pPr>
              <w:pStyle w:val="CUERPOTEXTOTABLA"/>
              <w:jc w:val="right"/>
            </w:pPr>
            <w:r>
              <w:t>3x1.24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4.20</w:t>
            </w:r>
          </w:p>
          <w:p w:rsidR="002B77DC" w:rsidRDefault="002B77DC" w:rsidP="009956AA">
            <w:pPr>
              <w:pStyle w:val="CUERPOTEXTOTABLA"/>
              <w:jc w:val="right"/>
            </w:pPr>
            <w:r>
              <w:t>3.73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1 -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21x2.11</w:t>
            </w:r>
          </w:p>
          <w:p w:rsidR="002B77DC" w:rsidRDefault="002B77DC" w:rsidP="009956AA">
            <w:pPr>
              <w:pStyle w:val="CUERPOTEXTOTABLA"/>
              <w:jc w:val="right"/>
            </w:pPr>
            <w:r>
              <w:t>21x0.83</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44.31</w:t>
            </w:r>
          </w:p>
          <w:p w:rsidR="002B77DC" w:rsidRDefault="002B77DC" w:rsidP="009956AA">
            <w:pPr>
              <w:pStyle w:val="CUERPOTEXTOTABLA"/>
              <w:jc w:val="right"/>
            </w:pPr>
            <w:r>
              <w:t>17.49</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3 -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4x1.40</w:t>
            </w:r>
          </w:p>
          <w:p w:rsidR="002B77DC" w:rsidRDefault="002B77DC" w:rsidP="009956AA">
            <w:pPr>
              <w:pStyle w:val="CUERPOTEXTOTABLA"/>
              <w:jc w:val="right"/>
            </w:pPr>
            <w:r>
              <w:t>4x1.24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5.60</w:t>
            </w:r>
          </w:p>
          <w:p w:rsidR="002B77DC" w:rsidRDefault="002B77DC" w:rsidP="009956AA">
            <w:pPr>
              <w:pStyle w:val="CUERPOTEXTOTABLA"/>
              <w:jc w:val="right"/>
            </w:pPr>
            <w:r>
              <w:t>4.97</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3 -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3x1.40</w:t>
            </w:r>
          </w:p>
          <w:p w:rsidR="002B77DC" w:rsidRDefault="002B77DC" w:rsidP="009956AA">
            <w:pPr>
              <w:pStyle w:val="CUERPOTEXTOTABLA"/>
              <w:jc w:val="right"/>
            </w:pPr>
            <w:r>
              <w:t>3x1.24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4.20</w:t>
            </w:r>
          </w:p>
          <w:p w:rsidR="002B77DC" w:rsidRDefault="002B77DC" w:rsidP="009956AA">
            <w:pPr>
              <w:pStyle w:val="CUERPOTEXTOTABLA"/>
              <w:jc w:val="right"/>
            </w:pPr>
            <w:r>
              <w:t>3.73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3 -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21x2.11</w:t>
            </w:r>
          </w:p>
          <w:p w:rsidR="002B77DC" w:rsidRDefault="002B77DC" w:rsidP="009956AA">
            <w:pPr>
              <w:pStyle w:val="CUERPOTEXTOTABLA"/>
              <w:jc w:val="right"/>
            </w:pPr>
            <w:r>
              <w:t>21x0.83</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44.31</w:t>
            </w:r>
          </w:p>
          <w:p w:rsidR="002B77DC" w:rsidRDefault="002B77DC" w:rsidP="009956AA">
            <w:pPr>
              <w:pStyle w:val="CUERPOTEXTOTABLA"/>
              <w:jc w:val="right"/>
            </w:pPr>
            <w:r>
              <w:t>17.49</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Totales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4.98</w:t>
            </w:r>
          </w:p>
          <w:p w:rsidR="002B77DC" w:rsidRDefault="002B77DC" w:rsidP="009956AA">
            <w:pPr>
              <w:pStyle w:val="CUERPOTEXTOTABLA"/>
              <w:jc w:val="right"/>
            </w:pPr>
            <w:r>
              <w:t>1.11</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177.24</w:t>
            </w:r>
          </w:p>
          <w:p w:rsidR="002B77DC" w:rsidRDefault="002B77DC" w:rsidP="009956AA">
            <w:pPr>
              <w:pStyle w:val="CUERPOTEXTOTABLA"/>
              <w:jc w:val="right"/>
            </w:pPr>
            <w:r>
              <w:t>69.96</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49.52</w:t>
            </w:r>
          </w:p>
          <w:p w:rsidR="002B77DC" w:rsidRDefault="002B77DC" w:rsidP="009956AA">
            <w:pPr>
              <w:pStyle w:val="CUERPOTEXTOTABLA"/>
              <w:jc w:val="right"/>
            </w:pPr>
            <w:r>
              <w:t>43.96</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27.20</w:t>
            </w:r>
          </w:p>
          <w:p w:rsidR="002B77DC" w:rsidRDefault="002B77DC" w:rsidP="009956AA">
            <w:pPr>
              <w:pStyle w:val="CUERPOTEXTOTABLA"/>
              <w:jc w:val="right"/>
            </w:pPr>
            <w:r>
              <w:t>42.94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 xml:space="preserve"> </w:t>
            </w:r>
          </w:p>
          <w:p w:rsidR="002B77DC" w:rsidRDefault="002B77DC" w:rsidP="009956AA">
            <w:pPr>
              <w:pStyle w:val="CUERPOTEXTOTABLA"/>
              <w:jc w:val="right"/>
            </w:pPr>
            <w:r>
              <w:t>157.97</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Total con mermas</w:t>
            </w:r>
          </w:p>
          <w:p w:rsidR="002B77DC" w:rsidRDefault="002B77DC" w:rsidP="009956AA">
            <w:pPr>
              <w:pStyle w:val="CUERPOTEXTOTABLA"/>
            </w:pPr>
            <w:r>
              <w:t>(10.00%)</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5.48</w:t>
            </w:r>
          </w:p>
          <w:p w:rsidR="002B77DC" w:rsidRDefault="002B77DC" w:rsidP="009956AA">
            <w:pPr>
              <w:pStyle w:val="CUERPOTEXTOTABLA"/>
              <w:jc w:val="right"/>
            </w:pPr>
            <w:r>
              <w:t>1.22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194.96</w:t>
            </w:r>
          </w:p>
          <w:p w:rsidR="002B77DC" w:rsidRDefault="002B77DC" w:rsidP="009956AA">
            <w:pPr>
              <w:pStyle w:val="CUERPOTEXTOTABLA"/>
              <w:jc w:val="right"/>
            </w:pPr>
            <w:r>
              <w:t>76.96</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54.47</w:t>
            </w:r>
          </w:p>
          <w:p w:rsidR="002B77DC" w:rsidRDefault="002B77DC" w:rsidP="009956AA">
            <w:pPr>
              <w:pStyle w:val="CUERPOTEXTOTABLA"/>
              <w:jc w:val="right"/>
            </w:pPr>
            <w:r>
              <w:t>48.35</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29.92</w:t>
            </w:r>
          </w:p>
          <w:p w:rsidR="002B77DC" w:rsidRDefault="002B77DC" w:rsidP="009956AA">
            <w:pPr>
              <w:pStyle w:val="CUERPOTEXTOTABLA"/>
              <w:jc w:val="right"/>
            </w:pPr>
            <w:r>
              <w:t>47.24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 xml:space="preserve"> </w:t>
            </w:r>
          </w:p>
          <w:p w:rsidR="002B77DC" w:rsidRDefault="002B77DC" w:rsidP="009956AA">
            <w:pPr>
              <w:pStyle w:val="CUERPOTEXTOTABLA"/>
              <w:jc w:val="right"/>
            </w:pPr>
            <w:r>
              <w:t>173.77</w:t>
            </w:r>
          </w:p>
        </w:tc>
      </w:tr>
    </w:tbl>
    <w:p w:rsidR="002B77DC" w:rsidRDefault="002B77DC" w:rsidP="002B77DC">
      <w:pPr>
        <w:spacing w:after="0" w:line="2" w:lineRule="auto"/>
      </w:pPr>
    </w:p>
    <w:tbl>
      <w:tblPr>
        <w:tblW w:w="0" w:type="auto"/>
        <w:tblCellMar>
          <w:top w:w="28" w:type="dxa"/>
          <w:left w:w="28" w:type="dxa"/>
          <w:bottom w:w="28" w:type="dxa"/>
          <w:right w:w="28" w:type="dxa"/>
        </w:tblCellMar>
        <w:tblLook w:val="0000"/>
      </w:tblPr>
      <w:tblGrid>
        <w:gridCol w:w="4102"/>
        <w:gridCol w:w="1240"/>
        <w:gridCol w:w="686"/>
        <w:gridCol w:w="801"/>
        <w:gridCol w:w="686"/>
        <w:gridCol w:w="801"/>
        <w:gridCol w:w="694"/>
      </w:tblGrid>
      <w:tr w:rsidR="002B77DC" w:rsidTr="009956AA">
        <w:trPr>
          <w:tblHeader/>
        </w:trPr>
        <w:tc>
          <w:tcPr>
            <w:tcW w:w="0" w:type="auto"/>
            <w:tcBorders>
              <w:top w:val="single" w:sz="0" w:space="0" w:color="000000"/>
              <w:left w:val="single" w:sz="0" w:space="0" w:color="000000"/>
              <w:bottom w:val="single" w:sz="0" w:space="0" w:color="000000"/>
            </w:tcBorders>
            <w:noWrap/>
          </w:tcPr>
          <w:p w:rsidR="002B77DC" w:rsidRDefault="002B77DC" w:rsidP="009956AA">
            <w:pPr>
              <w:pStyle w:val="CUERPOTEXTOTABLA"/>
            </w:pPr>
            <w:r>
              <w:t>Referencia: P17</w:t>
            </w:r>
          </w:p>
        </w:tc>
        <w:tc>
          <w:tcPr>
            <w:tcW w:w="0" w:type="auto"/>
            <w:tcBorders>
              <w:top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gridSpan w:val="4"/>
            <w:tcBorders>
              <w:top w:val="single" w:sz="0" w:space="0" w:color="000000"/>
              <w:left w:val="single" w:sz="0" w:space="0" w:color="000000"/>
              <w:bottom w:val="single" w:sz="0" w:space="0" w:color="000000"/>
              <w:right w:val="single" w:sz="0" w:space="0" w:color="000000"/>
            </w:tcBorders>
          </w:tcPr>
          <w:p w:rsidR="002B77DC" w:rsidRDefault="002B77DC" w:rsidP="009956AA">
            <w:pPr>
              <w:pStyle w:val="CUERPOTEXTOTABLA"/>
              <w:jc w:val="center"/>
            </w:pPr>
            <w:r>
              <w:t>B 500 S, Ys=1.15</w:t>
            </w:r>
          </w:p>
        </w:tc>
        <w:tc>
          <w:tcPr>
            <w:tcW w:w="0" w:type="auto"/>
            <w:tcBorders>
              <w:top w:val="single" w:sz="0" w:space="0" w:color="000000"/>
              <w:left w:val="single" w:sz="0" w:space="0" w:color="000000"/>
              <w:right w:val="single" w:sz="0" w:space="0" w:color="000000"/>
            </w:tcBorders>
            <w:noWrap/>
          </w:tcPr>
          <w:p w:rsidR="002B77DC" w:rsidRDefault="002B77DC" w:rsidP="009956AA">
            <w:pPr>
              <w:pStyle w:val="CUERPOTEXTOTABLA"/>
              <w:jc w:val="center"/>
            </w:pPr>
            <w:r>
              <w:t>Total</w:t>
            </w:r>
          </w:p>
        </w:tc>
      </w:tr>
      <w:tr w:rsidR="002B77DC" w:rsidTr="009956AA">
        <w:trPr>
          <w:tblHeader/>
        </w:trPr>
        <w:tc>
          <w:tcPr>
            <w:tcW w:w="0" w:type="auto"/>
            <w:tcBorders>
              <w:top w:val="single" w:sz="0" w:space="0" w:color="000000"/>
              <w:left w:val="single" w:sz="0" w:space="0" w:color="000000"/>
              <w:bottom w:val="single" w:sz="0" w:space="0" w:color="000000"/>
            </w:tcBorders>
            <w:noWrap/>
          </w:tcPr>
          <w:p w:rsidR="002B77DC" w:rsidRDefault="002B77DC" w:rsidP="009956AA">
            <w:pPr>
              <w:pStyle w:val="CUERPOTEXTOTABLA"/>
            </w:pPr>
            <w:r>
              <w:t>Nombre de armado</w:t>
            </w:r>
          </w:p>
        </w:tc>
        <w:tc>
          <w:tcPr>
            <w:tcW w:w="0" w:type="auto"/>
            <w:tcBorders>
              <w:top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Ø6</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Ø8</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Ø12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Ø16</w:t>
            </w:r>
          </w:p>
        </w:tc>
        <w:tc>
          <w:tcPr>
            <w:tcW w:w="0" w:type="auto"/>
            <w:tcBorders>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Arranque - Armado longitudinal</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8x1.41</w:t>
            </w:r>
          </w:p>
          <w:p w:rsidR="002B77DC" w:rsidRDefault="002B77DC" w:rsidP="009956AA">
            <w:pPr>
              <w:pStyle w:val="CUERPOTEXTOTABLA"/>
              <w:jc w:val="right"/>
            </w:pPr>
            <w:r>
              <w:t>8x1.25</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11.28</w:t>
            </w:r>
          </w:p>
          <w:p w:rsidR="002B77DC" w:rsidRDefault="002B77DC" w:rsidP="009956AA">
            <w:pPr>
              <w:pStyle w:val="CUERPOTEXTOTABLA"/>
              <w:jc w:val="right"/>
            </w:pPr>
            <w:r>
              <w:t>10.01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Arranque - Estribos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3x1.66</w:t>
            </w:r>
          </w:p>
          <w:p w:rsidR="002B77DC" w:rsidRDefault="002B77DC" w:rsidP="009956AA">
            <w:pPr>
              <w:pStyle w:val="CUERPOTEXTOTABLA"/>
              <w:jc w:val="right"/>
            </w:pPr>
            <w:r>
              <w:t>3x0.37</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4.98</w:t>
            </w:r>
          </w:p>
          <w:p w:rsidR="002B77DC" w:rsidRDefault="002B77DC" w:rsidP="009956AA">
            <w:pPr>
              <w:pStyle w:val="CUERPOTEXTOTABLA"/>
              <w:jc w:val="right"/>
            </w:pPr>
            <w:r>
              <w:t>1.11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Armado base - Parrilla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10x1.70</w:t>
            </w:r>
          </w:p>
          <w:p w:rsidR="002B77DC" w:rsidRDefault="002B77DC" w:rsidP="009956AA">
            <w:pPr>
              <w:pStyle w:val="CUERPOTEXTOTABLA"/>
              <w:jc w:val="right"/>
            </w:pPr>
            <w:r>
              <w:t>10x2.68</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17.00</w:t>
            </w:r>
          </w:p>
          <w:p w:rsidR="002B77DC" w:rsidRDefault="002B77DC" w:rsidP="009956AA">
            <w:pPr>
              <w:pStyle w:val="CUERPOTEXTOTABLA"/>
              <w:jc w:val="right"/>
            </w:pPr>
            <w:r>
              <w:t>26.83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Armado base - Parrilla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10x1.70</w:t>
            </w:r>
          </w:p>
          <w:p w:rsidR="002B77DC" w:rsidRDefault="002B77DC" w:rsidP="009956AA">
            <w:pPr>
              <w:pStyle w:val="CUERPOTEXTOTABLA"/>
              <w:jc w:val="right"/>
            </w:pPr>
            <w:r>
              <w:t>10x2.68</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17.00</w:t>
            </w:r>
          </w:p>
          <w:p w:rsidR="002B77DC" w:rsidRDefault="002B77DC" w:rsidP="009956AA">
            <w:pPr>
              <w:pStyle w:val="CUERPOTEXTOTABLA"/>
              <w:jc w:val="right"/>
            </w:pPr>
            <w:r>
              <w:t>26.83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0 -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3x1.40</w:t>
            </w:r>
          </w:p>
          <w:p w:rsidR="002B77DC" w:rsidRDefault="002B77DC" w:rsidP="009956AA">
            <w:pPr>
              <w:pStyle w:val="CUERPOTEXTOTABLA"/>
              <w:jc w:val="right"/>
            </w:pPr>
            <w:r>
              <w:t>3x1.24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4.20</w:t>
            </w:r>
          </w:p>
          <w:p w:rsidR="002B77DC" w:rsidRDefault="002B77DC" w:rsidP="009956AA">
            <w:pPr>
              <w:pStyle w:val="CUERPOTEXTOTABLA"/>
              <w:jc w:val="right"/>
            </w:pPr>
            <w:r>
              <w:t>3.73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0 -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3x1.40</w:t>
            </w:r>
          </w:p>
          <w:p w:rsidR="002B77DC" w:rsidRDefault="002B77DC" w:rsidP="009956AA">
            <w:pPr>
              <w:pStyle w:val="CUERPOTEXTOTABLA"/>
              <w:jc w:val="right"/>
            </w:pPr>
            <w:r>
              <w:t>3x1.24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4.20</w:t>
            </w:r>
          </w:p>
          <w:p w:rsidR="002B77DC" w:rsidRDefault="002B77DC" w:rsidP="009956AA">
            <w:pPr>
              <w:pStyle w:val="CUERPOTEXTOTABLA"/>
              <w:jc w:val="right"/>
            </w:pPr>
            <w:r>
              <w:t>3.73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0 -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21x2.11</w:t>
            </w:r>
          </w:p>
          <w:p w:rsidR="002B77DC" w:rsidRDefault="002B77DC" w:rsidP="009956AA">
            <w:pPr>
              <w:pStyle w:val="CUERPOTEXTOTABLA"/>
              <w:jc w:val="right"/>
            </w:pPr>
            <w:r>
              <w:t>21x0.83</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44.31</w:t>
            </w:r>
          </w:p>
          <w:p w:rsidR="002B77DC" w:rsidRDefault="002B77DC" w:rsidP="009956AA">
            <w:pPr>
              <w:pStyle w:val="CUERPOTEXTOTABLA"/>
              <w:jc w:val="right"/>
            </w:pPr>
            <w:r>
              <w:t>17.49</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2 -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3x1.40</w:t>
            </w:r>
          </w:p>
          <w:p w:rsidR="002B77DC" w:rsidRDefault="002B77DC" w:rsidP="009956AA">
            <w:pPr>
              <w:pStyle w:val="CUERPOTEXTOTABLA"/>
              <w:jc w:val="right"/>
            </w:pPr>
            <w:r>
              <w:t>3x1.24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4.20</w:t>
            </w:r>
          </w:p>
          <w:p w:rsidR="002B77DC" w:rsidRDefault="002B77DC" w:rsidP="009956AA">
            <w:pPr>
              <w:pStyle w:val="CUERPOTEXTOTABLA"/>
              <w:jc w:val="right"/>
            </w:pPr>
            <w:r>
              <w:t>3.73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2 -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3x1.40</w:t>
            </w:r>
          </w:p>
          <w:p w:rsidR="002B77DC" w:rsidRDefault="002B77DC" w:rsidP="009956AA">
            <w:pPr>
              <w:pStyle w:val="CUERPOTEXTOTABLA"/>
              <w:jc w:val="right"/>
            </w:pPr>
            <w:r>
              <w:t>3x1.24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4.20</w:t>
            </w:r>
          </w:p>
          <w:p w:rsidR="002B77DC" w:rsidRDefault="002B77DC" w:rsidP="009956AA">
            <w:pPr>
              <w:pStyle w:val="CUERPOTEXTOTABLA"/>
              <w:jc w:val="right"/>
            </w:pPr>
            <w:r>
              <w:t>3.73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lastRenderedPageBreak/>
              <w:t>Viga paralela X - Viga 2 -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21x2.11</w:t>
            </w:r>
          </w:p>
          <w:p w:rsidR="002B77DC" w:rsidRDefault="002B77DC" w:rsidP="009956AA">
            <w:pPr>
              <w:pStyle w:val="CUERPOTEXTOTABLA"/>
              <w:jc w:val="right"/>
            </w:pPr>
            <w:r>
              <w:t>21x0.83</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44.31</w:t>
            </w:r>
          </w:p>
          <w:p w:rsidR="002B77DC" w:rsidRDefault="002B77DC" w:rsidP="009956AA">
            <w:pPr>
              <w:pStyle w:val="CUERPOTEXTOTABLA"/>
              <w:jc w:val="right"/>
            </w:pPr>
            <w:r>
              <w:t>17.49</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1 -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3x1.40</w:t>
            </w:r>
          </w:p>
          <w:p w:rsidR="002B77DC" w:rsidRDefault="002B77DC" w:rsidP="009956AA">
            <w:pPr>
              <w:pStyle w:val="CUERPOTEXTOTABLA"/>
              <w:jc w:val="right"/>
            </w:pPr>
            <w:r>
              <w:t>3x1.24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4.20</w:t>
            </w:r>
          </w:p>
          <w:p w:rsidR="002B77DC" w:rsidRDefault="002B77DC" w:rsidP="009956AA">
            <w:pPr>
              <w:pStyle w:val="CUERPOTEXTOTABLA"/>
              <w:jc w:val="right"/>
            </w:pPr>
            <w:r>
              <w:t>3.73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1 -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3x1.40</w:t>
            </w:r>
          </w:p>
          <w:p w:rsidR="002B77DC" w:rsidRDefault="002B77DC" w:rsidP="009956AA">
            <w:pPr>
              <w:pStyle w:val="CUERPOTEXTOTABLA"/>
              <w:jc w:val="right"/>
            </w:pPr>
            <w:r>
              <w:t>3x1.24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4.20</w:t>
            </w:r>
          </w:p>
          <w:p w:rsidR="002B77DC" w:rsidRDefault="002B77DC" w:rsidP="009956AA">
            <w:pPr>
              <w:pStyle w:val="CUERPOTEXTOTABLA"/>
              <w:jc w:val="right"/>
            </w:pPr>
            <w:r>
              <w:t>3.73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1 -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21x2.11</w:t>
            </w:r>
          </w:p>
          <w:p w:rsidR="002B77DC" w:rsidRDefault="002B77DC" w:rsidP="009956AA">
            <w:pPr>
              <w:pStyle w:val="CUERPOTEXTOTABLA"/>
              <w:jc w:val="right"/>
            </w:pPr>
            <w:r>
              <w:t>21x0.83</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44.31</w:t>
            </w:r>
          </w:p>
          <w:p w:rsidR="002B77DC" w:rsidRDefault="002B77DC" w:rsidP="009956AA">
            <w:pPr>
              <w:pStyle w:val="CUERPOTEXTOTABLA"/>
              <w:jc w:val="right"/>
            </w:pPr>
            <w:r>
              <w:t>17.49</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3 -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3x1.40</w:t>
            </w:r>
          </w:p>
          <w:p w:rsidR="002B77DC" w:rsidRDefault="002B77DC" w:rsidP="009956AA">
            <w:pPr>
              <w:pStyle w:val="CUERPOTEXTOTABLA"/>
              <w:jc w:val="right"/>
            </w:pPr>
            <w:r>
              <w:t>3x1.24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4.20</w:t>
            </w:r>
          </w:p>
          <w:p w:rsidR="002B77DC" w:rsidRDefault="002B77DC" w:rsidP="009956AA">
            <w:pPr>
              <w:pStyle w:val="CUERPOTEXTOTABLA"/>
              <w:jc w:val="right"/>
            </w:pPr>
            <w:r>
              <w:t>3.73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3 -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3x1.40</w:t>
            </w:r>
          </w:p>
          <w:p w:rsidR="002B77DC" w:rsidRDefault="002B77DC" w:rsidP="009956AA">
            <w:pPr>
              <w:pStyle w:val="CUERPOTEXTOTABLA"/>
              <w:jc w:val="right"/>
            </w:pPr>
            <w:r>
              <w:t>3x1.24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4.20</w:t>
            </w:r>
          </w:p>
          <w:p w:rsidR="002B77DC" w:rsidRDefault="002B77DC" w:rsidP="009956AA">
            <w:pPr>
              <w:pStyle w:val="CUERPOTEXTOTABLA"/>
              <w:jc w:val="right"/>
            </w:pPr>
            <w:r>
              <w:t>3.73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3 -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21x2.11</w:t>
            </w:r>
          </w:p>
          <w:p w:rsidR="002B77DC" w:rsidRDefault="002B77DC" w:rsidP="009956AA">
            <w:pPr>
              <w:pStyle w:val="CUERPOTEXTOTABLA"/>
              <w:jc w:val="right"/>
            </w:pPr>
            <w:r>
              <w:t>21x0.83</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44.31</w:t>
            </w:r>
          </w:p>
          <w:p w:rsidR="002B77DC" w:rsidRDefault="002B77DC" w:rsidP="009956AA">
            <w:pPr>
              <w:pStyle w:val="CUERPOTEXTOTABLA"/>
              <w:jc w:val="right"/>
            </w:pPr>
            <w:r>
              <w:t>17.49</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Totales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4.98</w:t>
            </w:r>
          </w:p>
          <w:p w:rsidR="002B77DC" w:rsidRDefault="002B77DC" w:rsidP="009956AA">
            <w:pPr>
              <w:pStyle w:val="CUERPOTEXTOTABLA"/>
              <w:jc w:val="right"/>
            </w:pPr>
            <w:r>
              <w:t>1.11</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177.24</w:t>
            </w:r>
          </w:p>
          <w:p w:rsidR="002B77DC" w:rsidRDefault="002B77DC" w:rsidP="009956AA">
            <w:pPr>
              <w:pStyle w:val="CUERPOTEXTOTABLA"/>
              <w:jc w:val="right"/>
            </w:pPr>
            <w:r>
              <w:t>69.96</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44.88</w:t>
            </w:r>
          </w:p>
          <w:p w:rsidR="002B77DC" w:rsidRDefault="002B77DC" w:rsidP="009956AA">
            <w:pPr>
              <w:pStyle w:val="CUERPOTEXTOTABLA"/>
              <w:jc w:val="right"/>
            </w:pPr>
            <w:r>
              <w:t>39.85</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34.00</w:t>
            </w:r>
          </w:p>
          <w:p w:rsidR="002B77DC" w:rsidRDefault="002B77DC" w:rsidP="009956AA">
            <w:pPr>
              <w:pStyle w:val="CUERPOTEXTOTABLA"/>
              <w:jc w:val="right"/>
            </w:pPr>
            <w:r>
              <w:t>53.66</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 xml:space="preserve"> </w:t>
            </w:r>
          </w:p>
          <w:p w:rsidR="002B77DC" w:rsidRDefault="002B77DC" w:rsidP="009956AA">
            <w:pPr>
              <w:pStyle w:val="CUERPOTEXTOTABLA"/>
              <w:jc w:val="right"/>
            </w:pPr>
            <w:r>
              <w:t>164.58</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Total con mermas</w:t>
            </w:r>
          </w:p>
          <w:p w:rsidR="002B77DC" w:rsidRDefault="002B77DC" w:rsidP="009956AA">
            <w:pPr>
              <w:pStyle w:val="CUERPOTEXTOTABLA"/>
            </w:pPr>
            <w:r>
              <w:t>(10.00%)</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5.48</w:t>
            </w:r>
          </w:p>
          <w:p w:rsidR="002B77DC" w:rsidRDefault="002B77DC" w:rsidP="009956AA">
            <w:pPr>
              <w:pStyle w:val="CUERPOTEXTOTABLA"/>
              <w:jc w:val="right"/>
            </w:pPr>
            <w:r>
              <w:t>1.22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194.96</w:t>
            </w:r>
          </w:p>
          <w:p w:rsidR="002B77DC" w:rsidRDefault="002B77DC" w:rsidP="009956AA">
            <w:pPr>
              <w:pStyle w:val="CUERPOTEXTOTABLA"/>
              <w:jc w:val="right"/>
            </w:pPr>
            <w:r>
              <w:t>76.96</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49.37</w:t>
            </w:r>
          </w:p>
          <w:p w:rsidR="002B77DC" w:rsidRDefault="002B77DC" w:rsidP="009956AA">
            <w:pPr>
              <w:pStyle w:val="CUERPOTEXTOTABLA"/>
              <w:jc w:val="right"/>
            </w:pPr>
            <w:r>
              <w:t>43.83</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37.40</w:t>
            </w:r>
          </w:p>
          <w:p w:rsidR="002B77DC" w:rsidRDefault="002B77DC" w:rsidP="009956AA">
            <w:pPr>
              <w:pStyle w:val="CUERPOTEXTOTABLA"/>
              <w:jc w:val="right"/>
            </w:pPr>
            <w:r>
              <w:t>59.03</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 xml:space="preserve"> </w:t>
            </w:r>
          </w:p>
          <w:p w:rsidR="002B77DC" w:rsidRDefault="002B77DC" w:rsidP="009956AA">
            <w:pPr>
              <w:pStyle w:val="CUERPOTEXTOTABLA"/>
              <w:jc w:val="right"/>
            </w:pPr>
            <w:r>
              <w:t>181.04</w:t>
            </w:r>
          </w:p>
        </w:tc>
      </w:tr>
    </w:tbl>
    <w:p w:rsidR="002B77DC" w:rsidRDefault="002B77DC" w:rsidP="002B77DC">
      <w:pPr>
        <w:spacing w:after="0" w:line="2" w:lineRule="auto"/>
      </w:pPr>
    </w:p>
    <w:tbl>
      <w:tblPr>
        <w:tblW w:w="0" w:type="auto"/>
        <w:tblCellMar>
          <w:top w:w="28" w:type="dxa"/>
          <w:left w:w="28" w:type="dxa"/>
          <w:bottom w:w="28" w:type="dxa"/>
          <w:right w:w="28" w:type="dxa"/>
        </w:tblCellMar>
        <w:tblLook w:val="0000"/>
      </w:tblPr>
      <w:tblGrid>
        <w:gridCol w:w="4102"/>
        <w:gridCol w:w="1240"/>
        <w:gridCol w:w="686"/>
        <w:gridCol w:w="801"/>
        <w:gridCol w:w="686"/>
        <w:gridCol w:w="801"/>
        <w:gridCol w:w="694"/>
      </w:tblGrid>
      <w:tr w:rsidR="002B77DC" w:rsidTr="009956AA">
        <w:trPr>
          <w:tblHeader/>
        </w:trPr>
        <w:tc>
          <w:tcPr>
            <w:tcW w:w="0" w:type="auto"/>
            <w:tcBorders>
              <w:top w:val="single" w:sz="0" w:space="0" w:color="000000"/>
              <w:left w:val="single" w:sz="0" w:space="0" w:color="000000"/>
              <w:bottom w:val="single" w:sz="0" w:space="0" w:color="000000"/>
            </w:tcBorders>
            <w:noWrap/>
          </w:tcPr>
          <w:p w:rsidR="002B77DC" w:rsidRDefault="002B77DC" w:rsidP="009956AA">
            <w:pPr>
              <w:pStyle w:val="CUERPOTEXTOTABLA"/>
            </w:pPr>
            <w:r>
              <w:t>Referencia: P19</w:t>
            </w:r>
          </w:p>
        </w:tc>
        <w:tc>
          <w:tcPr>
            <w:tcW w:w="0" w:type="auto"/>
            <w:tcBorders>
              <w:top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gridSpan w:val="4"/>
            <w:tcBorders>
              <w:top w:val="single" w:sz="0" w:space="0" w:color="000000"/>
              <w:left w:val="single" w:sz="0" w:space="0" w:color="000000"/>
              <w:bottom w:val="single" w:sz="0" w:space="0" w:color="000000"/>
              <w:right w:val="single" w:sz="0" w:space="0" w:color="000000"/>
            </w:tcBorders>
          </w:tcPr>
          <w:p w:rsidR="002B77DC" w:rsidRDefault="002B77DC" w:rsidP="009956AA">
            <w:pPr>
              <w:pStyle w:val="CUERPOTEXTOTABLA"/>
              <w:jc w:val="center"/>
            </w:pPr>
            <w:r>
              <w:t>B 500 S, Ys=1.15</w:t>
            </w:r>
          </w:p>
        </w:tc>
        <w:tc>
          <w:tcPr>
            <w:tcW w:w="0" w:type="auto"/>
            <w:tcBorders>
              <w:top w:val="single" w:sz="0" w:space="0" w:color="000000"/>
              <w:left w:val="single" w:sz="0" w:space="0" w:color="000000"/>
              <w:right w:val="single" w:sz="0" w:space="0" w:color="000000"/>
            </w:tcBorders>
            <w:noWrap/>
          </w:tcPr>
          <w:p w:rsidR="002B77DC" w:rsidRDefault="002B77DC" w:rsidP="009956AA">
            <w:pPr>
              <w:pStyle w:val="CUERPOTEXTOTABLA"/>
              <w:jc w:val="center"/>
            </w:pPr>
            <w:r>
              <w:t>Total</w:t>
            </w:r>
          </w:p>
        </w:tc>
      </w:tr>
      <w:tr w:rsidR="002B77DC" w:rsidTr="009956AA">
        <w:trPr>
          <w:tblHeader/>
        </w:trPr>
        <w:tc>
          <w:tcPr>
            <w:tcW w:w="0" w:type="auto"/>
            <w:tcBorders>
              <w:top w:val="single" w:sz="0" w:space="0" w:color="000000"/>
              <w:left w:val="single" w:sz="0" w:space="0" w:color="000000"/>
              <w:bottom w:val="single" w:sz="0" w:space="0" w:color="000000"/>
            </w:tcBorders>
            <w:noWrap/>
          </w:tcPr>
          <w:p w:rsidR="002B77DC" w:rsidRDefault="002B77DC" w:rsidP="009956AA">
            <w:pPr>
              <w:pStyle w:val="CUERPOTEXTOTABLA"/>
            </w:pPr>
            <w:r>
              <w:t>Nombre de armado</w:t>
            </w:r>
          </w:p>
        </w:tc>
        <w:tc>
          <w:tcPr>
            <w:tcW w:w="0" w:type="auto"/>
            <w:tcBorders>
              <w:top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Ø6</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Ø8</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Ø12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Ø16</w:t>
            </w:r>
          </w:p>
        </w:tc>
        <w:tc>
          <w:tcPr>
            <w:tcW w:w="0" w:type="auto"/>
            <w:tcBorders>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Arranque - Armado longitudinal</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8x1.49</w:t>
            </w:r>
          </w:p>
          <w:p w:rsidR="002B77DC" w:rsidRDefault="002B77DC" w:rsidP="009956AA">
            <w:pPr>
              <w:pStyle w:val="CUERPOTEXTOTABLA"/>
              <w:jc w:val="right"/>
            </w:pPr>
            <w:r>
              <w:t>8x1.32</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11.92</w:t>
            </w:r>
          </w:p>
          <w:p w:rsidR="002B77DC" w:rsidRDefault="002B77DC" w:rsidP="009956AA">
            <w:pPr>
              <w:pStyle w:val="CUERPOTEXTOTABLA"/>
              <w:jc w:val="right"/>
            </w:pPr>
            <w:r>
              <w:t>10.58</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Arranque - Estribos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3x1.66</w:t>
            </w:r>
          </w:p>
          <w:p w:rsidR="002B77DC" w:rsidRDefault="002B77DC" w:rsidP="009956AA">
            <w:pPr>
              <w:pStyle w:val="CUERPOTEXTOTABLA"/>
              <w:jc w:val="right"/>
            </w:pPr>
            <w:r>
              <w:t>3x0.37</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4.98</w:t>
            </w:r>
          </w:p>
          <w:p w:rsidR="002B77DC" w:rsidRDefault="002B77DC" w:rsidP="009956AA">
            <w:pPr>
              <w:pStyle w:val="CUERPOTEXTOTABLA"/>
              <w:jc w:val="right"/>
            </w:pPr>
            <w:r>
              <w:t>1.11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Armado base - Parrilla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10x1.70</w:t>
            </w:r>
          </w:p>
          <w:p w:rsidR="002B77DC" w:rsidRDefault="002B77DC" w:rsidP="009956AA">
            <w:pPr>
              <w:pStyle w:val="CUERPOTEXTOTABLA"/>
              <w:jc w:val="right"/>
            </w:pPr>
            <w:r>
              <w:t>10x2.68</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17.00</w:t>
            </w:r>
          </w:p>
          <w:p w:rsidR="002B77DC" w:rsidRDefault="002B77DC" w:rsidP="009956AA">
            <w:pPr>
              <w:pStyle w:val="CUERPOTEXTOTABLA"/>
              <w:jc w:val="right"/>
            </w:pPr>
            <w:r>
              <w:t>26.83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Armado base - Parrilla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10x1.70</w:t>
            </w:r>
          </w:p>
          <w:p w:rsidR="002B77DC" w:rsidRDefault="002B77DC" w:rsidP="009956AA">
            <w:pPr>
              <w:pStyle w:val="CUERPOTEXTOTABLA"/>
              <w:jc w:val="right"/>
            </w:pPr>
            <w:r>
              <w:t>10x2.68</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17.00</w:t>
            </w:r>
          </w:p>
          <w:p w:rsidR="002B77DC" w:rsidRDefault="002B77DC" w:rsidP="009956AA">
            <w:pPr>
              <w:pStyle w:val="CUERPOTEXTOTABLA"/>
              <w:jc w:val="right"/>
            </w:pPr>
            <w:r>
              <w:t>26.83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0 -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5x1.40</w:t>
            </w:r>
          </w:p>
          <w:p w:rsidR="002B77DC" w:rsidRDefault="002B77DC" w:rsidP="009956AA">
            <w:pPr>
              <w:pStyle w:val="CUERPOTEXTOTABLA"/>
              <w:jc w:val="right"/>
            </w:pPr>
            <w:r>
              <w:t>5x1.24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7.00</w:t>
            </w:r>
          </w:p>
          <w:p w:rsidR="002B77DC" w:rsidRDefault="002B77DC" w:rsidP="009956AA">
            <w:pPr>
              <w:pStyle w:val="CUERPOTEXTOTABLA"/>
              <w:jc w:val="right"/>
            </w:pPr>
            <w:r>
              <w:t>6.21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0 -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3x1.40</w:t>
            </w:r>
          </w:p>
          <w:p w:rsidR="002B77DC" w:rsidRDefault="002B77DC" w:rsidP="009956AA">
            <w:pPr>
              <w:pStyle w:val="CUERPOTEXTOTABLA"/>
              <w:jc w:val="right"/>
            </w:pPr>
            <w:r>
              <w:t>3x1.24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4.20</w:t>
            </w:r>
          </w:p>
          <w:p w:rsidR="002B77DC" w:rsidRDefault="002B77DC" w:rsidP="009956AA">
            <w:pPr>
              <w:pStyle w:val="CUERPOTEXTOTABLA"/>
              <w:jc w:val="right"/>
            </w:pPr>
            <w:r>
              <w:t>3.73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0 -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21x2.51</w:t>
            </w:r>
          </w:p>
          <w:p w:rsidR="002B77DC" w:rsidRDefault="002B77DC" w:rsidP="009956AA">
            <w:pPr>
              <w:pStyle w:val="CUERPOTEXTOTABLA"/>
              <w:jc w:val="right"/>
            </w:pPr>
            <w:r>
              <w:t>21x0.99</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52.71</w:t>
            </w:r>
          </w:p>
          <w:p w:rsidR="002B77DC" w:rsidRDefault="002B77DC" w:rsidP="009956AA">
            <w:pPr>
              <w:pStyle w:val="CUERPOTEXTOTABLA"/>
              <w:jc w:val="right"/>
            </w:pPr>
            <w:r>
              <w:t>20.80</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2 -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5x1.40</w:t>
            </w:r>
          </w:p>
          <w:p w:rsidR="002B77DC" w:rsidRDefault="002B77DC" w:rsidP="009956AA">
            <w:pPr>
              <w:pStyle w:val="CUERPOTEXTOTABLA"/>
              <w:jc w:val="right"/>
            </w:pPr>
            <w:r>
              <w:t>5x1.24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7.00</w:t>
            </w:r>
          </w:p>
          <w:p w:rsidR="002B77DC" w:rsidRDefault="002B77DC" w:rsidP="009956AA">
            <w:pPr>
              <w:pStyle w:val="CUERPOTEXTOTABLA"/>
              <w:jc w:val="right"/>
            </w:pPr>
            <w:r>
              <w:t>6.21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2 -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3x1.40</w:t>
            </w:r>
          </w:p>
          <w:p w:rsidR="002B77DC" w:rsidRDefault="002B77DC" w:rsidP="009956AA">
            <w:pPr>
              <w:pStyle w:val="CUERPOTEXTOTABLA"/>
              <w:jc w:val="right"/>
            </w:pPr>
            <w:r>
              <w:t>3x1.24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4.20</w:t>
            </w:r>
          </w:p>
          <w:p w:rsidR="002B77DC" w:rsidRDefault="002B77DC" w:rsidP="009956AA">
            <w:pPr>
              <w:pStyle w:val="CUERPOTEXTOTABLA"/>
              <w:jc w:val="right"/>
            </w:pPr>
            <w:r>
              <w:t>3.73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2 -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21x2.51</w:t>
            </w:r>
          </w:p>
          <w:p w:rsidR="002B77DC" w:rsidRDefault="002B77DC" w:rsidP="009956AA">
            <w:pPr>
              <w:pStyle w:val="CUERPOTEXTOTABLA"/>
              <w:jc w:val="right"/>
            </w:pPr>
            <w:r>
              <w:t>21x0.99</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52.71</w:t>
            </w:r>
          </w:p>
          <w:p w:rsidR="002B77DC" w:rsidRDefault="002B77DC" w:rsidP="009956AA">
            <w:pPr>
              <w:pStyle w:val="CUERPOTEXTOTABLA"/>
              <w:jc w:val="right"/>
            </w:pPr>
            <w:r>
              <w:t>20.80</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1 -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5x1.40</w:t>
            </w:r>
          </w:p>
          <w:p w:rsidR="002B77DC" w:rsidRDefault="002B77DC" w:rsidP="009956AA">
            <w:pPr>
              <w:pStyle w:val="CUERPOTEXTOTABLA"/>
              <w:jc w:val="right"/>
            </w:pPr>
            <w:r>
              <w:t>5x1.24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7.00</w:t>
            </w:r>
          </w:p>
          <w:p w:rsidR="002B77DC" w:rsidRDefault="002B77DC" w:rsidP="009956AA">
            <w:pPr>
              <w:pStyle w:val="CUERPOTEXTOTABLA"/>
              <w:jc w:val="right"/>
            </w:pPr>
            <w:r>
              <w:t>6.21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1 -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3x1.40</w:t>
            </w:r>
          </w:p>
          <w:p w:rsidR="002B77DC" w:rsidRDefault="002B77DC" w:rsidP="009956AA">
            <w:pPr>
              <w:pStyle w:val="CUERPOTEXTOTABLA"/>
              <w:jc w:val="right"/>
            </w:pPr>
            <w:r>
              <w:t>3x1.24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4.20</w:t>
            </w:r>
          </w:p>
          <w:p w:rsidR="002B77DC" w:rsidRDefault="002B77DC" w:rsidP="009956AA">
            <w:pPr>
              <w:pStyle w:val="CUERPOTEXTOTABLA"/>
              <w:jc w:val="right"/>
            </w:pPr>
            <w:r>
              <w:t>3.73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1 -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21x2.51</w:t>
            </w:r>
          </w:p>
          <w:p w:rsidR="002B77DC" w:rsidRDefault="002B77DC" w:rsidP="009956AA">
            <w:pPr>
              <w:pStyle w:val="CUERPOTEXTOTABLA"/>
              <w:jc w:val="right"/>
            </w:pPr>
            <w:r>
              <w:t>21x0.99</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52.71</w:t>
            </w:r>
          </w:p>
          <w:p w:rsidR="002B77DC" w:rsidRDefault="002B77DC" w:rsidP="009956AA">
            <w:pPr>
              <w:pStyle w:val="CUERPOTEXTOTABLA"/>
              <w:jc w:val="right"/>
            </w:pPr>
            <w:r>
              <w:t>20.80</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3 -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5x1.40</w:t>
            </w:r>
          </w:p>
          <w:p w:rsidR="002B77DC" w:rsidRDefault="002B77DC" w:rsidP="009956AA">
            <w:pPr>
              <w:pStyle w:val="CUERPOTEXTOTABLA"/>
              <w:jc w:val="right"/>
            </w:pPr>
            <w:r>
              <w:t>5x1.24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7.00</w:t>
            </w:r>
          </w:p>
          <w:p w:rsidR="002B77DC" w:rsidRDefault="002B77DC" w:rsidP="009956AA">
            <w:pPr>
              <w:pStyle w:val="CUERPOTEXTOTABLA"/>
              <w:jc w:val="right"/>
            </w:pPr>
            <w:r>
              <w:t>6.21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3 -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3x1.40</w:t>
            </w:r>
          </w:p>
          <w:p w:rsidR="002B77DC" w:rsidRDefault="002B77DC" w:rsidP="009956AA">
            <w:pPr>
              <w:pStyle w:val="CUERPOTEXTOTABLA"/>
              <w:jc w:val="right"/>
            </w:pPr>
            <w:r>
              <w:t>3x1.24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4.20</w:t>
            </w:r>
          </w:p>
          <w:p w:rsidR="002B77DC" w:rsidRDefault="002B77DC" w:rsidP="009956AA">
            <w:pPr>
              <w:pStyle w:val="CUERPOTEXTOTABLA"/>
              <w:jc w:val="right"/>
            </w:pPr>
            <w:r>
              <w:t>3.73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3 -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21x2.51</w:t>
            </w:r>
          </w:p>
          <w:p w:rsidR="002B77DC" w:rsidRDefault="002B77DC" w:rsidP="009956AA">
            <w:pPr>
              <w:pStyle w:val="CUERPOTEXTOTABLA"/>
              <w:jc w:val="right"/>
            </w:pPr>
            <w:r>
              <w:t>21x0.99</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52.71</w:t>
            </w:r>
          </w:p>
          <w:p w:rsidR="002B77DC" w:rsidRDefault="002B77DC" w:rsidP="009956AA">
            <w:pPr>
              <w:pStyle w:val="CUERPOTEXTOTABLA"/>
              <w:jc w:val="right"/>
            </w:pPr>
            <w:r>
              <w:t>20.80</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Totales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4.98</w:t>
            </w:r>
          </w:p>
          <w:p w:rsidR="002B77DC" w:rsidRDefault="002B77DC" w:rsidP="009956AA">
            <w:pPr>
              <w:pStyle w:val="CUERPOTEXTOTABLA"/>
              <w:jc w:val="right"/>
            </w:pPr>
            <w:r>
              <w:t>1.11</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210.84</w:t>
            </w:r>
          </w:p>
          <w:p w:rsidR="002B77DC" w:rsidRDefault="002B77DC" w:rsidP="009956AA">
            <w:pPr>
              <w:pStyle w:val="CUERPOTEXTOTABLA"/>
              <w:jc w:val="right"/>
            </w:pPr>
            <w:r>
              <w:t>83.20</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56.72</w:t>
            </w:r>
          </w:p>
          <w:p w:rsidR="002B77DC" w:rsidRDefault="002B77DC" w:rsidP="009956AA">
            <w:pPr>
              <w:pStyle w:val="CUERPOTEXTOTABLA"/>
              <w:jc w:val="right"/>
            </w:pPr>
            <w:r>
              <w:t>50.34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34.00</w:t>
            </w:r>
          </w:p>
          <w:p w:rsidR="002B77DC" w:rsidRDefault="002B77DC" w:rsidP="009956AA">
            <w:pPr>
              <w:pStyle w:val="CUERPOTEXTOTABLA"/>
              <w:jc w:val="right"/>
            </w:pPr>
            <w:r>
              <w:t>53.66</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 xml:space="preserve"> </w:t>
            </w:r>
          </w:p>
          <w:p w:rsidR="002B77DC" w:rsidRDefault="002B77DC" w:rsidP="009956AA">
            <w:pPr>
              <w:pStyle w:val="CUERPOTEXTOTABLA"/>
              <w:jc w:val="right"/>
            </w:pPr>
            <w:r>
              <w:t>188.31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lastRenderedPageBreak/>
              <w:t>Total con mermas</w:t>
            </w:r>
          </w:p>
          <w:p w:rsidR="002B77DC" w:rsidRDefault="002B77DC" w:rsidP="009956AA">
            <w:pPr>
              <w:pStyle w:val="CUERPOTEXTOTABLA"/>
            </w:pPr>
            <w:r>
              <w:t>(10.00%)</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5.48</w:t>
            </w:r>
          </w:p>
          <w:p w:rsidR="002B77DC" w:rsidRDefault="002B77DC" w:rsidP="009956AA">
            <w:pPr>
              <w:pStyle w:val="CUERPOTEXTOTABLA"/>
              <w:jc w:val="right"/>
            </w:pPr>
            <w:r>
              <w:t>1.22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231.92</w:t>
            </w:r>
          </w:p>
          <w:p w:rsidR="002B77DC" w:rsidRDefault="002B77DC" w:rsidP="009956AA">
            <w:pPr>
              <w:pStyle w:val="CUERPOTEXTOTABLA"/>
              <w:jc w:val="right"/>
            </w:pPr>
            <w:r>
              <w:t>91.52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62.39</w:t>
            </w:r>
          </w:p>
          <w:p w:rsidR="002B77DC" w:rsidRDefault="002B77DC" w:rsidP="009956AA">
            <w:pPr>
              <w:pStyle w:val="CUERPOTEXTOTABLA"/>
              <w:jc w:val="right"/>
            </w:pPr>
            <w:r>
              <w:t>55.38</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37.40</w:t>
            </w:r>
          </w:p>
          <w:p w:rsidR="002B77DC" w:rsidRDefault="002B77DC" w:rsidP="009956AA">
            <w:pPr>
              <w:pStyle w:val="CUERPOTEXTOTABLA"/>
              <w:jc w:val="right"/>
            </w:pPr>
            <w:r>
              <w:t>59.02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 xml:space="preserve"> </w:t>
            </w:r>
          </w:p>
          <w:p w:rsidR="002B77DC" w:rsidRDefault="002B77DC" w:rsidP="009956AA">
            <w:pPr>
              <w:pStyle w:val="CUERPOTEXTOTABLA"/>
              <w:jc w:val="right"/>
            </w:pPr>
            <w:r>
              <w:t>207.14</w:t>
            </w:r>
          </w:p>
        </w:tc>
      </w:tr>
    </w:tbl>
    <w:p w:rsidR="002B77DC" w:rsidRDefault="002B77DC" w:rsidP="002B77DC">
      <w:pPr>
        <w:spacing w:after="0" w:line="2" w:lineRule="auto"/>
      </w:pPr>
    </w:p>
    <w:tbl>
      <w:tblPr>
        <w:tblW w:w="0" w:type="auto"/>
        <w:tblCellMar>
          <w:top w:w="28" w:type="dxa"/>
          <w:left w:w="28" w:type="dxa"/>
          <w:bottom w:w="28" w:type="dxa"/>
          <w:right w:w="28" w:type="dxa"/>
        </w:tblCellMar>
        <w:tblLook w:val="0000"/>
      </w:tblPr>
      <w:tblGrid>
        <w:gridCol w:w="4102"/>
        <w:gridCol w:w="1240"/>
        <w:gridCol w:w="686"/>
        <w:gridCol w:w="801"/>
        <w:gridCol w:w="686"/>
        <w:gridCol w:w="686"/>
        <w:gridCol w:w="694"/>
      </w:tblGrid>
      <w:tr w:rsidR="002B77DC" w:rsidTr="009956AA">
        <w:trPr>
          <w:tblHeader/>
        </w:trPr>
        <w:tc>
          <w:tcPr>
            <w:tcW w:w="0" w:type="auto"/>
            <w:tcBorders>
              <w:top w:val="single" w:sz="0" w:space="0" w:color="000000"/>
              <w:left w:val="single" w:sz="0" w:space="0" w:color="000000"/>
              <w:bottom w:val="single" w:sz="0" w:space="0" w:color="000000"/>
            </w:tcBorders>
            <w:noWrap/>
          </w:tcPr>
          <w:p w:rsidR="002B77DC" w:rsidRDefault="002B77DC" w:rsidP="009956AA">
            <w:pPr>
              <w:pStyle w:val="CUERPOTEXTOTABLA"/>
            </w:pPr>
            <w:r>
              <w:t>Referencia: P20</w:t>
            </w:r>
          </w:p>
        </w:tc>
        <w:tc>
          <w:tcPr>
            <w:tcW w:w="0" w:type="auto"/>
            <w:tcBorders>
              <w:top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gridSpan w:val="4"/>
            <w:tcBorders>
              <w:top w:val="single" w:sz="0" w:space="0" w:color="000000"/>
              <w:left w:val="single" w:sz="0" w:space="0" w:color="000000"/>
              <w:bottom w:val="single" w:sz="0" w:space="0" w:color="000000"/>
              <w:right w:val="single" w:sz="0" w:space="0" w:color="000000"/>
            </w:tcBorders>
          </w:tcPr>
          <w:p w:rsidR="002B77DC" w:rsidRDefault="002B77DC" w:rsidP="009956AA">
            <w:pPr>
              <w:pStyle w:val="CUERPOTEXTOTABLA"/>
              <w:jc w:val="center"/>
            </w:pPr>
            <w:r>
              <w:t>B 500 S, Ys=1.15</w:t>
            </w:r>
          </w:p>
        </w:tc>
        <w:tc>
          <w:tcPr>
            <w:tcW w:w="0" w:type="auto"/>
            <w:tcBorders>
              <w:top w:val="single" w:sz="0" w:space="0" w:color="000000"/>
              <w:left w:val="single" w:sz="0" w:space="0" w:color="000000"/>
              <w:right w:val="single" w:sz="0" w:space="0" w:color="000000"/>
            </w:tcBorders>
            <w:noWrap/>
          </w:tcPr>
          <w:p w:rsidR="002B77DC" w:rsidRDefault="002B77DC" w:rsidP="009956AA">
            <w:pPr>
              <w:pStyle w:val="CUERPOTEXTOTABLA"/>
              <w:jc w:val="center"/>
            </w:pPr>
            <w:r>
              <w:t>Total</w:t>
            </w:r>
          </w:p>
        </w:tc>
      </w:tr>
      <w:tr w:rsidR="002B77DC" w:rsidTr="009956AA">
        <w:trPr>
          <w:tblHeader/>
        </w:trPr>
        <w:tc>
          <w:tcPr>
            <w:tcW w:w="0" w:type="auto"/>
            <w:tcBorders>
              <w:top w:val="single" w:sz="0" w:space="0" w:color="000000"/>
              <w:left w:val="single" w:sz="0" w:space="0" w:color="000000"/>
              <w:bottom w:val="single" w:sz="0" w:space="0" w:color="000000"/>
            </w:tcBorders>
            <w:noWrap/>
          </w:tcPr>
          <w:p w:rsidR="002B77DC" w:rsidRDefault="002B77DC" w:rsidP="009956AA">
            <w:pPr>
              <w:pStyle w:val="CUERPOTEXTOTABLA"/>
            </w:pPr>
            <w:r>
              <w:t>Nombre de armado</w:t>
            </w:r>
          </w:p>
        </w:tc>
        <w:tc>
          <w:tcPr>
            <w:tcW w:w="0" w:type="auto"/>
            <w:tcBorders>
              <w:top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Ø6</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Ø8</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Ø12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Ø16</w:t>
            </w:r>
          </w:p>
        </w:tc>
        <w:tc>
          <w:tcPr>
            <w:tcW w:w="0" w:type="auto"/>
            <w:tcBorders>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Arranque - Armado longitudinal</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8x1.39</w:t>
            </w:r>
          </w:p>
          <w:p w:rsidR="002B77DC" w:rsidRDefault="002B77DC" w:rsidP="009956AA">
            <w:pPr>
              <w:pStyle w:val="CUERPOTEXTOTABLA"/>
              <w:jc w:val="right"/>
            </w:pPr>
            <w:r>
              <w:t>8x1.23</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11.12</w:t>
            </w:r>
          </w:p>
          <w:p w:rsidR="002B77DC" w:rsidRDefault="002B77DC" w:rsidP="009956AA">
            <w:pPr>
              <w:pStyle w:val="CUERPOTEXTOTABLA"/>
              <w:jc w:val="right"/>
            </w:pPr>
            <w:r>
              <w:t>9.87</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Arranque - Estribos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3x1.66</w:t>
            </w:r>
          </w:p>
          <w:p w:rsidR="002B77DC" w:rsidRDefault="002B77DC" w:rsidP="009956AA">
            <w:pPr>
              <w:pStyle w:val="CUERPOTEXTOTABLA"/>
              <w:jc w:val="right"/>
            </w:pPr>
            <w:r>
              <w:t>3x0.37</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4.98</w:t>
            </w:r>
          </w:p>
          <w:p w:rsidR="002B77DC" w:rsidRDefault="002B77DC" w:rsidP="009956AA">
            <w:pPr>
              <w:pStyle w:val="CUERPOTEXTOTABLA"/>
              <w:jc w:val="right"/>
            </w:pPr>
            <w:r>
              <w:t>1.11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Armado base - Parrilla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8x1.70</w:t>
            </w:r>
          </w:p>
          <w:p w:rsidR="002B77DC" w:rsidRDefault="002B77DC" w:rsidP="009956AA">
            <w:pPr>
              <w:pStyle w:val="CUERPOTEXTOTABLA"/>
              <w:jc w:val="right"/>
            </w:pPr>
            <w:r>
              <w:t>8x2.68</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13.60</w:t>
            </w:r>
          </w:p>
          <w:p w:rsidR="002B77DC" w:rsidRDefault="002B77DC" w:rsidP="009956AA">
            <w:pPr>
              <w:pStyle w:val="CUERPOTEXTOTABLA"/>
              <w:jc w:val="right"/>
            </w:pPr>
            <w:r>
              <w:t>21.47</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Armado base - Parrilla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8x1.70</w:t>
            </w:r>
          </w:p>
          <w:p w:rsidR="002B77DC" w:rsidRDefault="002B77DC" w:rsidP="009956AA">
            <w:pPr>
              <w:pStyle w:val="CUERPOTEXTOTABLA"/>
              <w:jc w:val="right"/>
            </w:pPr>
            <w:r>
              <w:t>8x2.68</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13.60</w:t>
            </w:r>
          </w:p>
          <w:p w:rsidR="002B77DC" w:rsidRDefault="002B77DC" w:rsidP="009956AA">
            <w:pPr>
              <w:pStyle w:val="CUERPOTEXTOTABLA"/>
              <w:jc w:val="right"/>
            </w:pPr>
            <w:r>
              <w:t>21.47</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0 -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5x1.40</w:t>
            </w:r>
          </w:p>
          <w:p w:rsidR="002B77DC" w:rsidRDefault="002B77DC" w:rsidP="009956AA">
            <w:pPr>
              <w:pStyle w:val="CUERPOTEXTOTABLA"/>
              <w:jc w:val="right"/>
            </w:pPr>
            <w:r>
              <w:t>5x1.24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7.00</w:t>
            </w:r>
          </w:p>
          <w:p w:rsidR="002B77DC" w:rsidRDefault="002B77DC" w:rsidP="009956AA">
            <w:pPr>
              <w:pStyle w:val="CUERPOTEXTOTABLA"/>
              <w:jc w:val="right"/>
            </w:pPr>
            <w:r>
              <w:t>6.21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0 -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3x1.40</w:t>
            </w:r>
          </w:p>
          <w:p w:rsidR="002B77DC" w:rsidRDefault="002B77DC" w:rsidP="009956AA">
            <w:pPr>
              <w:pStyle w:val="CUERPOTEXTOTABLA"/>
              <w:jc w:val="right"/>
            </w:pPr>
            <w:r>
              <w:t>3x1.24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4.20</w:t>
            </w:r>
          </w:p>
          <w:p w:rsidR="002B77DC" w:rsidRDefault="002B77DC" w:rsidP="009956AA">
            <w:pPr>
              <w:pStyle w:val="CUERPOTEXTOTABLA"/>
              <w:jc w:val="right"/>
            </w:pPr>
            <w:r>
              <w:t>3.73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0 -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21x2.31</w:t>
            </w:r>
          </w:p>
          <w:p w:rsidR="002B77DC" w:rsidRDefault="002B77DC" w:rsidP="009956AA">
            <w:pPr>
              <w:pStyle w:val="CUERPOTEXTOTABLA"/>
              <w:jc w:val="right"/>
            </w:pPr>
            <w:r>
              <w:t>21x0.91</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48.51</w:t>
            </w:r>
          </w:p>
          <w:p w:rsidR="002B77DC" w:rsidRDefault="002B77DC" w:rsidP="009956AA">
            <w:pPr>
              <w:pStyle w:val="CUERPOTEXTOTABLA"/>
              <w:jc w:val="right"/>
            </w:pPr>
            <w:r>
              <w:t>19.14</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2 -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5x1.40</w:t>
            </w:r>
          </w:p>
          <w:p w:rsidR="002B77DC" w:rsidRDefault="002B77DC" w:rsidP="009956AA">
            <w:pPr>
              <w:pStyle w:val="CUERPOTEXTOTABLA"/>
              <w:jc w:val="right"/>
            </w:pPr>
            <w:r>
              <w:t>5x1.24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7.00</w:t>
            </w:r>
          </w:p>
          <w:p w:rsidR="002B77DC" w:rsidRDefault="002B77DC" w:rsidP="009956AA">
            <w:pPr>
              <w:pStyle w:val="CUERPOTEXTOTABLA"/>
              <w:jc w:val="right"/>
            </w:pPr>
            <w:r>
              <w:t>6.21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2 -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3x1.40</w:t>
            </w:r>
          </w:p>
          <w:p w:rsidR="002B77DC" w:rsidRDefault="002B77DC" w:rsidP="009956AA">
            <w:pPr>
              <w:pStyle w:val="CUERPOTEXTOTABLA"/>
              <w:jc w:val="right"/>
            </w:pPr>
            <w:r>
              <w:t>3x1.24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4.20</w:t>
            </w:r>
          </w:p>
          <w:p w:rsidR="002B77DC" w:rsidRDefault="002B77DC" w:rsidP="009956AA">
            <w:pPr>
              <w:pStyle w:val="CUERPOTEXTOTABLA"/>
              <w:jc w:val="right"/>
            </w:pPr>
            <w:r>
              <w:t>3.73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2 -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21x2.31</w:t>
            </w:r>
          </w:p>
          <w:p w:rsidR="002B77DC" w:rsidRDefault="002B77DC" w:rsidP="009956AA">
            <w:pPr>
              <w:pStyle w:val="CUERPOTEXTOTABLA"/>
              <w:jc w:val="right"/>
            </w:pPr>
            <w:r>
              <w:t>21x0.91</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48.51</w:t>
            </w:r>
          </w:p>
          <w:p w:rsidR="002B77DC" w:rsidRDefault="002B77DC" w:rsidP="009956AA">
            <w:pPr>
              <w:pStyle w:val="CUERPOTEXTOTABLA"/>
              <w:jc w:val="right"/>
            </w:pPr>
            <w:r>
              <w:t>19.14</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1 -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5x1.40</w:t>
            </w:r>
          </w:p>
          <w:p w:rsidR="002B77DC" w:rsidRDefault="002B77DC" w:rsidP="009956AA">
            <w:pPr>
              <w:pStyle w:val="CUERPOTEXTOTABLA"/>
              <w:jc w:val="right"/>
            </w:pPr>
            <w:r>
              <w:t>5x1.24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7.00</w:t>
            </w:r>
          </w:p>
          <w:p w:rsidR="002B77DC" w:rsidRDefault="002B77DC" w:rsidP="009956AA">
            <w:pPr>
              <w:pStyle w:val="CUERPOTEXTOTABLA"/>
              <w:jc w:val="right"/>
            </w:pPr>
            <w:r>
              <w:t>6.21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1 -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3x1.40</w:t>
            </w:r>
          </w:p>
          <w:p w:rsidR="002B77DC" w:rsidRDefault="002B77DC" w:rsidP="009956AA">
            <w:pPr>
              <w:pStyle w:val="CUERPOTEXTOTABLA"/>
              <w:jc w:val="right"/>
            </w:pPr>
            <w:r>
              <w:t>3x1.24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4.20</w:t>
            </w:r>
          </w:p>
          <w:p w:rsidR="002B77DC" w:rsidRDefault="002B77DC" w:rsidP="009956AA">
            <w:pPr>
              <w:pStyle w:val="CUERPOTEXTOTABLA"/>
              <w:jc w:val="right"/>
            </w:pPr>
            <w:r>
              <w:t>3.73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1 -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21x2.31</w:t>
            </w:r>
          </w:p>
          <w:p w:rsidR="002B77DC" w:rsidRDefault="002B77DC" w:rsidP="009956AA">
            <w:pPr>
              <w:pStyle w:val="CUERPOTEXTOTABLA"/>
              <w:jc w:val="right"/>
            </w:pPr>
            <w:r>
              <w:t>21x0.91</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48.51</w:t>
            </w:r>
          </w:p>
          <w:p w:rsidR="002B77DC" w:rsidRDefault="002B77DC" w:rsidP="009956AA">
            <w:pPr>
              <w:pStyle w:val="CUERPOTEXTOTABLA"/>
              <w:jc w:val="right"/>
            </w:pPr>
            <w:r>
              <w:t>19.14</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3 -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5x1.40</w:t>
            </w:r>
          </w:p>
          <w:p w:rsidR="002B77DC" w:rsidRDefault="002B77DC" w:rsidP="009956AA">
            <w:pPr>
              <w:pStyle w:val="CUERPOTEXTOTABLA"/>
              <w:jc w:val="right"/>
            </w:pPr>
            <w:r>
              <w:t>5x1.24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7.00</w:t>
            </w:r>
          </w:p>
          <w:p w:rsidR="002B77DC" w:rsidRDefault="002B77DC" w:rsidP="009956AA">
            <w:pPr>
              <w:pStyle w:val="CUERPOTEXTOTABLA"/>
              <w:jc w:val="right"/>
            </w:pPr>
            <w:r>
              <w:t>6.21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3 -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3x1.40</w:t>
            </w:r>
          </w:p>
          <w:p w:rsidR="002B77DC" w:rsidRDefault="002B77DC" w:rsidP="009956AA">
            <w:pPr>
              <w:pStyle w:val="CUERPOTEXTOTABLA"/>
              <w:jc w:val="right"/>
            </w:pPr>
            <w:r>
              <w:t>3x1.24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4.20</w:t>
            </w:r>
          </w:p>
          <w:p w:rsidR="002B77DC" w:rsidRDefault="002B77DC" w:rsidP="009956AA">
            <w:pPr>
              <w:pStyle w:val="CUERPOTEXTOTABLA"/>
              <w:jc w:val="right"/>
            </w:pPr>
            <w:r>
              <w:t>3.73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3 -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21x2.31</w:t>
            </w:r>
          </w:p>
          <w:p w:rsidR="002B77DC" w:rsidRDefault="002B77DC" w:rsidP="009956AA">
            <w:pPr>
              <w:pStyle w:val="CUERPOTEXTOTABLA"/>
              <w:jc w:val="right"/>
            </w:pPr>
            <w:r>
              <w:t>21x0.91</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48.51</w:t>
            </w:r>
          </w:p>
          <w:p w:rsidR="002B77DC" w:rsidRDefault="002B77DC" w:rsidP="009956AA">
            <w:pPr>
              <w:pStyle w:val="CUERPOTEXTOTABLA"/>
              <w:jc w:val="right"/>
            </w:pPr>
            <w:r>
              <w:t>19.14</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Totales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4.98</w:t>
            </w:r>
          </w:p>
          <w:p w:rsidR="002B77DC" w:rsidRDefault="002B77DC" w:rsidP="009956AA">
            <w:pPr>
              <w:pStyle w:val="CUERPOTEXTOTABLA"/>
              <w:jc w:val="right"/>
            </w:pPr>
            <w:r>
              <w:t>1.11</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194.04</w:t>
            </w:r>
          </w:p>
          <w:p w:rsidR="002B77DC" w:rsidRDefault="002B77DC" w:rsidP="009956AA">
            <w:pPr>
              <w:pStyle w:val="CUERPOTEXTOTABLA"/>
              <w:jc w:val="right"/>
            </w:pPr>
            <w:r>
              <w:t>76.56</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55.92</w:t>
            </w:r>
          </w:p>
          <w:p w:rsidR="002B77DC" w:rsidRDefault="002B77DC" w:rsidP="009956AA">
            <w:pPr>
              <w:pStyle w:val="CUERPOTEXTOTABLA"/>
              <w:jc w:val="right"/>
            </w:pPr>
            <w:r>
              <w:t>49.63</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27.20</w:t>
            </w:r>
          </w:p>
          <w:p w:rsidR="002B77DC" w:rsidRDefault="002B77DC" w:rsidP="009956AA">
            <w:pPr>
              <w:pStyle w:val="CUERPOTEXTOTABLA"/>
              <w:jc w:val="right"/>
            </w:pPr>
            <w:r>
              <w:t>42.94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 xml:space="preserve"> </w:t>
            </w:r>
          </w:p>
          <w:p w:rsidR="002B77DC" w:rsidRDefault="002B77DC" w:rsidP="009956AA">
            <w:pPr>
              <w:pStyle w:val="CUERPOTEXTOTABLA"/>
              <w:jc w:val="right"/>
            </w:pPr>
            <w:r>
              <w:t>170.24</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Total con mermas</w:t>
            </w:r>
          </w:p>
          <w:p w:rsidR="002B77DC" w:rsidRDefault="002B77DC" w:rsidP="009956AA">
            <w:pPr>
              <w:pStyle w:val="CUERPOTEXTOTABLA"/>
            </w:pPr>
            <w:r>
              <w:t>(10.00%)</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5.48</w:t>
            </w:r>
          </w:p>
          <w:p w:rsidR="002B77DC" w:rsidRDefault="002B77DC" w:rsidP="009956AA">
            <w:pPr>
              <w:pStyle w:val="CUERPOTEXTOTABLA"/>
              <w:jc w:val="right"/>
            </w:pPr>
            <w:r>
              <w:t>1.22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213.44</w:t>
            </w:r>
          </w:p>
          <w:p w:rsidR="002B77DC" w:rsidRDefault="002B77DC" w:rsidP="009956AA">
            <w:pPr>
              <w:pStyle w:val="CUERPOTEXTOTABLA"/>
              <w:jc w:val="right"/>
            </w:pPr>
            <w:r>
              <w:t>84.22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61.51</w:t>
            </w:r>
          </w:p>
          <w:p w:rsidR="002B77DC" w:rsidRDefault="002B77DC" w:rsidP="009956AA">
            <w:pPr>
              <w:pStyle w:val="CUERPOTEXTOTABLA"/>
              <w:jc w:val="right"/>
            </w:pPr>
            <w:r>
              <w:t>54.59</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29.92</w:t>
            </w:r>
          </w:p>
          <w:p w:rsidR="002B77DC" w:rsidRDefault="002B77DC" w:rsidP="009956AA">
            <w:pPr>
              <w:pStyle w:val="CUERPOTEXTOTABLA"/>
              <w:jc w:val="right"/>
            </w:pPr>
            <w:r>
              <w:t>47.23</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 xml:space="preserve"> </w:t>
            </w:r>
          </w:p>
          <w:p w:rsidR="002B77DC" w:rsidRDefault="002B77DC" w:rsidP="009956AA">
            <w:pPr>
              <w:pStyle w:val="CUERPOTEXTOTABLA"/>
              <w:jc w:val="right"/>
            </w:pPr>
            <w:r>
              <w:t>187.26</w:t>
            </w:r>
          </w:p>
        </w:tc>
      </w:tr>
    </w:tbl>
    <w:p w:rsidR="002B77DC" w:rsidRDefault="002B77DC" w:rsidP="002B77DC">
      <w:pPr>
        <w:spacing w:after="0" w:line="2" w:lineRule="auto"/>
      </w:pPr>
    </w:p>
    <w:tbl>
      <w:tblPr>
        <w:tblW w:w="0" w:type="auto"/>
        <w:tblCellMar>
          <w:top w:w="28" w:type="dxa"/>
          <w:left w:w="28" w:type="dxa"/>
          <w:bottom w:w="28" w:type="dxa"/>
          <w:right w:w="28" w:type="dxa"/>
        </w:tblCellMar>
        <w:tblLook w:val="0000"/>
      </w:tblPr>
      <w:tblGrid>
        <w:gridCol w:w="4102"/>
        <w:gridCol w:w="1240"/>
        <w:gridCol w:w="686"/>
        <w:gridCol w:w="801"/>
        <w:gridCol w:w="686"/>
        <w:gridCol w:w="801"/>
        <w:gridCol w:w="694"/>
      </w:tblGrid>
      <w:tr w:rsidR="002B77DC" w:rsidTr="009956AA">
        <w:trPr>
          <w:tblHeader/>
        </w:trPr>
        <w:tc>
          <w:tcPr>
            <w:tcW w:w="0" w:type="auto"/>
            <w:tcBorders>
              <w:top w:val="single" w:sz="0" w:space="0" w:color="000000"/>
              <w:left w:val="single" w:sz="0" w:space="0" w:color="000000"/>
              <w:bottom w:val="single" w:sz="0" w:space="0" w:color="000000"/>
            </w:tcBorders>
            <w:noWrap/>
          </w:tcPr>
          <w:p w:rsidR="002B77DC" w:rsidRDefault="002B77DC" w:rsidP="009956AA">
            <w:pPr>
              <w:pStyle w:val="CUERPOTEXTOTABLA"/>
            </w:pPr>
            <w:r>
              <w:t>Referencia: P21</w:t>
            </w:r>
          </w:p>
        </w:tc>
        <w:tc>
          <w:tcPr>
            <w:tcW w:w="0" w:type="auto"/>
            <w:tcBorders>
              <w:top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gridSpan w:val="4"/>
            <w:tcBorders>
              <w:top w:val="single" w:sz="0" w:space="0" w:color="000000"/>
              <w:left w:val="single" w:sz="0" w:space="0" w:color="000000"/>
              <w:bottom w:val="single" w:sz="0" w:space="0" w:color="000000"/>
              <w:right w:val="single" w:sz="0" w:space="0" w:color="000000"/>
            </w:tcBorders>
          </w:tcPr>
          <w:p w:rsidR="002B77DC" w:rsidRDefault="002B77DC" w:rsidP="009956AA">
            <w:pPr>
              <w:pStyle w:val="CUERPOTEXTOTABLA"/>
              <w:jc w:val="center"/>
            </w:pPr>
            <w:r>
              <w:t>B 500 S, Ys=1.15</w:t>
            </w:r>
          </w:p>
        </w:tc>
        <w:tc>
          <w:tcPr>
            <w:tcW w:w="0" w:type="auto"/>
            <w:tcBorders>
              <w:top w:val="single" w:sz="0" w:space="0" w:color="000000"/>
              <w:left w:val="single" w:sz="0" w:space="0" w:color="000000"/>
              <w:right w:val="single" w:sz="0" w:space="0" w:color="000000"/>
            </w:tcBorders>
            <w:noWrap/>
          </w:tcPr>
          <w:p w:rsidR="002B77DC" w:rsidRDefault="002B77DC" w:rsidP="009956AA">
            <w:pPr>
              <w:pStyle w:val="CUERPOTEXTOTABLA"/>
              <w:jc w:val="center"/>
            </w:pPr>
            <w:r>
              <w:t>Total</w:t>
            </w:r>
          </w:p>
        </w:tc>
      </w:tr>
      <w:tr w:rsidR="002B77DC" w:rsidTr="009956AA">
        <w:trPr>
          <w:tblHeader/>
        </w:trPr>
        <w:tc>
          <w:tcPr>
            <w:tcW w:w="0" w:type="auto"/>
            <w:tcBorders>
              <w:top w:val="single" w:sz="0" w:space="0" w:color="000000"/>
              <w:left w:val="single" w:sz="0" w:space="0" w:color="000000"/>
              <w:bottom w:val="single" w:sz="0" w:space="0" w:color="000000"/>
            </w:tcBorders>
            <w:noWrap/>
          </w:tcPr>
          <w:p w:rsidR="002B77DC" w:rsidRDefault="002B77DC" w:rsidP="009956AA">
            <w:pPr>
              <w:pStyle w:val="CUERPOTEXTOTABLA"/>
            </w:pPr>
            <w:r>
              <w:t>Nombre de armado</w:t>
            </w:r>
          </w:p>
        </w:tc>
        <w:tc>
          <w:tcPr>
            <w:tcW w:w="0" w:type="auto"/>
            <w:tcBorders>
              <w:top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Ø6</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Ø8</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Ø12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Ø16</w:t>
            </w:r>
          </w:p>
        </w:tc>
        <w:tc>
          <w:tcPr>
            <w:tcW w:w="0" w:type="auto"/>
            <w:tcBorders>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Arranque - Armado longitudinal</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8x1.89</w:t>
            </w:r>
          </w:p>
          <w:p w:rsidR="002B77DC" w:rsidRDefault="002B77DC" w:rsidP="009956AA">
            <w:pPr>
              <w:pStyle w:val="CUERPOTEXTOTABLA"/>
              <w:jc w:val="right"/>
            </w:pPr>
            <w:r>
              <w:t>8x1.68</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15.12</w:t>
            </w:r>
          </w:p>
          <w:p w:rsidR="002B77DC" w:rsidRDefault="002B77DC" w:rsidP="009956AA">
            <w:pPr>
              <w:pStyle w:val="CUERPOTEXTOTABLA"/>
              <w:jc w:val="right"/>
            </w:pPr>
            <w:r>
              <w:t>13.42</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Arranque - Estribos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3x1.66</w:t>
            </w:r>
          </w:p>
          <w:p w:rsidR="002B77DC" w:rsidRDefault="002B77DC" w:rsidP="009956AA">
            <w:pPr>
              <w:pStyle w:val="CUERPOTEXTOTABLA"/>
              <w:jc w:val="right"/>
            </w:pPr>
            <w:r>
              <w:t>3x0.37</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4.98</w:t>
            </w:r>
          </w:p>
          <w:p w:rsidR="002B77DC" w:rsidRDefault="002B77DC" w:rsidP="009956AA">
            <w:pPr>
              <w:pStyle w:val="CUERPOTEXTOTABLA"/>
              <w:jc w:val="right"/>
            </w:pPr>
            <w:r>
              <w:t>1.11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Armado base - Parrilla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15x1.70</w:t>
            </w:r>
          </w:p>
          <w:p w:rsidR="002B77DC" w:rsidRDefault="002B77DC" w:rsidP="009956AA">
            <w:pPr>
              <w:pStyle w:val="CUERPOTEXTOTABLA"/>
              <w:jc w:val="right"/>
            </w:pPr>
            <w:r>
              <w:t>15x2.68</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25.50</w:t>
            </w:r>
          </w:p>
          <w:p w:rsidR="002B77DC" w:rsidRDefault="002B77DC" w:rsidP="009956AA">
            <w:pPr>
              <w:pStyle w:val="CUERPOTEXTOTABLA"/>
              <w:jc w:val="right"/>
            </w:pPr>
            <w:r>
              <w:t>40.25</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Armado base - Parrilla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15x1.70</w:t>
            </w:r>
          </w:p>
          <w:p w:rsidR="002B77DC" w:rsidRDefault="002B77DC" w:rsidP="009956AA">
            <w:pPr>
              <w:pStyle w:val="CUERPOTEXTOTABLA"/>
              <w:jc w:val="right"/>
            </w:pPr>
            <w:r>
              <w:t>15x2.68</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25.50</w:t>
            </w:r>
          </w:p>
          <w:p w:rsidR="002B77DC" w:rsidRDefault="002B77DC" w:rsidP="009956AA">
            <w:pPr>
              <w:pStyle w:val="CUERPOTEXTOTABLA"/>
              <w:jc w:val="right"/>
            </w:pPr>
            <w:r>
              <w:t>40.25</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0 -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5x1.40</w:t>
            </w:r>
          </w:p>
          <w:p w:rsidR="002B77DC" w:rsidRDefault="002B77DC" w:rsidP="009956AA">
            <w:pPr>
              <w:pStyle w:val="CUERPOTEXTOTABLA"/>
              <w:jc w:val="right"/>
            </w:pPr>
            <w:r>
              <w:t>5x1.24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7.00</w:t>
            </w:r>
          </w:p>
          <w:p w:rsidR="002B77DC" w:rsidRDefault="002B77DC" w:rsidP="009956AA">
            <w:pPr>
              <w:pStyle w:val="CUERPOTEXTOTABLA"/>
              <w:jc w:val="right"/>
            </w:pPr>
            <w:r>
              <w:t>6.21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lastRenderedPageBreak/>
              <w:t>Viga paralela X - Viga 0 -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3x1.40</w:t>
            </w:r>
          </w:p>
          <w:p w:rsidR="002B77DC" w:rsidRDefault="002B77DC" w:rsidP="009956AA">
            <w:pPr>
              <w:pStyle w:val="CUERPOTEXTOTABLA"/>
              <w:jc w:val="right"/>
            </w:pPr>
            <w:r>
              <w:t>3x1.24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4.20</w:t>
            </w:r>
          </w:p>
          <w:p w:rsidR="002B77DC" w:rsidRDefault="002B77DC" w:rsidP="009956AA">
            <w:pPr>
              <w:pStyle w:val="CUERPOTEXTOTABLA"/>
              <w:jc w:val="right"/>
            </w:pPr>
            <w:r>
              <w:t>3.73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0 -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21x3.31</w:t>
            </w:r>
          </w:p>
          <w:p w:rsidR="002B77DC" w:rsidRDefault="002B77DC" w:rsidP="009956AA">
            <w:pPr>
              <w:pStyle w:val="CUERPOTEXTOTABLA"/>
              <w:jc w:val="right"/>
            </w:pPr>
            <w:r>
              <w:t>21x1.31</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69.51</w:t>
            </w:r>
          </w:p>
          <w:p w:rsidR="002B77DC" w:rsidRDefault="002B77DC" w:rsidP="009956AA">
            <w:pPr>
              <w:pStyle w:val="CUERPOTEXTOTABLA"/>
              <w:jc w:val="right"/>
            </w:pPr>
            <w:r>
              <w:t>27.43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2 -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5x1.40</w:t>
            </w:r>
          </w:p>
          <w:p w:rsidR="002B77DC" w:rsidRDefault="002B77DC" w:rsidP="009956AA">
            <w:pPr>
              <w:pStyle w:val="CUERPOTEXTOTABLA"/>
              <w:jc w:val="right"/>
            </w:pPr>
            <w:r>
              <w:t>5x1.24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7.00</w:t>
            </w:r>
          </w:p>
          <w:p w:rsidR="002B77DC" w:rsidRDefault="002B77DC" w:rsidP="009956AA">
            <w:pPr>
              <w:pStyle w:val="CUERPOTEXTOTABLA"/>
              <w:jc w:val="right"/>
            </w:pPr>
            <w:r>
              <w:t>6.21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2 -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3x1.40</w:t>
            </w:r>
          </w:p>
          <w:p w:rsidR="002B77DC" w:rsidRDefault="002B77DC" w:rsidP="009956AA">
            <w:pPr>
              <w:pStyle w:val="CUERPOTEXTOTABLA"/>
              <w:jc w:val="right"/>
            </w:pPr>
            <w:r>
              <w:t>3x1.24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4.20</w:t>
            </w:r>
          </w:p>
          <w:p w:rsidR="002B77DC" w:rsidRDefault="002B77DC" w:rsidP="009956AA">
            <w:pPr>
              <w:pStyle w:val="CUERPOTEXTOTABLA"/>
              <w:jc w:val="right"/>
            </w:pPr>
            <w:r>
              <w:t>3.73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2 -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21x3.31</w:t>
            </w:r>
          </w:p>
          <w:p w:rsidR="002B77DC" w:rsidRDefault="002B77DC" w:rsidP="009956AA">
            <w:pPr>
              <w:pStyle w:val="CUERPOTEXTOTABLA"/>
              <w:jc w:val="right"/>
            </w:pPr>
            <w:r>
              <w:t>21x1.31</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69.51</w:t>
            </w:r>
          </w:p>
          <w:p w:rsidR="002B77DC" w:rsidRDefault="002B77DC" w:rsidP="009956AA">
            <w:pPr>
              <w:pStyle w:val="CUERPOTEXTOTABLA"/>
              <w:jc w:val="right"/>
            </w:pPr>
            <w:r>
              <w:t>27.43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1 -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5x1.40</w:t>
            </w:r>
          </w:p>
          <w:p w:rsidR="002B77DC" w:rsidRDefault="002B77DC" w:rsidP="009956AA">
            <w:pPr>
              <w:pStyle w:val="CUERPOTEXTOTABLA"/>
              <w:jc w:val="right"/>
            </w:pPr>
            <w:r>
              <w:t>5x1.24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7.00</w:t>
            </w:r>
          </w:p>
          <w:p w:rsidR="002B77DC" w:rsidRDefault="002B77DC" w:rsidP="009956AA">
            <w:pPr>
              <w:pStyle w:val="CUERPOTEXTOTABLA"/>
              <w:jc w:val="right"/>
            </w:pPr>
            <w:r>
              <w:t>6.21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1 -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3x1.40</w:t>
            </w:r>
          </w:p>
          <w:p w:rsidR="002B77DC" w:rsidRDefault="002B77DC" w:rsidP="009956AA">
            <w:pPr>
              <w:pStyle w:val="CUERPOTEXTOTABLA"/>
              <w:jc w:val="right"/>
            </w:pPr>
            <w:r>
              <w:t>3x1.24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4.20</w:t>
            </w:r>
          </w:p>
          <w:p w:rsidR="002B77DC" w:rsidRDefault="002B77DC" w:rsidP="009956AA">
            <w:pPr>
              <w:pStyle w:val="CUERPOTEXTOTABLA"/>
              <w:jc w:val="right"/>
            </w:pPr>
            <w:r>
              <w:t>3.73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1 -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21x3.31</w:t>
            </w:r>
          </w:p>
          <w:p w:rsidR="002B77DC" w:rsidRDefault="002B77DC" w:rsidP="009956AA">
            <w:pPr>
              <w:pStyle w:val="CUERPOTEXTOTABLA"/>
              <w:jc w:val="right"/>
            </w:pPr>
            <w:r>
              <w:t>21x1.31</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69.51</w:t>
            </w:r>
          </w:p>
          <w:p w:rsidR="002B77DC" w:rsidRDefault="002B77DC" w:rsidP="009956AA">
            <w:pPr>
              <w:pStyle w:val="CUERPOTEXTOTABLA"/>
              <w:jc w:val="right"/>
            </w:pPr>
            <w:r>
              <w:t>27.43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3 -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5x1.40</w:t>
            </w:r>
          </w:p>
          <w:p w:rsidR="002B77DC" w:rsidRDefault="002B77DC" w:rsidP="009956AA">
            <w:pPr>
              <w:pStyle w:val="CUERPOTEXTOTABLA"/>
              <w:jc w:val="right"/>
            </w:pPr>
            <w:r>
              <w:t>5x1.24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7.00</w:t>
            </w:r>
          </w:p>
          <w:p w:rsidR="002B77DC" w:rsidRDefault="002B77DC" w:rsidP="009956AA">
            <w:pPr>
              <w:pStyle w:val="CUERPOTEXTOTABLA"/>
              <w:jc w:val="right"/>
            </w:pPr>
            <w:r>
              <w:t>6.21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3 -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3x1.40</w:t>
            </w:r>
          </w:p>
          <w:p w:rsidR="002B77DC" w:rsidRDefault="002B77DC" w:rsidP="009956AA">
            <w:pPr>
              <w:pStyle w:val="CUERPOTEXTOTABLA"/>
              <w:jc w:val="right"/>
            </w:pPr>
            <w:r>
              <w:t>3x1.24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4.20</w:t>
            </w:r>
          </w:p>
          <w:p w:rsidR="002B77DC" w:rsidRDefault="002B77DC" w:rsidP="009956AA">
            <w:pPr>
              <w:pStyle w:val="CUERPOTEXTOTABLA"/>
              <w:jc w:val="right"/>
            </w:pPr>
            <w:r>
              <w:t>3.73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3 -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21x3.31</w:t>
            </w:r>
          </w:p>
          <w:p w:rsidR="002B77DC" w:rsidRDefault="002B77DC" w:rsidP="009956AA">
            <w:pPr>
              <w:pStyle w:val="CUERPOTEXTOTABLA"/>
              <w:jc w:val="right"/>
            </w:pPr>
            <w:r>
              <w:t>21x1.31</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69.51</w:t>
            </w:r>
          </w:p>
          <w:p w:rsidR="002B77DC" w:rsidRDefault="002B77DC" w:rsidP="009956AA">
            <w:pPr>
              <w:pStyle w:val="CUERPOTEXTOTABLA"/>
              <w:jc w:val="right"/>
            </w:pPr>
            <w:r>
              <w:t>27.43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Totales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4.98</w:t>
            </w:r>
          </w:p>
          <w:p w:rsidR="002B77DC" w:rsidRDefault="002B77DC" w:rsidP="009956AA">
            <w:pPr>
              <w:pStyle w:val="CUERPOTEXTOTABLA"/>
              <w:jc w:val="right"/>
            </w:pPr>
            <w:r>
              <w:t>1.11</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278.04</w:t>
            </w:r>
          </w:p>
          <w:p w:rsidR="002B77DC" w:rsidRDefault="002B77DC" w:rsidP="009956AA">
            <w:pPr>
              <w:pStyle w:val="CUERPOTEXTOTABLA"/>
              <w:jc w:val="right"/>
            </w:pPr>
            <w:r>
              <w:t>109.72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59.92</w:t>
            </w:r>
          </w:p>
          <w:p w:rsidR="002B77DC" w:rsidRDefault="002B77DC" w:rsidP="009956AA">
            <w:pPr>
              <w:pStyle w:val="CUERPOTEXTOTABLA"/>
              <w:jc w:val="right"/>
            </w:pPr>
            <w:r>
              <w:t>53.18</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51.00</w:t>
            </w:r>
          </w:p>
          <w:p w:rsidR="002B77DC" w:rsidRDefault="002B77DC" w:rsidP="009956AA">
            <w:pPr>
              <w:pStyle w:val="CUERPOTEXTOTABLA"/>
              <w:jc w:val="right"/>
            </w:pPr>
            <w:r>
              <w:t>80.50</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 xml:space="preserve"> </w:t>
            </w:r>
          </w:p>
          <w:p w:rsidR="002B77DC" w:rsidRDefault="002B77DC" w:rsidP="009956AA">
            <w:pPr>
              <w:pStyle w:val="CUERPOTEXTOTABLA"/>
              <w:jc w:val="right"/>
            </w:pPr>
            <w:r>
              <w:t>244.51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Total con mermas</w:t>
            </w:r>
          </w:p>
          <w:p w:rsidR="002B77DC" w:rsidRDefault="002B77DC" w:rsidP="009956AA">
            <w:pPr>
              <w:pStyle w:val="CUERPOTEXTOTABLA"/>
            </w:pPr>
            <w:r>
              <w:t>(10.00%)</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5.48</w:t>
            </w:r>
          </w:p>
          <w:p w:rsidR="002B77DC" w:rsidRDefault="002B77DC" w:rsidP="009956AA">
            <w:pPr>
              <w:pStyle w:val="CUERPOTEXTOTABLA"/>
              <w:jc w:val="right"/>
            </w:pPr>
            <w:r>
              <w:t>1.22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305.84</w:t>
            </w:r>
          </w:p>
          <w:p w:rsidR="002B77DC" w:rsidRDefault="002B77DC" w:rsidP="009956AA">
            <w:pPr>
              <w:pStyle w:val="CUERPOTEXTOTABLA"/>
              <w:jc w:val="right"/>
            </w:pPr>
            <w:r>
              <w:t>120.69</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65.91</w:t>
            </w:r>
          </w:p>
          <w:p w:rsidR="002B77DC" w:rsidRDefault="002B77DC" w:rsidP="009956AA">
            <w:pPr>
              <w:pStyle w:val="CUERPOTEXTOTABLA"/>
              <w:jc w:val="right"/>
            </w:pPr>
            <w:r>
              <w:t>58.50</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56.10</w:t>
            </w:r>
          </w:p>
          <w:p w:rsidR="002B77DC" w:rsidRDefault="002B77DC" w:rsidP="009956AA">
            <w:pPr>
              <w:pStyle w:val="CUERPOTEXTOTABLA"/>
              <w:jc w:val="right"/>
            </w:pPr>
            <w:r>
              <w:t>88.55</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 xml:space="preserve"> </w:t>
            </w:r>
          </w:p>
          <w:p w:rsidR="002B77DC" w:rsidRDefault="002B77DC" w:rsidP="009956AA">
            <w:pPr>
              <w:pStyle w:val="CUERPOTEXTOTABLA"/>
              <w:jc w:val="right"/>
            </w:pPr>
            <w:r>
              <w:t>268.96</w:t>
            </w:r>
          </w:p>
        </w:tc>
      </w:tr>
    </w:tbl>
    <w:p w:rsidR="002B77DC" w:rsidRDefault="002B77DC" w:rsidP="002B77DC">
      <w:pPr>
        <w:spacing w:after="0" w:line="2" w:lineRule="auto"/>
      </w:pPr>
    </w:p>
    <w:tbl>
      <w:tblPr>
        <w:tblW w:w="0" w:type="auto"/>
        <w:tblCellMar>
          <w:top w:w="28" w:type="dxa"/>
          <w:left w:w="28" w:type="dxa"/>
          <w:bottom w:w="28" w:type="dxa"/>
          <w:right w:w="28" w:type="dxa"/>
        </w:tblCellMar>
        <w:tblLook w:val="0000"/>
      </w:tblPr>
      <w:tblGrid>
        <w:gridCol w:w="4102"/>
        <w:gridCol w:w="1240"/>
        <w:gridCol w:w="686"/>
        <w:gridCol w:w="801"/>
        <w:gridCol w:w="694"/>
        <w:gridCol w:w="915"/>
        <w:gridCol w:w="809"/>
      </w:tblGrid>
      <w:tr w:rsidR="002B77DC" w:rsidTr="009956AA">
        <w:trPr>
          <w:tblHeader/>
        </w:trPr>
        <w:tc>
          <w:tcPr>
            <w:tcW w:w="0" w:type="auto"/>
            <w:tcBorders>
              <w:top w:val="single" w:sz="0" w:space="0" w:color="000000"/>
              <w:left w:val="single" w:sz="0" w:space="0" w:color="000000"/>
              <w:bottom w:val="single" w:sz="0" w:space="0" w:color="000000"/>
            </w:tcBorders>
            <w:noWrap/>
          </w:tcPr>
          <w:p w:rsidR="002B77DC" w:rsidRDefault="002B77DC" w:rsidP="009956AA">
            <w:pPr>
              <w:pStyle w:val="CUERPOTEXTOTABLA"/>
            </w:pPr>
            <w:r>
              <w:t>Referencia: P22</w:t>
            </w:r>
          </w:p>
        </w:tc>
        <w:tc>
          <w:tcPr>
            <w:tcW w:w="0" w:type="auto"/>
            <w:tcBorders>
              <w:top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gridSpan w:val="4"/>
            <w:tcBorders>
              <w:top w:val="single" w:sz="0" w:space="0" w:color="000000"/>
              <w:left w:val="single" w:sz="0" w:space="0" w:color="000000"/>
              <w:bottom w:val="single" w:sz="0" w:space="0" w:color="000000"/>
              <w:right w:val="single" w:sz="0" w:space="0" w:color="000000"/>
            </w:tcBorders>
          </w:tcPr>
          <w:p w:rsidR="002B77DC" w:rsidRDefault="002B77DC" w:rsidP="009956AA">
            <w:pPr>
              <w:pStyle w:val="CUERPOTEXTOTABLA"/>
              <w:jc w:val="center"/>
            </w:pPr>
            <w:r>
              <w:t>B 500 S, Ys=1.15</w:t>
            </w:r>
          </w:p>
        </w:tc>
        <w:tc>
          <w:tcPr>
            <w:tcW w:w="0" w:type="auto"/>
            <w:tcBorders>
              <w:top w:val="single" w:sz="0" w:space="0" w:color="000000"/>
              <w:left w:val="single" w:sz="0" w:space="0" w:color="000000"/>
              <w:right w:val="single" w:sz="0" w:space="0" w:color="000000"/>
            </w:tcBorders>
            <w:noWrap/>
          </w:tcPr>
          <w:p w:rsidR="002B77DC" w:rsidRDefault="002B77DC" w:rsidP="009956AA">
            <w:pPr>
              <w:pStyle w:val="CUERPOTEXTOTABLA"/>
              <w:jc w:val="center"/>
            </w:pPr>
            <w:r>
              <w:t>Total</w:t>
            </w:r>
          </w:p>
        </w:tc>
      </w:tr>
      <w:tr w:rsidR="002B77DC" w:rsidTr="009956AA">
        <w:trPr>
          <w:tblHeader/>
        </w:trPr>
        <w:tc>
          <w:tcPr>
            <w:tcW w:w="0" w:type="auto"/>
            <w:tcBorders>
              <w:top w:val="single" w:sz="0" w:space="0" w:color="000000"/>
              <w:left w:val="single" w:sz="0" w:space="0" w:color="000000"/>
              <w:bottom w:val="single" w:sz="0" w:space="0" w:color="000000"/>
            </w:tcBorders>
            <w:noWrap/>
          </w:tcPr>
          <w:p w:rsidR="002B77DC" w:rsidRDefault="002B77DC" w:rsidP="009956AA">
            <w:pPr>
              <w:pStyle w:val="CUERPOTEXTOTABLA"/>
            </w:pPr>
            <w:r>
              <w:t>Nombre de armado</w:t>
            </w:r>
          </w:p>
        </w:tc>
        <w:tc>
          <w:tcPr>
            <w:tcW w:w="0" w:type="auto"/>
            <w:tcBorders>
              <w:top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Ø6</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Ø8</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Ø12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Ø20</w:t>
            </w:r>
          </w:p>
        </w:tc>
        <w:tc>
          <w:tcPr>
            <w:tcW w:w="0" w:type="auto"/>
            <w:tcBorders>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Arranque - Armado longitudinal</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8x2.68</w:t>
            </w:r>
          </w:p>
          <w:p w:rsidR="002B77DC" w:rsidRDefault="002B77DC" w:rsidP="009956AA">
            <w:pPr>
              <w:pStyle w:val="CUERPOTEXTOTABLA"/>
              <w:jc w:val="right"/>
            </w:pPr>
            <w:r>
              <w:t>8x2.38</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21.44</w:t>
            </w:r>
          </w:p>
          <w:p w:rsidR="002B77DC" w:rsidRDefault="002B77DC" w:rsidP="009956AA">
            <w:pPr>
              <w:pStyle w:val="CUERPOTEXTOTABLA"/>
              <w:jc w:val="right"/>
            </w:pPr>
            <w:r>
              <w:t>19.04</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Arranque - Estribos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3x1.66</w:t>
            </w:r>
          </w:p>
          <w:p w:rsidR="002B77DC" w:rsidRDefault="002B77DC" w:rsidP="009956AA">
            <w:pPr>
              <w:pStyle w:val="CUERPOTEXTOTABLA"/>
              <w:jc w:val="right"/>
            </w:pPr>
            <w:r>
              <w:t>3x0.37</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4.98</w:t>
            </w:r>
          </w:p>
          <w:p w:rsidR="002B77DC" w:rsidRDefault="002B77DC" w:rsidP="009956AA">
            <w:pPr>
              <w:pStyle w:val="CUERPOTEXTOTABLA"/>
              <w:jc w:val="right"/>
            </w:pPr>
            <w:r>
              <w:t>1.11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Armado base - Parrilla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21x5.61</w:t>
            </w:r>
          </w:p>
          <w:p w:rsidR="002B77DC" w:rsidRDefault="002B77DC" w:rsidP="009956AA">
            <w:pPr>
              <w:pStyle w:val="CUERPOTEXTOTABLA"/>
              <w:jc w:val="right"/>
            </w:pPr>
            <w:r>
              <w:t>21x13.84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117.81</w:t>
            </w:r>
          </w:p>
          <w:p w:rsidR="002B77DC" w:rsidRDefault="002B77DC" w:rsidP="009956AA">
            <w:pPr>
              <w:pStyle w:val="CUERPOTEXTOTABLA"/>
              <w:jc w:val="right"/>
            </w:pPr>
            <w:r>
              <w:t>290.54</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Armado base - Parrilla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21x5.61</w:t>
            </w:r>
          </w:p>
          <w:p w:rsidR="002B77DC" w:rsidRDefault="002B77DC" w:rsidP="009956AA">
            <w:pPr>
              <w:pStyle w:val="CUERPOTEXTOTABLA"/>
              <w:jc w:val="right"/>
            </w:pPr>
            <w:r>
              <w:t>21x13.84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117.81</w:t>
            </w:r>
          </w:p>
          <w:p w:rsidR="002B77DC" w:rsidRDefault="002B77DC" w:rsidP="009956AA">
            <w:pPr>
              <w:pStyle w:val="CUERPOTEXTOTABLA"/>
              <w:jc w:val="right"/>
            </w:pPr>
            <w:r>
              <w:t>290.54</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Armado base - Armado perimetral</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8x2.19</w:t>
            </w:r>
          </w:p>
          <w:p w:rsidR="002B77DC" w:rsidRDefault="002B77DC" w:rsidP="009956AA">
            <w:pPr>
              <w:pStyle w:val="CUERPOTEXTOTABLA"/>
              <w:jc w:val="right"/>
            </w:pPr>
            <w:r>
              <w:t>8x1.94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17.52</w:t>
            </w:r>
          </w:p>
          <w:p w:rsidR="002B77DC" w:rsidRDefault="002B77DC" w:rsidP="009956AA">
            <w:pPr>
              <w:pStyle w:val="CUERPOTEXTOTABLA"/>
              <w:jc w:val="right"/>
            </w:pPr>
            <w:r>
              <w:t>15.55</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Armado base - Armado perimetral</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8x2.19</w:t>
            </w:r>
          </w:p>
          <w:p w:rsidR="002B77DC" w:rsidRDefault="002B77DC" w:rsidP="009956AA">
            <w:pPr>
              <w:pStyle w:val="CUERPOTEXTOTABLA"/>
              <w:jc w:val="right"/>
            </w:pPr>
            <w:r>
              <w:t>8x1.94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17.52</w:t>
            </w:r>
          </w:p>
          <w:p w:rsidR="002B77DC" w:rsidRDefault="002B77DC" w:rsidP="009956AA">
            <w:pPr>
              <w:pStyle w:val="CUERPOTEXTOTABLA"/>
              <w:jc w:val="right"/>
            </w:pPr>
            <w:r>
              <w:t>15.55</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Armado base - Armado perimetral</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8x2.19</w:t>
            </w:r>
          </w:p>
          <w:p w:rsidR="002B77DC" w:rsidRDefault="002B77DC" w:rsidP="009956AA">
            <w:pPr>
              <w:pStyle w:val="CUERPOTEXTOTABLA"/>
              <w:jc w:val="right"/>
            </w:pPr>
            <w:r>
              <w:t>8x1.94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17.52</w:t>
            </w:r>
          </w:p>
          <w:p w:rsidR="002B77DC" w:rsidRDefault="002B77DC" w:rsidP="009956AA">
            <w:pPr>
              <w:pStyle w:val="CUERPOTEXTOTABLA"/>
              <w:jc w:val="right"/>
            </w:pPr>
            <w:r>
              <w:t>15.55</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Armado base - Armado perimetral</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8x2.19</w:t>
            </w:r>
          </w:p>
          <w:p w:rsidR="002B77DC" w:rsidRDefault="002B77DC" w:rsidP="009956AA">
            <w:pPr>
              <w:pStyle w:val="CUERPOTEXTOTABLA"/>
              <w:jc w:val="right"/>
            </w:pPr>
            <w:r>
              <w:t>8x1.94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17.52</w:t>
            </w:r>
          </w:p>
          <w:p w:rsidR="002B77DC" w:rsidRDefault="002B77DC" w:rsidP="009956AA">
            <w:pPr>
              <w:pStyle w:val="CUERPOTEXTOTABLA"/>
              <w:jc w:val="right"/>
            </w:pPr>
            <w:r>
              <w:t>15.55</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0 -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4x1.60</w:t>
            </w:r>
          </w:p>
          <w:p w:rsidR="002B77DC" w:rsidRDefault="002B77DC" w:rsidP="009956AA">
            <w:pPr>
              <w:pStyle w:val="CUERPOTEXTOTABLA"/>
              <w:jc w:val="right"/>
            </w:pPr>
            <w:r>
              <w:t>4x1.42</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6.40</w:t>
            </w:r>
          </w:p>
          <w:p w:rsidR="002B77DC" w:rsidRDefault="002B77DC" w:rsidP="009956AA">
            <w:pPr>
              <w:pStyle w:val="CUERPOTEXTOTABLA"/>
              <w:jc w:val="right"/>
            </w:pPr>
            <w:r>
              <w:t>5.68</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0 -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3x1.60</w:t>
            </w:r>
          </w:p>
          <w:p w:rsidR="002B77DC" w:rsidRDefault="002B77DC" w:rsidP="009956AA">
            <w:pPr>
              <w:pStyle w:val="CUERPOTEXTOTABLA"/>
              <w:jc w:val="right"/>
            </w:pPr>
            <w:r>
              <w:t>3x1.42</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4.80</w:t>
            </w:r>
          </w:p>
          <w:p w:rsidR="002B77DC" w:rsidRDefault="002B77DC" w:rsidP="009956AA">
            <w:pPr>
              <w:pStyle w:val="CUERPOTEXTOTABLA"/>
              <w:jc w:val="right"/>
            </w:pPr>
            <w:r>
              <w:t>4.26</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0 -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23x4.93</w:t>
            </w:r>
          </w:p>
          <w:p w:rsidR="002B77DC" w:rsidRDefault="002B77DC" w:rsidP="009956AA">
            <w:pPr>
              <w:pStyle w:val="CUERPOTEXTOTABLA"/>
              <w:jc w:val="right"/>
            </w:pPr>
            <w:r>
              <w:t>23x1.95</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113.39</w:t>
            </w:r>
          </w:p>
          <w:p w:rsidR="002B77DC" w:rsidRDefault="002B77DC" w:rsidP="009956AA">
            <w:pPr>
              <w:pStyle w:val="CUERPOTEXTOTABLA"/>
              <w:jc w:val="right"/>
            </w:pPr>
            <w:r>
              <w:t>44.75</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2 -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4x1.60</w:t>
            </w:r>
          </w:p>
          <w:p w:rsidR="002B77DC" w:rsidRDefault="002B77DC" w:rsidP="009956AA">
            <w:pPr>
              <w:pStyle w:val="CUERPOTEXTOTABLA"/>
              <w:jc w:val="right"/>
            </w:pPr>
            <w:r>
              <w:t>4x1.42</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6.40</w:t>
            </w:r>
          </w:p>
          <w:p w:rsidR="002B77DC" w:rsidRDefault="002B77DC" w:rsidP="009956AA">
            <w:pPr>
              <w:pStyle w:val="CUERPOTEXTOTABLA"/>
              <w:jc w:val="right"/>
            </w:pPr>
            <w:r>
              <w:t>5.68</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2 -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3x1.60</w:t>
            </w:r>
          </w:p>
          <w:p w:rsidR="002B77DC" w:rsidRDefault="002B77DC" w:rsidP="009956AA">
            <w:pPr>
              <w:pStyle w:val="CUERPOTEXTOTABLA"/>
              <w:jc w:val="right"/>
            </w:pPr>
            <w:r>
              <w:t>3x1.42</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4.80</w:t>
            </w:r>
          </w:p>
          <w:p w:rsidR="002B77DC" w:rsidRDefault="002B77DC" w:rsidP="009956AA">
            <w:pPr>
              <w:pStyle w:val="CUERPOTEXTOTABLA"/>
              <w:jc w:val="right"/>
            </w:pPr>
            <w:r>
              <w:t>4.26</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lastRenderedPageBreak/>
              <w:t>Viga paralela X - Viga 2 -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23x4.93</w:t>
            </w:r>
          </w:p>
          <w:p w:rsidR="002B77DC" w:rsidRDefault="002B77DC" w:rsidP="009956AA">
            <w:pPr>
              <w:pStyle w:val="CUERPOTEXTOTABLA"/>
              <w:jc w:val="right"/>
            </w:pPr>
            <w:r>
              <w:t>23x1.95</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113.39</w:t>
            </w:r>
          </w:p>
          <w:p w:rsidR="002B77DC" w:rsidRDefault="002B77DC" w:rsidP="009956AA">
            <w:pPr>
              <w:pStyle w:val="CUERPOTEXTOTABLA"/>
              <w:jc w:val="right"/>
            </w:pPr>
            <w:r>
              <w:t>44.75</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1 -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4x1.60</w:t>
            </w:r>
          </w:p>
          <w:p w:rsidR="002B77DC" w:rsidRDefault="002B77DC" w:rsidP="009956AA">
            <w:pPr>
              <w:pStyle w:val="CUERPOTEXTOTABLA"/>
              <w:jc w:val="right"/>
            </w:pPr>
            <w:r>
              <w:t>4x1.42</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6.40</w:t>
            </w:r>
          </w:p>
          <w:p w:rsidR="002B77DC" w:rsidRDefault="002B77DC" w:rsidP="009956AA">
            <w:pPr>
              <w:pStyle w:val="CUERPOTEXTOTABLA"/>
              <w:jc w:val="right"/>
            </w:pPr>
            <w:r>
              <w:t>5.68</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1 -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3x1.60</w:t>
            </w:r>
          </w:p>
          <w:p w:rsidR="002B77DC" w:rsidRDefault="002B77DC" w:rsidP="009956AA">
            <w:pPr>
              <w:pStyle w:val="CUERPOTEXTOTABLA"/>
              <w:jc w:val="right"/>
            </w:pPr>
            <w:r>
              <w:t>3x1.42</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4.80</w:t>
            </w:r>
          </w:p>
          <w:p w:rsidR="002B77DC" w:rsidRDefault="002B77DC" w:rsidP="009956AA">
            <w:pPr>
              <w:pStyle w:val="CUERPOTEXTOTABLA"/>
              <w:jc w:val="right"/>
            </w:pPr>
            <w:r>
              <w:t>4.26</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1 -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23x4.93</w:t>
            </w:r>
          </w:p>
          <w:p w:rsidR="002B77DC" w:rsidRDefault="002B77DC" w:rsidP="009956AA">
            <w:pPr>
              <w:pStyle w:val="CUERPOTEXTOTABLA"/>
              <w:jc w:val="right"/>
            </w:pPr>
            <w:r>
              <w:t>23x1.95</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113.39</w:t>
            </w:r>
          </w:p>
          <w:p w:rsidR="002B77DC" w:rsidRDefault="002B77DC" w:rsidP="009956AA">
            <w:pPr>
              <w:pStyle w:val="CUERPOTEXTOTABLA"/>
              <w:jc w:val="right"/>
            </w:pPr>
            <w:r>
              <w:t>44.75</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3 -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4x1.60</w:t>
            </w:r>
          </w:p>
          <w:p w:rsidR="002B77DC" w:rsidRDefault="002B77DC" w:rsidP="009956AA">
            <w:pPr>
              <w:pStyle w:val="CUERPOTEXTOTABLA"/>
              <w:jc w:val="right"/>
            </w:pPr>
            <w:r>
              <w:t>4x1.42</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6.40</w:t>
            </w:r>
          </w:p>
          <w:p w:rsidR="002B77DC" w:rsidRDefault="002B77DC" w:rsidP="009956AA">
            <w:pPr>
              <w:pStyle w:val="CUERPOTEXTOTABLA"/>
              <w:jc w:val="right"/>
            </w:pPr>
            <w:r>
              <w:t>5.68</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3 -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3x1.60</w:t>
            </w:r>
          </w:p>
          <w:p w:rsidR="002B77DC" w:rsidRDefault="002B77DC" w:rsidP="009956AA">
            <w:pPr>
              <w:pStyle w:val="CUERPOTEXTOTABLA"/>
              <w:jc w:val="right"/>
            </w:pPr>
            <w:r>
              <w:t>3x1.42</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4.80</w:t>
            </w:r>
          </w:p>
          <w:p w:rsidR="002B77DC" w:rsidRDefault="002B77DC" w:rsidP="009956AA">
            <w:pPr>
              <w:pStyle w:val="CUERPOTEXTOTABLA"/>
              <w:jc w:val="right"/>
            </w:pPr>
            <w:r>
              <w:t>4.26</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3 -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23x4.93</w:t>
            </w:r>
          </w:p>
          <w:p w:rsidR="002B77DC" w:rsidRDefault="002B77DC" w:rsidP="009956AA">
            <w:pPr>
              <w:pStyle w:val="CUERPOTEXTOTABLA"/>
              <w:jc w:val="right"/>
            </w:pPr>
            <w:r>
              <w:t>23x1.95</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113.39</w:t>
            </w:r>
          </w:p>
          <w:p w:rsidR="002B77DC" w:rsidRDefault="002B77DC" w:rsidP="009956AA">
            <w:pPr>
              <w:pStyle w:val="CUERPOTEXTOTABLA"/>
              <w:jc w:val="right"/>
            </w:pPr>
            <w:r>
              <w:t>44.75</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diagonal - Viga 0 -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4x1.89</w:t>
            </w:r>
          </w:p>
          <w:p w:rsidR="002B77DC" w:rsidRDefault="002B77DC" w:rsidP="009956AA">
            <w:pPr>
              <w:pStyle w:val="CUERPOTEXTOTABLA"/>
              <w:jc w:val="right"/>
            </w:pPr>
            <w:r>
              <w:t>4x1.68</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7.56</w:t>
            </w:r>
          </w:p>
          <w:p w:rsidR="002B77DC" w:rsidRDefault="002B77DC" w:rsidP="009956AA">
            <w:pPr>
              <w:pStyle w:val="CUERPOTEXTOTABLA"/>
              <w:jc w:val="right"/>
            </w:pPr>
            <w:r>
              <w:t>6.71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diagonal - Viga 0 -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3x1.89</w:t>
            </w:r>
          </w:p>
          <w:p w:rsidR="002B77DC" w:rsidRDefault="002B77DC" w:rsidP="009956AA">
            <w:pPr>
              <w:pStyle w:val="CUERPOTEXTOTABLA"/>
              <w:jc w:val="right"/>
            </w:pPr>
            <w:r>
              <w:t>3x1.68</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5.67</w:t>
            </w:r>
          </w:p>
          <w:p w:rsidR="002B77DC" w:rsidRDefault="002B77DC" w:rsidP="009956AA">
            <w:pPr>
              <w:pStyle w:val="CUERPOTEXTOTABLA"/>
              <w:jc w:val="right"/>
            </w:pPr>
            <w:r>
              <w:t>5.03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diagonal - Viga 0 -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30x4.93</w:t>
            </w:r>
          </w:p>
          <w:p w:rsidR="002B77DC" w:rsidRDefault="002B77DC" w:rsidP="009956AA">
            <w:pPr>
              <w:pStyle w:val="CUERPOTEXTOTABLA"/>
              <w:jc w:val="right"/>
            </w:pPr>
            <w:r>
              <w:t>30x1.95</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147.90</w:t>
            </w:r>
          </w:p>
          <w:p w:rsidR="002B77DC" w:rsidRDefault="002B77DC" w:rsidP="009956AA">
            <w:pPr>
              <w:pStyle w:val="CUERPOTEXTOTABLA"/>
              <w:jc w:val="right"/>
            </w:pPr>
            <w:r>
              <w:t>58.36</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diagonal - Viga 1 -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4x1.89</w:t>
            </w:r>
          </w:p>
          <w:p w:rsidR="002B77DC" w:rsidRDefault="002B77DC" w:rsidP="009956AA">
            <w:pPr>
              <w:pStyle w:val="CUERPOTEXTOTABLA"/>
              <w:jc w:val="right"/>
            </w:pPr>
            <w:r>
              <w:t>4x1.68</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7.56</w:t>
            </w:r>
          </w:p>
          <w:p w:rsidR="002B77DC" w:rsidRDefault="002B77DC" w:rsidP="009956AA">
            <w:pPr>
              <w:pStyle w:val="CUERPOTEXTOTABLA"/>
              <w:jc w:val="right"/>
            </w:pPr>
            <w:r>
              <w:t>6.71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diagonal - Viga 1 -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3x1.89</w:t>
            </w:r>
          </w:p>
          <w:p w:rsidR="002B77DC" w:rsidRDefault="002B77DC" w:rsidP="009956AA">
            <w:pPr>
              <w:pStyle w:val="CUERPOTEXTOTABLA"/>
              <w:jc w:val="right"/>
            </w:pPr>
            <w:r>
              <w:t>3x1.68</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5.67</w:t>
            </w:r>
          </w:p>
          <w:p w:rsidR="002B77DC" w:rsidRDefault="002B77DC" w:rsidP="009956AA">
            <w:pPr>
              <w:pStyle w:val="CUERPOTEXTOTABLA"/>
              <w:jc w:val="right"/>
            </w:pPr>
            <w:r>
              <w:t>5.03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diagonal - Viga 1 -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30x4.93</w:t>
            </w:r>
          </w:p>
          <w:p w:rsidR="002B77DC" w:rsidRDefault="002B77DC" w:rsidP="009956AA">
            <w:pPr>
              <w:pStyle w:val="CUERPOTEXTOTABLA"/>
              <w:jc w:val="right"/>
            </w:pPr>
            <w:r>
              <w:t>30x1.95</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147.90</w:t>
            </w:r>
          </w:p>
          <w:p w:rsidR="002B77DC" w:rsidRDefault="002B77DC" w:rsidP="009956AA">
            <w:pPr>
              <w:pStyle w:val="CUERPOTEXTOTABLA"/>
              <w:jc w:val="right"/>
            </w:pPr>
            <w:r>
              <w:t>58.36</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Totales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4.98</w:t>
            </w:r>
          </w:p>
          <w:p w:rsidR="002B77DC" w:rsidRDefault="002B77DC" w:rsidP="009956AA">
            <w:pPr>
              <w:pStyle w:val="CUERPOTEXTOTABLA"/>
              <w:jc w:val="right"/>
            </w:pPr>
            <w:r>
              <w:t>1.11</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749.36</w:t>
            </w:r>
          </w:p>
          <w:p w:rsidR="002B77DC" w:rsidRDefault="002B77DC" w:rsidP="009956AA">
            <w:pPr>
              <w:pStyle w:val="CUERPOTEXTOTABLA"/>
              <w:jc w:val="right"/>
            </w:pPr>
            <w:r>
              <w:t>295.72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162.78</w:t>
            </w:r>
          </w:p>
          <w:p w:rsidR="002B77DC" w:rsidRDefault="002B77DC" w:rsidP="009956AA">
            <w:pPr>
              <w:pStyle w:val="CUERPOTEXTOTABLA"/>
              <w:jc w:val="right"/>
            </w:pPr>
            <w:r>
              <w:t>144.48</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235.62</w:t>
            </w:r>
          </w:p>
          <w:p w:rsidR="002B77DC" w:rsidRDefault="002B77DC" w:rsidP="009956AA">
            <w:pPr>
              <w:pStyle w:val="CUERPOTEXTOTABLA"/>
              <w:jc w:val="right"/>
            </w:pPr>
            <w:r>
              <w:t>581.08</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 xml:space="preserve"> </w:t>
            </w:r>
          </w:p>
          <w:p w:rsidR="002B77DC" w:rsidRDefault="002B77DC" w:rsidP="009956AA">
            <w:pPr>
              <w:pStyle w:val="CUERPOTEXTOTABLA"/>
              <w:jc w:val="right"/>
            </w:pPr>
            <w:r>
              <w:t>1022.39</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Total con mermas</w:t>
            </w:r>
          </w:p>
          <w:p w:rsidR="002B77DC" w:rsidRDefault="002B77DC" w:rsidP="009956AA">
            <w:pPr>
              <w:pStyle w:val="CUERPOTEXTOTABLA"/>
            </w:pPr>
            <w:r>
              <w:t>(10.00%)</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5.48</w:t>
            </w:r>
          </w:p>
          <w:p w:rsidR="002B77DC" w:rsidRDefault="002B77DC" w:rsidP="009956AA">
            <w:pPr>
              <w:pStyle w:val="CUERPOTEXTOTABLA"/>
              <w:jc w:val="right"/>
            </w:pPr>
            <w:r>
              <w:t>1.22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824.30</w:t>
            </w:r>
          </w:p>
          <w:p w:rsidR="002B77DC" w:rsidRDefault="002B77DC" w:rsidP="009956AA">
            <w:pPr>
              <w:pStyle w:val="CUERPOTEXTOTABLA"/>
              <w:jc w:val="right"/>
            </w:pPr>
            <w:r>
              <w:t>325.29</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179.06</w:t>
            </w:r>
          </w:p>
          <w:p w:rsidR="002B77DC" w:rsidRDefault="002B77DC" w:rsidP="009956AA">
            <w:pPr>
              <w:pStyle w:val="CUERPOTEXTOTABLA"/>
              <w:jc w:val="right"/>
            </w:pPr>
            <w:r>
              <w:t>158.93</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259.18</w:t>
            </w:r>
          </w:p>
          <w:p w:rsidR="002B77DC" w:rsidRDefault="002B77DC" w:rsidP="009956AA">
            <w:pPr>
              <w:pStyle w:val="CUERPOTEXTOTABLA"/>
              <w:jc w:val="right"/>
            </w:pPr>
            <w:r>
              <w:t>639.19</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 xml:space="preserve"> </w:t>
            </w:r>
          </w:p>
          <w:p w:rsidR="002B77DC" w:rsidRDefault="002B77DC" w:rsidP="009956AA">
            <w:pPr>
              <w:pStyle w:val="CUERPOTEXTOTABLA"/>
              <w:jc w:val="right"/>
            </w:pPr>
            <w:r>
              <w:t>1124.63</w:t>
            </w:r>
          </w:p>
        </w:tc>
      </w:tr>
    </w:tbl>
    <w:p w:rsidR="002B77DC" w:rsidRDefault="002B77DC" w:rsidP="002B77DC">
      <w:pPr>
        <w:spacing w:after="0" w:line="2" w:lineRule="auto"/>
      </w:pPr>
    </w:p>
    <w:tbl>
      <w:tblPr>
        <w:tblW w:w="0" w:type="auto"/>
        <w:tblCellMar>
          <w:top w:w="28" w:type="dxa"/>
          <w:left w:w="28" w:type="dxa"/>
          <w:bottom w:w="28" w:type="dxa"/>
          <w:right w:w="28" w:type="dxa"/>
        </w:tblCellMar>
        <w:tblLook w:val="0000"/>
      </w:tblPr>
      <w:tblGrid>
        <w:gridCol w:w="4102"/>
        <w:gridCol w:w="1240"/>
        <w:gridCol w:w="686"/>
        <w:gridCol w:w="801"/>
        <w:gridCol w:w="694"/>
        <w:gridCol w:w="915"/>
        <w:gridCol w:w="694"/>
      </w:tblGrid>
      <w:tr w:rsidR="002B77DC" w:rsidTr="009956AA">
        <w:trPr>
          <w:tblHeader/>
        </w:trPr>
        <w:tc>
          <w:tcPr>
            <w:tcW w:w="0" w:type="auto"/>
            <w:tcBorders>
              <w:top w:val="single" w:sz="0" w:space="0" w:color="000000"/>
              <w:left w:val="single" w:sz="0" w:space="0" w:color="000000"/>
              <w:bottom w:val="single" w:sz="0" w:space="0" w:color="000000"/>
            </w:tcBorders>
            <w:noWrap/>
          </w:tcPr>
          <w:p w:rsidR="002B77DC" w:rsidRDefault="002B77DC" w:rsidP="009956AA">
            <w:pPr>
              <w:pStyle w:val="CUERPOTEXTOTABLA"/>
            </w:pPr>
            <w:r>
              <w:t>Referencia: P23</w:t>
            </w:r>
          </w:p>
        </w:tc>
        <w:tc>
          <w:tcPr>
            <w:tcW w:w="0" w:type="auto"/>
            <w:tcBorders>
              <w:top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gridSpan w:val="4"/>
            <w:tcBorders>
              <w:top w:val="single" w:sz="0" w:space="0" w:color="000000"/>
              <w:left w:val="single" w:sz="0" w:space="0" w:color="000000"/>
              <w:bottom w:val="single" w:sz="0" w:space="0" w:color="000000"/>
              <w:right w:val="single" w:sz="0" w:space="0" w:color="000000"/>
            </w:tcBorders>
          </w:tcPr>
          <w:p w:rsidR="002B77DC" w:rsidRDefault="002B77DC" w:rsidP="009956AA">
            <w:pPr>
              <w:pStyle w:val="CUERPOTEXTOTABLA"/>
              <w:jc w:val="center"/>
            </w:pPr>
            <w:r>
              <w:t>B 500 S, Ys=1.15</w:t>
            </w:r>
          </w:p>
        </w:tc>
        <w:tc>
          <w:tcPr>
            <w:tcW w:w="0" w:type="auto"/>
            <w:tcBorders>
              <w:top w:val="single" w:sz="0" w:space="0" w:color="000000"/>
              <w:left w:val="single" w:sz="0" w:space="0" w:color="000000"/>
              <w:right w:val="single" w:sz="0" w:space="0" w:color="000000"/>
            </w:tcBorders>
            <w:noWrap/>
          </w:tcPr>
          <w:p w:rsidR="002B77DC" w:rsidRDefault="002B77DC" w:rsidP="009956AA">
            <w:pPr>
              <w:pStyle w:val="CUERPOTEXTOTABLA"/>
              <w:jc w:val="center"/>
            </w:pPr>
            <w:r>
              <w:t>Total</w:t>
            </w:r>
          </w:p>
        </w:tc>
      </w:tr>
      <w:tr w:rsidR="002B77DC" w:rsidTr="009956AA">
        <w:trPr>
          <w:tblHeader/>
        </w:trPr>
        <w:tc>
          <w:tcPr>
            <w:tcW w:w="0" w:type="auto"/>
            <w:tcBorders>
              <w:top w:val="single" w:sz="0" w:space="0" w:color="000000"/>
              <w:left w:val="single" w:sz="0" w:space="0" w:color="000000"/>
              <w:bottom w:val="single" w:sz="0" w:space="0" w:color="000000"/>
            </w:tcBorders>
            <w:noWrap/>
          </w:tcPr>
          <w:p w:rsidR="002B77DC" w:rsidRDefault="002B77DC" w:rsidP="009956AA">
            <w:pPr>
              <w:pStyle w:val="CUERPOTEXTOTABLA"/>
            </w:pPr>
            <w:r>
              <w:t>Nombre de armado</w:t>
            </w:r>
          </w:p>
        </w:tc>
        <w:tc>
          <w:tcPr>
            <w:tcW w:w="0" w:type="auto"/>
            <w:tcBorders>
              <w:top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Ø6</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Ø8</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Ø12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Ø20</w:t>
            </w:r>
          </w:p>
        </w:tc>
        <w:tc>
          <w:tcPr>
            <w:tcW w:w="0" w:type="auto"/>
            <w:tcBorders>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Arranque - Armado longitudinal</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8x2.38</w:t>
            </w:r>
          </w:p>
          <w:p w:rsidR="002B77DC" w:rsidRDefault="002B77DC" w:rsidP="009956AA">
            <w:pPr>
              <w:pStyle w:val="CUERPOTEXTOTABLA"/>
              <w:jc w:val="right"/>
            </w:pPr>
            <w:r>
              <w:t>8x2.11</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19.04</w:t>
            </w:r>
          </w:p>
          <w:p w:rsidR="002B77DC" w:rsidRDefault="002B77DC" w:rsidP="009956AA">
            <w:pPr>
              <w:pStyle w:val="CUERPOTEXTOTABLA"/>
              <w:jc w:val="right"/>
            </w:pPr>
            <w:r>
              <w:t>16.90</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Arranque - Estribos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3x1.66</w:t>
            </w:r>
          </w:p>
          <w:p w:rsidR="002B77DC" w:rsidRDefault="002B77DC" w:rsidP="009956AA">
            <w:pPr>
              <w:pStyle w:val="CUERPOTEXTOTABLA"/>
              <w:jc w:val="right"/>
            </w:pPr>
            <w:r>
              <w:t>3x0.37</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4.98</w:t>
            </w:r>
          </w:p>
          <w:p w:rsidR="002B77DC" w:rsidRDefault="002B77DC" w:rsidP="009956AA">
            <w:pPr>
              <w:pStyle w:val="CUERPOTEXTOTABLA"/>
              <w:jc w:val="right"/>
            </w:pPr>
            <w:r>
              <w:t>1.11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Armado base - Parrilla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17x5.01</w:t>
            </w:r>
          </w:p>
          <w:p w:rsidR="002B77DC" w:rsidRDefault="002B77DC" w:rsidP="009956AA">
            <w:pPr>
              <w:pStyle w:val="CUERPOTEXTOTABLA"/>
              <w:jc w:val="right"/>
            </w:pPr>
            <w:r>
              <w:t>17x12.36</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85.17</w:t>
            </w:r>
          </w:p>
          <w:p w:rsidR="002B77DC" w:rsidRDefault="002B77DC" w:rsidP="009956AA">
            <w:pPr>
              <w:pStyle w:val="CUERPOTEXTOTABLA"/>
              <w:jc w:val="right"/>
            </w:pPr>
            <w:r>
              <w:t>210.04</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Armado base - Parrilla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17x5.01</w:t>
            </w:r>
          </w:p>
          <w:p w:rsidR="002B77DC" w:rsidRDefault="002B77DC" w:rsidP="009956AA">
            <w:pPr>
              <w:pStyle w:val="CUERPOTEXTOTABLA"/>
              <w:jc w:val="right"/>
            </w:pPr>
            <w:r>
              <w:t>17x12.36</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85.17</w:t>
            </w:r>
          </w:p>
          <w:p w:rsidR="002B77DC" w:rsidRDefault="002B77DC" w:rsidP="009956AA">
            <w:pPr>
              <w:pStyle w:val="CUERPOTEXTOTABLA"/>
              <w:jc w:val="right"/>
            </w:pPr>
            <w:r>
              <w:t>210.04</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Armado base - Armado perimetral</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7x2.19</w:t>
            </w:r>
          </w:p>
          <w:p w:rsidR="002B77DC" w:rsidRDefault="002B77DC" w:rsidP="009956AA">
            <w:pPr>
              <w:pStyle w:val="CUERPOTEXTOTABLA"/>
              <w:jc w:val="right"/>
            </w:pPr>
            <w:r>
              <w:t>7x1.94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15.33</w:t>
            </w:r>
          </w:p>
          <w:p w:rsidR="002B77DC" w:rsidRDefault="002B77DC" w:rsidP="009956AA">
            <w:pPr>
              <w:pStyle w:val="CUERPOTEXTOTABLA"/>
              <w:jc w:val="right"/>
            </w:pPr>
            <w:r>
              <w:t>13.61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Armado base - Armado perimetral</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7x2.19</w:t>
            </w:r>
          </w:p>
          <w:p w:rsidR="002B77DC" w:rsidRDefault="002B77DC" w:rsidP="009956AA">
            <w:pPr>
              <w:pStyle w:val="CUERPOTEXTOTABLA"/>
              <w:jc w:val="right"/>
            </w:pPr>
            <w:r>
              <w:t>7x1.94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15.33</w:t>
            </w:r>
          </w:p>
          <w:p w:rsidR="002B77DC" w:rsidRDefault="002B77DC" w:rsidP="009956AA">
            <w:pPr>
              <w:pStyle w:val="CUERPOTEXTOTABLA"/>
              <w:jc w:val="right"/>
            </w:pPr>
            <w:r>
              <w:t>13.61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Armado base - Armado perimetral</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7x2.19</w:t>
            </w:r>
          </w:p>
          <w:p w:rsidR="002B77DC" w:rsidRDefault="002B77DC" w:rsidP="009956AA">
            <w:pPr>
              <w:pStyle w:val="CUERPOTEXTOTABLA"/>
              <w:jc w:val="right"/>
            </w:pPr>
            <w:r>
              <w:t>7x1.94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15.33</w:t>
            </w:r>
          </w:p>
          <w:p w:rsidR="002B77DC" w:rsidRDefault="002B77DC" w:rsidP="009956AA">
            <w:pPr>
              <w:pStyle w:val="CUERPOTEXTOTABLA"/>
              <w:jc w:val="right"/>
            </w:pPr>
            <w:r>
              <w:t>13.61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Armado base - Armado perimetral</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7x2.19</w:t>
            </w:r>
          </w:p>
          <w:p w:rsidR="002B77DC" w:rsidRDefault="002B77DC" w:rsidP="009956AA">
            <w:pPr>
              <w:pStyle w:val="CUERPOTEXTOTABLA"/>
              <w:jc w:val="right"/>
            </w:pPr>
            <w:r>
              <w:t>7x1.94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15.33</w:t>
            </w:r>
          </w:p>
          <w:p w:rsidR="002B77DC" w:rsidRDefault="002B77DC" w:rsidP="009956AA">
            <w:pPr>
              <w:pStyle w:val="CUERPOTEXTOTABLA"/>
              <w:jc w:val="right"/>
            </w:pPr>
            <w:r>
              <w:t>13.61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0 -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5x1.60</w:t>
            </w:r>
          </w:p>
          <w:p w:rsidR="002B77DC" w:rsidRDefault="002B77DC" w:rsidP="009956AA">
            <w:pPr>
              <w:pStyle w:val="CUERPOTEXTOTABLA"/>
              <w:jc w:val="right"/>
            </w:pPr>
            <w:r>
              <w:t>5x1.42</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8.00</w:t>
            </w:r>
          </w:p>
          <w:p w:rsidR="002B77DC" w:rsidRDefault="002B77DC" w:rsidP="009956AA">
            <w:pPr>
              <w:pStyle w:val="CUERPOTEXTOTABLA"/>
              <w:jc w:val="right"/>
            </w:pPr>
            <w:r>
              <w:t>7.10</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0 -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3x1.60</w:t>
            </w:r>
          </w:p>
          <w:p w:rsidR="002B77DC" w:rsidRDefault="002B77DC" w:rsidP="009956AA">
            <w:pPr>
              <w:pStyle w:val="CUERPOTEXTOTABLA"/>
              <w:jc w:val="right"/>
            </w:pPr>
            <w:r>
              <w:t>3x1.42</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4.80</w:t>
            </w:r>
          </w:p>
          <w:p w:rsidR="002B77DC" w:rsidRDefault="002B77DC" w:rsidP="009956AA">
            <w:pPr>
              <w:pStyle w:val="CUERPOTEXTOTABLA"/>
              <w:jc w:val="right"/>
            </w:pPr>
            <w:r>
              <w:t>4.26</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0 -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23x4.33</w:t>
            </w:r>
          </w:p>
          <w:p w:rsidR="002B77DC" w:rsidRDefault="002B77DC" w:rsidP="009956AA">
            <w:pPr>
              <w:pStyle w:val="CUERPOTEXTOTABLA"/>
              <w:jc w:val="right"/>
            </w:pPr>
            <w:r>
              <w:t>23x1.71</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99.59</w:t>
            </w:r>
          </w:p>
          <w:p w:rsidR="002B77DC" w:rsidRDefault="002B77DC" w:rsidP="009956AA">
            <w:pPr>
              <w:pStyle w:val="CUERPOTEXTOTABLA"/>
              <w:jc w:val="right"/>
            </w:pPr>
            <w:r>
              <w:t>39.30</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lastRenderedPageBreak/>
              <w:t>Viga paralela X - Viga 2 -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5x1.60</w:t>
            </w:r>
          </w:p>
          <w:p w:rsidR="002B77DC" w:rsidRDefault="002B77DC" w:rsidP="009956AA">
            <w:pPr>
              <w:pStyle w:val="CUERPOTEXTOTABLA"/>
              <w:jc w:val="right"/>
            </w:pPr>
            <w:r>
              <w:t>5x1.42</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8.00</w:t>
            </w:r>
          </w:p>
          <w:p w:rsidR="002B77DC" w:rsidRDefault="002B77DC" w:rsidP="009956AA">
            <w:pPr>
              <w:pStyle w:val="CUERPOTEXTOTABLA"/>
              <w:jc w:val="right"/>
            </w:pPr>
            <w:r>
              <w:t>7.10</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2 -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3x1.60</w:t>
            </w:r>
          </w:p>
          <w:p w:rsidR="002B77DC" w:rsidRDefault="002B77DC" w:rsidP="009956AA">
            <w:pPr>
              <w:pStyle w:val="CUERPOTEXTOTABLA"/>
              <w:jc w:val="right"/>
            </w:pPr>
            <w:r>
              <w:t>3x1.42</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4.80</w:t>
            </w:r>
          </w:p>
          <w:p w:rsidR="002B77DC" w:rsidRDefault="002B77DC" w:rsidP="009956AA">
            <w:pPr>
              <w:pStyle w:val="CUERPOTEXTOTABLA"/>
              <w:jc w:val="right"/>
            </w:pPr>
            <w:r>
              <w:t>4.26</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2 -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23x4.33</w:t>
            </w:r>
          </w:p>
          <w:p w:rsidR="002B77DC" w:rsidRDefault="002B77DC" w:rsidP="009956AA">
            <w:pPr>
              <w:pStyle w:val="CUERPOTEXTOTABLA"/>
              <w:jc w:val="right"/>
            </w:pPr>
            <w:r>
              <w:t>23x1.71</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99.59</w:t>
            </w:r>
          </w:p>
          <w:p w:rsidR="002B77DC" w:rsidRDefault="002B77DC" w:rsidP="009956AA">
            <w:pPr>
              <w:pStyle w:val="CUERPOTEXTOTABLA"/>
              <w:jc w:val="right"/>
            </w:pPr>
            <w:r>
              <w:t>39.30</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1 -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5x1.60</w:t>
            </w:r>
          </w:p>
          <w:p w:rsidR="002B77DC" w:rsidRDefault="002B77DC" w:rsidP="009956AA">
            <w:pPr>
              <w:pStyle w:val="CUERPOTEXTOTABLA"/>
              <w:jc w:val="right"/>
            </w:pPr>
            <w:r>
              <w:t>5x1.42</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8.00</w:t>
            </w:r>
          </w:p>
          <w:p w:rsidR="002B77DC" w:rsidRDefault="002B77DC" w:rsidP="009956AA">
            <w:pPr>
              <w:pStyle w:val="CUERPOTEXTOTABLA"/>
              <w:jc w:val="right"/>
            </w:pPr>
            <w:r>
              <w:t>7.10</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1 -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3x1.60</w:t>
            </w:r>
          </w:p>
          <w:p w:rsidR="002B77DC" w:rsidRDefault="002B77DC" w:rsidP="009956AA">
            <w:pPr>
              <w:pStyle w:val="CUERPOTEXTOTABLA"/>
              <w:jc w:val="right"/>
            </w:pPr>
            <w:r>
              <w:t>3x1.42</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4.80</w:t>
            </w:r>
          </w:p>
          <w:p w:rsidR="002B77DC" w:rsidRDefault="002B77DC" w:rsidP="009956AA">
            <w:pPr>
              <w:pStyle w:val="CUERPOTEXTOTABLA"/>
              <w:jc w:val="right"/>
            </w:pPr>
            <w:r>
              <w:t>4.26</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1 -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23x4.33</w:t>
            </w:r>
          </w:p>
          <w:p w:rsidR="002B77DC" w:rsidRDefault="002B77DC" w:rsidP="009956AA">
            <w:pPr>
              <w:pStyle w:val="CUERPOTEXTOTABLA"/>
              <w:jc w:val="right"/>
            </w:pPr>
            <w:r>
              <w:t>23x1.71</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99.59</w:t>
            </w:r>
          </w:p>
          <w:p w:rsidR="002B77DC" w:rsidRDefault="002B77DC" w:rsidP="009956AA">
            <w:pPr>
              <w:pStyle w:val="CUERPOTEXTOTABLA"/>
              <w:jc w:val="right"/>
            </w:pPr>
            <w:r>
              <w:t>39.30</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3 -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5x1.60</w:t>
            </w:r>
          </w:p>
          <w:p w:rsidR="002B77DC" w:rsidRDefault="002B77DC" w:rsidP="009956AA">
            <w:pPr>
              <w:pStyle w:val="CUERPOTEXTOTABLA"/>
              <w:jc w:val="right"/>
            </w:pPr>
            <w:r>
              <w:t>5x1.42</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8.00</w:t>
            </w:r>
          </w:p>
          <w:p w:rsidR="002B77DC" w:rsidRDefault="002B77DC" w:rsidP="009956AA">
            <w:pPr>
              <w:pStyle w:val="CUERPOTEXTOTABLA"/>
              <w:jc w:val="right"/>
            </w:pPr>
            <w:r>
              <w:t>7.10</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3 -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3x1.60</w:t>
            </w:r>
          </w:p>
          <w:p w:rsidR="002B77DC" w:rsidRDefault="002B77DC" w:rsidP="009956AA">
            <w:pPr>
              <w:pStyle w:val="CUERPOTEXTOTABLA"/>
              <w:jc w:val="right"/>
            </w:pPr>
            <w:r>
              <w:t>3x1.42</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4.80</w:t>
            </w:r>
          </w:p>
          <w:p w:rsidR="002B77DC" w:rsidRDefault="002B77DC" w:rsidP="009956AA">
            <w:pPr>
              <w:pStyle w:val="CUERPOTEXTOTABLA"/>
              <w:jc w:val="right"/>
            </w:pPr>
            <w:r>
              <w:t>4.26</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3 -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23x4.33</w:t>
            </w:r>
          </w:p>
          <w:p w:rsidR="002B77DC" w:rsidRDefault="002B77DC" w:rsidP="009956AA">
            <w:pPr>
              <w:pStyle w:val="CUERPOTEXTOTABLA"/>
              <w:jc w:val="right"/>
            </w:pPr>
            <w:r>
              <w:t>23x1.71</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99.59</w:t>
            </w:r>
          </w:p>
          <w:p w:rsidR="002B77DC" w:rsidRDefault="002B77DC" w:rsidP="009956AA">
            <w:pPr>
              <w:pStyle w:val="CUERPOTEXTOTABLA"/>
              <w:jc w:val="right"/>
            </w:pPr>
            <w:r>
              <w:t>39.30</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diagonal - Viga 0 -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5x1.89</w:t>
            </w:r>
          </w:p>
          <w:p w:rsidR="002B77DC" w:rsidRDefault="002B77DC" w:rsidP="009956AA">
            <w:pPr>
              <w:pStyle w:val="CUERPOTEXTOTABLA"/>
              <w:jc w:val="right"/>
            </w:pPr>
            <w:r>
              <w:t>5x1.68</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9.45</w:t>
            </w:r>
          </w:p>
          <w:p w:rsidR="002B77DC" w:rsidRDefault="002B77DC" w:rsidP="009956AA">
            <w:pPr>
              <w:pStyle w:val="CUERPOTEXTOTABLA"/>
              <w:jc w:val="right"/>
            </w:pPr>
            <w:r>
              <w:t>8.39</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diagonal - Viga 0 -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3x1.89</w:t>
            </w:r>
          </w:p>
          <w:p w:rsidR="002B77DC" w:rsidRDefault="002B77DC" w:rsidP="009956AA">
            <w:pPr>
              <w:pStyle w:val="CUERPOTEXTOTABLA"/>
              <w:jc w:val="right"/>
            </w:pPr>
            <w:r>
              <w:t>3x1.68</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5.67</w:t>
            </w:r>
          </w:p>
          <w:p w:rsidR="002B77DC" w:rsidRDefault="002B77DC" w:rsidP="009956AA">
            <w:pPr>
              <w:pStyle w:val="CUERPOTEXTOTABLA"/>
              <w:jc w:val="right"/>
            </w:pPr>
            <w:r>
              <w:t>5.03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diagonal - Viga 0 -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30x4.33</w:t>
            </w:r>
          </w:p>
          <w:p w:rsidR="002B77DC" w:rsidRDefault="002B77DC" w:rsidP="009956AA">
            <w:pPr>
              <w:pStyle w:val="CUERPOTEXTOTABLA"/>
              <w:jc w:val="right"/>
            </w:pPr>
            <w:r>
              <w:t>30x1.71</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129.90</w:t>
            </w:r>
          </w:p>
          <w:p w:rsidR="002B77DC" w:rsidRDefault="002B77DC" w:rsidP="009956AA">
            <w:pPr>
              <w:pStyle w:val="CUERPOTEXTOTABLA"/>
              <w:jc w:val="right"/>
            </w:pPr>
            <w:r>
              <w:t>51.26</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diagonal - Viga 1 -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5x1.89</w:t>
            </w:r>
          </w:p>
          <w:p w:rsidR="002B77DC" w:rsidRDefault="002B77DC" w:rsidP="009956AA">
            <w:pPr>
              <w:pStyle w:val="CUERPOTEXTOTABLA"/>
              <w:jc w:val="right"/>
            </w:pPr>
            <w:r>
              <w:t>5x1.68</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9.45</w:t>
            </w:r>
          </w:p>
          <w:p w:rsidR="002B77DC" w:rsidRDefault="002B77DC" w:rsidP="009956AA">
            <w:pPr>
              <w:pStyle w:val="CUERPOTEXTOTABLA"/>
              <w:jc w:val="right"/>
            </w:pPr>
            <w:r>
              <w:t>8.39</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diagonal - Viga 1 -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3x1.89</w:t>
            </w:r>
          </w:p>
          <w:p w:rsidR="002B77DC" w:rsidRDefault="002B77DC" w:rsidP="009956AA">
            <w:pPr>
              <w:pStyle w:val="CUERPOTEXTOTABLA"/>
              <w:jc w:val="right"/>
            </w:pPr>
            <w:r>
              <w:t>3x1.68</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5.67</w:t>
            </w:r>
          </w:p>
          <w:p w:rsidR="002B77DC" w:rsidRDefault="002B77DC" w:rsidP="009956AA">
            <w:pPr>
              <w:pStyle w:val="CUERPOTEXTOTABLA"/>
              <w:jc w:val="right"/>
            </w:pPr>
            <w:r>
              <w:t>5.03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diagonal - Viga 1 -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30x4.33</w:t>
            </w:r>
          </w:p>
          <w:p w:rsidR="002B77DC" w:rsidRDefault="002B77DC" w:rsidP="009956AA">
            <w:pPr>
              <w:pStyle w:val="CUERPOTEXTOTABLA"/>
              <w:jc w:val="right"/>
            </w:pPr>
            <w:r>
              <w:t>30x1.71</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129.90</w:t>
            </w:r>
          </w:p>
          <w:p w:rsidR="002B77DC" w:rsidRDefault="002B77DC" w:rsidP="009956AA">
            <w:pPr>
              <w:pStyle w:val="CUERPOTEXTOTABLA"/>
              <w:jc w:val="right"/>
            </w:pPr>
            <w:r>
              <w:t>51.26</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Totales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4.98</w:t>
            </w:r>
          </w:p>
          <w:p w:rsidR="002B77DC" w:rsidRDefault="002B77DC" w:rsidP="009956AA">
            <w:pPr>
              <w:pStyle w:val="CUERPOTEXTOTABLA"/>
              <w:jc w:val="right"/>
            </w:pPr>
            <w:r>
              <w:t>1.11</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658.16</w:t>
            </w:r>
          </w:p>
          <w:p w:rsidR="002B77DC" w:rsidRDefault="002B77DC" w:rsidP="009956AA">
            <w:pPr>
              <w:pStyle w:val="CUERPOTEXTOTABLA"/>
              <w:jc w:val="right"/>
            </w:pPr>
            <w:r>
              <w:t>259.72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161.80</w:t>
            </w:r>
          </w:p>
          <w:p w:rsidR="002B77DC" w:rsidRDefault="002B77DC" w:rsidP="009956AA">
            <w:pPr>
              <w:pStyle w:val="CUERPOTEXTOTABLA"/>
              <w:jc w:val="right"/>
            </w:pPr>
            <w:r>
              <w:t>143.62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170.34</w:t>
            </w:r>
          </w:p>
          <w:p w:rsidR="002B77DC" w:rsidRDefault="002B77DC" w:rsidP="009956AA">
            <w:pPr>
              <w:pStyle w:val="CUERPOTEXTOTABLA"/>
              <w:jc w:val="right"/>
            </w:pPr>
            <w:r>
              <w:t>420.08</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 xml:space="preserve"> </w:t>
            </w:r>
          </w:p>
          <w:p w:rsidR="002B77DC" w:rsidRDefault="002B77DC" w:rsidP="009956AA">
            <w:pPr>
              <w:pStyle w:val="CUERPOTEXTOTABLA"/>
              <w:jc w:val="right"/>
            </w:pPr>
            <w:r>
              <w:t>824.53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Total con mermas</w:t>
            </w:r>
          </w:p>
          <w:p w:rsidR="002B77DC" w:rsidRDefault="002B77DC" w:rsidP="009956AA">
            <w:pPr>
              <w:pStyle w:val="CUERPOTEXTOTABLA"/>
            </w:pPr>
            <w:r>
              <w:t>(10.00%)</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5.48</w:t>
            </w:r>
          </w:p>
          <w:p w:rsidR="002B77DC" w:rsidRDefault="002B77DC" w:rsidP="009956AA">
            <w:pPr>
              <w:pStyle w:val="CUERPOTEXTOTABLA"/>
              <w:jc w:val="right"/>
            </w:pPr>
            <w:r>
              <w:t>1.22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723.98</w:t>
            </w:r>
          </w:p>
          <w:p w:rsidR="002B77DC" w:rsidRDefault="002B77DC" w:rsidP="009956AA">
            <w:pPr>
              <w:pStyle w:val="CUERPOTEXTOTABLA"/>
              <w:jc w:val="right"/>
            </w:pPr>
            <w:r>
              <w:t>285.69</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177.98</w:t>
            </w:r>
          </w:p>
          <w:p w:rsidR="002B77DC" w:rsidRDefault="002B77DC" w:rsidP="009956AA">
            <w:pPr>
              <w:pStyle w:val="CUERPOTEXTOTABLA"/>
              <w:jc w:val="right"/>
            </w:pPr>
            <w:r>
              <w:t>157.98</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187.37</w:t>
            </w:r>
          </w:p>
          <w:p w:rsidR="002B77DC" w:rsidRDefault="002B77DC" w:rsidP="009956AA">
            <w:pPr>
              <w:pStyle w:val="CUERPOTEXTOTABLA"/>
              <w:jc w:val="right"/>
            </w:pPr>
            <w:r>
              <w:t>462.09</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 xml:space="preserve"> </w:t>
            </w:r>
          </w:p>
          <w:p w:rsidR="002B77DC" w:rsidRDefault="002B77DC" w:rsidP="009956AA">
            <w:pPr>
              <w:pStyle w:val="CUERPOTEXTOTABLA"/>
              <w:jc w:val="right"/>
            </w:pPr>
            <w:r>
              <w:t>906.98</w:t>
            </w:r>
          </w:p>
        </w:tc>
      </w:tr>
    </w:tbl>
    <w:p w:rsidR="002B77DC" w:rsidRDefault="002B77DC" w:rsidP="002B77DC">
      <w:pPr>
        <w:spacing w:after="0" w:line="2" w:lineRule="auto"/>
      </w:pPr>
    </w:p>
    <w:tbl>
      <w:tblPr>
        <w:tblW w:w="0" w:type="auto"/>
        <w:tblCellMar>
          <w:top w:w="28" w:type="dxa"/>
          <w:left w:w="28" w:type="dxa"/>
          <w:bottom w:w="28" w:type="dxa"/>
          <w:right w:w="28" w:type="dxa"/>
        </w:tblCellMar>
        <w:tblLook w:val="0000"/>
      </w:tblPr>
      <w:tblGrid>
        <w:gridCol w:w="4102"/>
        <w:gridCol w:w="1240"/>
        <w:gridCol w:w="686"/>
        <w:gridCol w:w="801"/>
        <w:gridCol w:w="694"/>
        <w:gridCol w:w="915"/>
        <w:gridCol w:w="694"/>
      </w:tblGrid>
      <w:tr w:rsidR="002B77DC" w:rsidTr="009956AA">
        <w:trPr>
          <w:tblHeader/>
        </w:trPr>
        <w:tc>
          <w:tcPr>
            <w:tcW w:w="0" w:type="auto"/>
            <w:tcBorders>
              <w:top w:val="single" w:sz="0" w:space="0" w:color="000000"/>
              <w:left w:val="single" w:sz="0" w:space="0" w:color="000000"/>
              <w:bottom w:val="single" w:sz="0" w:space="0" w:color="000000"/>
            </w:tcBorders>
            <w:noWrap/>
          </w:tcPr>
          <w:p w:rsidR="002B77DC" w:rsidRDefault="002B77DC" w:rsidP="009956AA">
            <w:pPr>
              <w:pStyle w:val="CUERPOTEXTOTABLA"/>
            </w:pPr>
            <w:r>
              <w:t>Referencia: P24</w:t>
            </w:r>
          </w:p>
        </w:tc>
        <w:tc>
          <w:tcPr>
            <w:tcW w:w="0" w:type="auto"/>
            <w:tcBorders>
              <w:top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gridSpan w:val="4"/>
            <w:tcBorders>
              <w:top w:val="single" w:sz="0" w:space="0" w:color="000000"/>
              <w:left w:val="single" w:sz="0" w:space="0" w:color="000000"/>
              <w:bottom w:val="single" w:sz="0" w:space="0" w:color="000000"/>
              <w:right w:val="single" w:sz="0" w:space="0" w:color="000000"/>
            </w:tcBorders>
          </w:tcPr>
          <w:p w:rsidR="002B77DC" w:rsidRDefault="002B77DC" w:rsidP="009956AA">
            <w:pPr>
              <w:pStyle w:val="CUERPOTEXTOTABLA"/>
              <w:jc w:val="center"/>
            </w:pPr>
            <w:r>
              <w:t>B 500 S, Ys=1.15</w:t>
            </w:r>
          </w:p>
        </w:tc>
        <w:tc>
          <w:tcPr>
            <w:tcW w:w="0" w:type="auto"/>
            <w:tcBorders>
              <w:top w:val="single" w:sz="0" w:space="0" w:color="000000"/>
              <w:left w:val="single" w:sz="0" w:space="0" w:color="000000"/>
              <w:right w:val="single" w:sz="0" w:space="0" w:color="000000"/>
            </w:tcBorders>
            <w:noWrap/>
          </w:tcPr>
          <w:p w:rsidR="002B77DC" w:rsidRDefault="002B77DC" w:rsidP="009956AA">
            <w:pPr>
              <w:pStyle w:val="CUERPOTEXTOTABLA"/>
              <w:jc w:val="center"/>
            </w:pPr>
            <w:r>
              <w:t>Total</w:t>
            </w:r>
          </w:p>
        </w:tc>
      </w:tr>
      <w:tr w:rsidR="002B77DC" w:rsidTr="009956AA">
        <w:trPr>
          <w:tblHeader/>
        </w:trPr>
        <w:tc>
          <w:tcPr>
            <w:tcW w:w="0" w:type="auto"/>
            <w:tcBorders>
              <w:top w:val="single" w:sz="0" w:space="0" w:color="000000"/>
              <w:left w:val="single" w:sz="0" w:space="0" w:color="000000"/>
              <w:bottom w:val="single" w:sz="0" w:space="0" w:color="000000"/>
            </w:tcBorders>
            <w:noWrap/>
          </w:tcPr>
          <w:p w:rsidR="002B77DC" w:rsidRDefault="002B77DC" w:rsidP="009956AA">
            <w:pPr>
              <w:pStyle w:val="CUERPOTEXTOTABLA"/>
            </w:pPr>
            <w:r>
              <w:t>Nombre de armado</w:t>
            </w:r>
          </w:p>
        </w:tc>
        <w:tc>
          <w:tcPr>
            <w:tcW w:w="0" w:type="auto"/>
            <w:tcBorders>
              <w:top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Ø6</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Ø8</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Ø12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Ø25</w:t>
            </w:r>
          </w:p>
        </w:tc>
        <w:tc>
          <w:tcPr>
            <w:tcW w:w="0" w:type="auto"/>
            <w:tcBorders>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Arranque - Armado longitudinal</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8x2.57</w:t>
            </w:r>
          </w:p>
          <w:p w:rsidR="002B77DC" w:rsidRDefault="002B77DC" w:rsidP="009956AA">
            <w:pPr>
              <w:pStyle w:val="CUERPOTEXTOTABLA"/>
              <w:jc w:val="right"/>
            </w:pPr>
            <w:r>
              <w:t>8x2.28</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20.56</w:t>
            </w:r>
          </w:p>
          <w:p w:rsidR="002B77DC" w:rsidRDefault="002B77DC" w:rsidP="009956AA">
            <w:pPr>
              <w:pStyle w:val="CUERPOTEXTOTABLA"/>
              <w:jc w:val="right"/>
            </w:pPr>
            <w:r>
              <w:t>18.25</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Arranque - Estribos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3x1.66</w:t>
            </w:r>
          </w:p>
          <w:p w:rsidR="002B77DC" w:rsidRDefault="002B77DC" w:rsidP="009956AA">
            <w:pPr>
              <w:pStyle w:val="CUERPOTEXTOTABLA"/>
              <w:jc w:val="right"/>
            </w:pPr>
            <w:r>
              <w:t>3x0.37</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4.98</w:t>
            </w:r>
          </w:p>
          <w:p w:rsidR="002B77DC" w:rsidRDefault="002B77DC" w:rsidP="009956AA">
            <w:pPr>
              <w:pStyle w:val="CUERPOTEXTOTABLA"/>
              <w:jc w:val="right"/>
            </w:pPr>
            <w:r>
              <w:t>1.11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Armado base - Parrilla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11x5.19</w:t>
            </w:r>
          </w:p>
          <w:p w:rsidR="002B77DC" w:rsidRDefault="002B77DC" w:rsidP="009956AA">
            <w:pPr>
              <w:pStyle w:val="CUERPOTEXTOTABLA"/>
              <w:jc w:val="right"/>
            </w:pPr>
            <w:r>
              <w:t>11x20.00</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57.09</w:t>
            </w:r>
          </w:p>
          <w:p w:rsidR="002B77DC" w:rsidRDefault="002B77DC" w:rsidP="009956AA">
            <w:pPr>
              <w:pStyle w:val="CUERPOTEXTOTABLA"/>
              <w:jc w:val="right"/>
            </w:pPr>
            <w:r>
              <w:t>219.99</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Armado base - Parrilla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11x5.19</w:t>
            </w:r>
          </w:p>
          <w:p w:rsidR="002B77DC" w:rsidRDefault="002B77DC" w:rsidP="009956AA">
            <w:pPr>
              <w:pStyle w:val="CUERPOTEXTOTABLA"/>
              <w:jc w:val="right"/>
            </w:pPr>
            <w:r>
              <w:t>11x20.00</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57.09</w:t>
            </w:r>
          </w:p>
          <w:p w:rsidR="002B77DC" w:rsidRDefault="002B77DC" w:rsidP="009956AA">
            <w:pPr>
              <w:pStyle w:val="CUERPOTEXTOTABLA"/>
              <w:jc w:val="right"/>
            </w:pPr>
            <w:r>
              <w:t>219.99</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Armado base - Armado perimetral</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8x1.99</w:t>
            </w:r>
          </w:p>
          <w:p w:rsidR="002B77DC" w:rsidRDefault="002B77DC" w:rsidP="009956AA">
            <w:pPr>
              <w:pStyle w:val="CUERPOTEXTOTABLA"/>
              <w:jc w:val="right"/>
            </w:pPr>
            <w:r>
              <w:t>8x1.77</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15.92</w:t>
            </w:r>
          </w:p>
          <w:p w:rsidR="002B77DC" w:rsidRDefault="002B77DC" w:rsidP="009956AA">
            <w:pPr>
              <w:pStyle w:val="CUERPOTEXTOTABLA"/>
              <w:jc w:val="right"/>
            </w:pPr>
            <w:r>
              <w:t>14.13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Armado base - Armado perimetral</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8x1.99</w:t>
            </w:r>
          </w:p>
          <w:p w:rsidR="002B77DC" w:rsidRDefault="002B77DC" w:rsidP="009956AA">
            <w:pPr>
              <w:pStyle w:val="CUERPOTEXTOTABLA"/>
              <w:jc w:val="right"/>
            </w:pPr>
            <w:r>
              <w:t>8x1.77</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15.92</w:t>
            </w:r>
          </w:p>
          <w:p w:rsidR="002B77DC" w:rsidRDefault="002B77DC" w:rsidP="009956AA">
            <w:pPr>
              <w:pStyle w:val="CUERPOTEXTOTABLA"/>
              <w:jc w:val="right"/>
            </w:pPr>
            <w:r>
              <w:t>14.13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Armado base - Armado perimetral</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8x1.99</w:t>
            </w:r>
          </w:p>
          <w:p w:rsidR="002B77DC" w:rsidRDefault="002B77DC" w:rsidP="009956AA">
            <w:pPr>
              <w:pStyle w:val="CUERPOTEXTOTABLA"/>
              <w:jc w:val="right"/>
            </w:pPr>
            <w:r>
              <w:t>8x1.77</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15.92</w:t>
            </w:r>
          </w:p>
          <w:p w:rsidR="002B77DC" w:rsidRDefault="002B77DC" w:rsidP="009956AA">
            <w:pPr>
              <w:pStyle w:val="CUERPOTEXTOTABLA"/>
              <w:jc w:val="right"/>
            </w:pPr>
            <w:r>
              <w:t>14.13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Armado base - Armado perimetral</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8x1.99</w:t>
            </w:r>
          </w:p>
          <w:p w:rsidR="002B77DC" w:rsidRDefault="002B77DC" w:rsidP="009956AA">
            <w:pPr>
              <w:pStyle w:val="CUERPOTEXTOTABLA"/>
              <w:jc w:val="right"/>
            </w:pPr>
            <w:r>
              <w:t>8x1.77</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15.92</w:t>
            </w:r>
          </w:p>
          <w:p w:rsidR="002B77DC" w:rsidRDefault="002B77DC" w:rsidP="009956AA">
            <w:pPr>
              <w:pStyle w:val="CUERPOTEXTOTABLA"/>
              <w:jc w:val="right"/>
            </w:pPr>
            <w:r>
              <w:t>14.13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0 -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4x1.40</w:t>
            </w:r>
          </w:p>
          <w:p w:rsidR="002B77DC" w:rsidRDefault="002B77DC" w:rsidP="009956AA">
            <w:pPr>
              <w:pStyle w:val="CUERPOTEXTOTABLA"/>
              <w:jc w:val="right"/>
            </w:pPr>
            <w:r>
              <w:t>4x1.24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5.60</w:t>
            </w:r>
          </w:p>
          <w:p w:rsidR="002B77DC" w:rsidRDefault="002B77DC" w:rsidP="009956AA">
            <w:pPr>
              <w:pStyle w:val="CUERPOTEXTOTABLA"/>
              <w:jc w:val="right"/>
            </w:pPr>
            <w:r>
              <w:t>4.97</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lastRenderedPageBreak/>
              <w:t>Viga paralela X - Viga 0 -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3x1.40</w:t>
            </w:r>
          </w:p>
          <w:p w:rsidR="002B77DC" w:rsidRDefault="002B77DC" w:rsidP="009956AA">
            <w:pPr>
              <w:pStyle w:val="CUERPOTEXTOTABLA"/>
              <w:jc w:val="right"/>
            </w:pPr>
            <w:r>
              <w:t>3x1.24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4.20</w:t>
            </w:r>
          </w:p>
          <w:p w:rsidR="002B77DC" w:rsidRDefault="002B77DC" w:rsidP="009956AA">
            <w:pPr>
              <w:pStyle w:val="CUERPOTEXTOTABLA"/>
              <w:jc w:val="right"/>
            </w:pPr>
            <w:r>
              <w:t>3.73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0 -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21x4.75</w:t>
            </w:r>
          </w:p>
          <w:p w:rsidR="002B77DC" w:rsidRDefault="002B77DC" w:rsidP="009956AA">
            <w:pPr>
              <w:pStyle w:val="CUERPOTEXTOTABLA"/>
              <w:jc w:val="right"/>
            </w:pPr>
            <w:r>
              <w:t>21x1.87</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99.75</w:t>
            </w:r>
          </w:p>
          <w:p w:rsidR="002B77DC" w:rsidRDefault="002B77DC" w:rsidP="009956AA">
            <w:pPr>
              <w:pStyle w:val="CUERPOTEXTOTABLA"/>
              <w:jc w:val="right"/>
            </w:pPr>
            <w:r>
              <w:t>39.36</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2 -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4x1.40</w:t>
            </w:r>
          </w:p>
          <w:p w:rsidR="002B77DC" w:rsidRDefault="002B77DC" w:rsidP="009956AA">
            <w:pPr>
              <w:pStyle w:val="CUERPOTEXTOTABLA"/>
              <w:jc w:val="right"/>
            </w:pPr>
            <w:r>
              <w:t>4x1.24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5.60</w:t>
            </w:r>
          </w:p>
          <w:p w:rsidR="002B77DC" w:rsidRDefault="002B77DC" w:rsidP="009956AA">
            <w:pPr>
              <w:pStyle w:val="CUERPOTEXTOTABLA"/>
              <w:jc w:val="right"/>
            </w:pPr>
            <w:r>
              <w:t>4.97</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2 -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3x1.40</w:t>
            </w:r>
          </w:p>
          <w:p w:rsidR="002B77DC" w:rsidRDefault="002B77DC" w:rsidP="009956AA">
            <w:pPr>
              <w:pStyle w:val="CUERPOTEXTOTABLA"/>
              <w:jc w:val="right"/>
            </w:pPr>
            <w:r>
              <w:t>3x1.24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4.20</w:t>
            </w:r>
          </w:p>
          <w:p w:rsidR="002B77DC" w:rsidRDefault="002B77DC" w:rsidP="009956AA">
            <w:pPr>
              <w:pStyle w:val="CUERPOTEXTOTABLA"/>
              <w:jc w:val="right"/>
            </w:pPr>
            <w:r>
              <w:t>3.73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2 -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21x4.75</w:t>
            </w:r>
          </w:p>
          <w:p w:rsidR="002B77DC" w:rsidRDefault="002B77DC" w:rsidP="009956AA">
            <w:pPr>
              <w:pStyle w:val="CUERPOTEXTOTABLA"/>
              <w:jc w:val="right"/>
            </w:pPr>
            <w:r>
              <w:t>21x1.87</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99.75</w:t>
            </w:r>
          </w:p>
          <w:p w:rsidR="002B77DC" w:rsidRDefault="002B77DC" w:rsidP="009956AA">
            <w:pPr>
              <w:pStyle w:val="CUERPOTEXTOTABLA"/>
              <w:jc w:val="right"/>
            </w:pPr>
            <w:r>
              <w:t>39.36</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1 -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4x1.40</w:t>
            </w:r>
          </w:p>
          <w:p w:rsidR="002B77DC" w:rsidRDefault="002B77DC" w:rsidP="009956AA">
            <w:pPr>
              <w:pStyle w:val="CUERPOTEXTOTABLA"/>
              <w:jc w:val="right"/>
            </w:pPr>
            <w:r>
              <w:t>4x1.24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5.60</w:t>
            </w:r>
          </w:p>
          <w:p w:rsidR="002B77DC" w:rsidRDefault="002B77DC" w:rsidP="009956AA">
            <w:pPr>
              <w:pStyle w:val="CUERPOTEXTOTABLA"/>
              <w:jc w:val="right"/>
            </w:pPr>
            <w:r>
              <w:t>4.97</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1 -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3x1.40</w:t>
            </w:r>
          </w:p>
          <w:p w:rsidR="002B77DC" w:rsidRDefault="002B77DC" w:rsidP="009956AA">
            <w:pPr>
              <w:pStyle w:val="CUERPOTEXTOTABLA"/>
              <w:jc w:val="right"/>
            </w:pPr>
            <w:r>
              <w:t>3x1.24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4.20</w:t>
            </w:r>
          </w:p>
          <w:p w:rsidR="002B77DC" w:rsidRDefault="002B77DC" w:rsidP="009956AA">
            <w:pPr>
              <w:pStyle w:val="CUERPOTEXTOTABLA"/>
              <w:jc w:val="right"/>
            </w:pPr>
            <w:r>
              <w:t>3.73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1 -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21x4.75</w:t>
            </w:r>
          </w:p>
          <w:p w:rsidR="002B77DC" w:rsidRDefault="002B77DC" w:rsidP="009956AA">
            <w:pPr>
              <w:pStyle w:val="CUERPOTEXTOTABLA"/>
              <w:jc w:val="right"/>
            </w:pPr>
            <w:r>
              <w:t>21x1.87</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99.75</w:t>
            </w:r>
          </w:p>
          <w:p w:rsidR="002B77DC" w:rsidRDefault="002B77DC" w:rsidP="009956AA">
            <w:pPr>
              <w:pStyle w:val="CUERPOTEXTOTABLA"/>
              <w:jc w:val="right"/>
            </w:pPr>
            <w:r>
              <w:t>39.36</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3 -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4x1.40</w:t>
            </w:r>
          </w:p>
          <w:p w:rsidR="002B77DC" w:rsidRDefault="002B77DC" w:rsidP="009956AA">
            <w:pPr>
              <w:pStyle w:val="CUERPOTEXTOTABLA"/>
              <w:jc w:val="right"/>
            </w:pPr>
            <w:r>
              <w:t>4x1.24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5.60</w:t>
            </w:r>
          </w:p>
          <w:p w:rsidR="002B77DC" w:rsidRDefault="002B77DC" w:rsidP="009956AA">
            <w:pPr>
              <w:pStyle w:val="CUERPOTEXTOTABLA"/>
              <w:jc w:val="right"/>
            </w:pPr>
            <w:r>
              <w:t>4.97</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3 -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3x1.40</w:t>
            </w:r>
          </w:p>
          <w:p w:rsidR="002B77DC" w:rsidRDefault="002B77DC" w:rsidP="009956AA">
            <w:pPr>
              <w:pStyle w:val="CUERPOTEXTOTABLA"/>
              <w:jc w:val="right"/>
            </w:pPr>
            <w:r>
              <w:t>3x1.24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4.20</w:t>
            </w:r>
          </w:p>
          <w:p w:rsidR="002B77DC" w:rsidRDefault="002B77DC" w:rsidP="009956AA">
            <w:pPr>
              <w:pStyle w:val="CUERPOTEXTOTABLA"/>
              <w:jc w:val="right"/>
            </w:pPr>
            <w:r>
              <w:t>3.73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3 -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21x4.75</w:t>
            </w:r>
          </w:p>
          <w:p w:rsidR="002B77DC" w:rsidRDefault="002B77DC" w:rsidP="009956AA">
            <w:pPr>
              <w:pStyle w:val="CUERPOTEXTOTABLA"/>
              <w:jc w:val="right"/>
            </w:pPr>
            <w:r>
              <w:t>21x1.87</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99.75</w:t>
            </w:r>
          </w:p>
          <w:p w:rsidR="002B77DC" w:rsidRDefault="002B77DC" w:rsidP="009956AA">
            <w:pPr>
              <w:pStyle w:val="CUERPOTEXTOTABLA"/>
              <w:jc w:val="right"/>
            </w:pPr>
            <w:r>
              <w:t>39.36</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Totales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4.98</w:t>
            </w:r>
          </w:p>
          <w:p w:rsidR="002B77DC" w:rsidRDefault="002B77DC" w:rsidP="009956AA">
            <w:pPr>
              <w:pStyle w:val="CUERPOTEXTOTABLA"/>
              <w:jc w:val="right"/>
            </w:pPr>
            <w:r>
              <w:t>1.11</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399.00</w:t>
            </w:r>
          </w:p>
          <w:p w:rsidR="002B77DC" w:rsidRDefault="002B77DC" w:rsidP="009956AA">
            <w:pPr>
              <w:pStyle w:val="CUERPOTEXTOTABLA"/>
              <w:jc w:val="right"/>
            </w:pPr>
            <w:r>
              <w:t>157.44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123.44</w:t>
            </w:r>
          </w:p>
          <w:p w:rsidR="002B77DC" w:rsidRDefault="002B77DC" w:rsidP="009956AA">
            <w:pPr>
              <w:pStyle w:val="CUERPOTEXTOTABLA"/>
              <w:jc w:val="right"/>
            </w:pPr>
            <w:r>
              <w:t>109.57</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114.18</w:t>
            </w:r>
          </w:p>
          <w:p w:rsidR="002B77DC" w:rsidRDefault="002B77DC" w:rsidP="009956AA">
            <w:pPr>
              <w:pStyle w:val="CUERPOTEXTOTABLA"/>
              <w:jc w:val="right"/>
            </w:pPr>
            <w:r>
              <w:t>439.98</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 xml:space="preserve"> </w:t>
            </w:r>
          </w:p>
          <w:p w:rsidR="002B77DC" w:rsidRDefault="002B77DC" w:rsidP="009956AA">
            <w:pPr>
              <w:pStyle w:val="CUERPOTEXTOTABLA"/>
              <w:jc w:val="right"/>
            </w:pPr>
            <w:r>
              <w:t>708.10</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Total con mermas</w:t>
            </w:r>
          </w:p>
          <w:p w:rsidR="002B77DC" w:rsidRDefault="002B77DC" w:rsidP="009956AA">
            <w:pPr>
              <w:pStyle w:val="CUERPOTEXTOTABLA"/>
            </w:pPr>
            <w:r>
              <w:t>(10.00%)</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5.48</w:t>
            </w:r>
          </w:p>
          <w:p w:rsidR="002B77DC" w:rsidRDefault="002B77DC" w:rsidP="009956AA">
            <w:pPr>
              <w:pStyle w:val="CUERPOTEXTOTABLA"/>
              <w:jc w:val="right"/>
            </w:pPr>
            <w:r>
              <w:t>1.22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438.90</w:t>
            </w:r>
          </w:p>
          <w:p w:rsidR="002B77DC" w:rsidRDefault="002B77DC" w:rsidP="009956AA">
            <w:pPr>
              <w:pStyle w:val="CUERPOTEXTOTABLA"/>
              <w:jc w:val="right"/>
            </w:pPr>
            <w:r>
              <w:t>173.19</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135.78</w:t>
            </w:r>
          </w:p>
          <w:p w:rsidR="002B77DC" w:rsidRDefault="002B77DC" w:rsidP="009956AA">
            <w:pPr>
              <w:pStyle w:val="CUERPOTEXTOTABLA"/>
              <w:jc w:val="right"/>
            </w:pPr>
            <w:r>
              <w:t>120.52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125.60</w:t>
            </w:r>
          </w:p>
          <w:p w:rsidR="002B77DC" w:rsidRDefault="002B77DC" w:rsidP="009956AA">
            <w:pPr>
              <w:pStyle w:val="CUERPOTEXTOTABLA"/>
              <w:jc w:val="right"/>
            </w:pPr>
            <w:r>
              <w:t>483.98</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 xml:space="preserve"> </w:t>
            </w:r>
          </w:p>
          <w:p w:rsidR="002B77DC" w:rsidRDefault="002B77DC" w:rsidP="009956AA">
            <w:pPr>
              <w:pStyle w:val="CUERPOTEXTOTABLA"/>
              <w:jc w:val="right"/>
            </w:pPr>
            <w:r>
              <w:t>778.91</w:t>
            </w:r>
          </w:p>
        </w:tc>
      </w:tr>
    </w:tbl>
    <w:p w:rsidR="002B77DC" w:rsidRDefault="002B77DC" w:rsidP="002B77DC">
      <w:pPr>
        <w:spacing w:after="0" w:line="2" w:lineRule="auto"/>
      </w:pPr>
    </w:p>
    <w:tbl>
      <w:tblPr>
        <w:tblW w:w="0" w:type="auto"/>
        <w:tblCellMar>
          <w:top w:w="28" w:type="dxa"/>
          <w:left w:w="28" w:type="dxa"/>
          <w:bottom w:w="28" w:type="dxa"/>
          <w:right w:w="28" w:type="dxa"/>
        </w:tblCellMar>
        <w:tblLook w:val="0000"/>
      </w:tblPr>
      <w:tblGrid>
        <w:gridCol w:w="4102"/>
        <w:gridCol w:w="1240"/>
        <w:gridCol w:w="686"/>
        <w:gridCol w:w="801"/>
        <w:gridCol w:w="686"/>
        <w:gridCol w:w="686"/>
        <w:gridCol w:w="694"/>
      </w:tblGrid>
      <w:tr w:rsidR="002B77DC" w:rsidTr="009956AA">
        <w:trPr>
          <w:tblHeader/>
        </w:trPr>
        <w:tc>
          <w:tcPr>
            <w:tcW w:w="0" w:type="auto"/>
            <w:tcBorders>
              <w:top w:val="single" w:sz="0" w:space="0" w:color="000000"/>
              <w:left w:val="single" w:sz="0" w:space="0" w:color="000000"/>
              <w:bottom w:val="single" w:sz="0" w:space="0" w:color="000000"/>
            </w:tcBorders>
            <w:noWrap/>
          </w:tcPr>
          <w:p w:rsidR="002B77DC" w:rsidRDefault="002B77DC" w:rsidP="009956AA">
            <w:pPr>
              <w:pStyle w:val="CUERPOTEXTOTABLA"/>
            </w:pPr>
            <w:r>
              <w:t>Referencia: P25</w:t>
            </w:r>
          </w:p>
        </w:tc>
        <w:tc>
          <w:tcPr>
            <w:tcW w:w="0" w:type="auto"/>
            <w:tcBorders>
              <w:top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gridSpan w:val="4"/>
            <w:tcBorders>
              <w:top w:val="single" w:sz="0" w:space="0" w:color="000000"/>
              <w:left w:val="single" w:sz="0" w:space="0" w:color="000000"/>
              <w:bottom w:val="single" w:sz="0" w:space="0" w:color="000000"/>
              <w:right w:val="single" w:sz="0" w:space="0" w:color="000000"/>
            </w:tcBorders>
          </w:tcPr>
          <w:p w:rsidR="002B77DC" w:rsidRDefault="002B77DC" w:rsidP="009956AA">
            <w:pPr>
              <w:pStyle w:val="CUERPOTEXTOTABLA"/>
              <w:jc w:val="center"/>
            </w:pPr>
            <w:r>
              <w:t>B 500 S, Ys=1.15</w:t>
            </w:r>
          </w:p>
        </w:tc>
        <w:tc>
          <w:tcPr>
            <w:tcW w:w="0" w:type="auto"/>
            <w:tcBorders>
              <w:top w:val="single" w:sz="0" w:space="0" w:color="000000"/>
              <w:left w:val="single" w:sz="0" w:space="0" w:color="000000"/>
              <w:right w:val="single" w:sz="0" w:space="0" w:color="000000"/>
            </w:tcBorders>
            <w:noWrap/>
          </w:tcPr>
          <w:p w:rsidR="002B77DC" w:rsidRDefault="002B77DC" w:rsidP="009956AA">
            <w:pPr>
              <w:pStyle w:val="CUERPOTEXTOTABLA"/>
              <w:jc w:val="center"/>
            </w:pPr>
            <w:r>
              <w:t>Total</w:t>
            </w:r>
          </w:p>
        </w:tc>
      </w:tr>
      <w:tr w:rsidR="002B77DC" w:rsidTr="009956AA">
        <w:trPr>
          <w:tblHeader/>
        </w:trPr>
        <w:tc>
          <w:tcPr>
            <w:tcW w:w="0" w:type="auto"/>
            <w:tcBorders>
              <w:top w:val="single" w:sz="0" w:space="0" w:color="000000"/>
              <w:left w:val="single" w:sz="0" w:space="0" w:color="000000"/>
              <w:bottom w:val="single" w:sz="0" w:space="0" w:color="000000"/>
            </w:tcBorders>
            <w:noWrap/>
          </w:tcPr>
          <w:p w:rsidR="002B77DC" w:rsidRDefault="002B77DC" w:rsidP="009956AA">
            <w:pPr>
              <w:pStyle w:val="CUERPOTEXTOTABLA"/>
            </w:pPr>
            <w:r>
              <w:t>Nombre de armado</w:t>
            </w:r>
          </w:p>
        </w:tc>
        <w:tc>
          <w:tcPr>
            <w:tcW w:w="0" w:type="auto"/>
            <w:tcBorders>
              <w:top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Ø6</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Ø8</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Ø12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Ø20</w:t>
            </w:r>
          </w:p>
        </w:tc>
        <w:tc>
          <w:tcPr>
            <w:tcW w:w="0" w:type="auto"/>
            <w:tcBorders>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Arranque - Armado longitudinal</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8x1.68</w:t>
            </w:r>
          </w:p>
          <w:p w:rsidR="002B77DC" w:rsidRDefault="002B77DC" w:rsidP="009956AA">
            <w:pPr>
              <w:pStyle w:val="CUERPOTEXTOTABLA"/>
              <w:jc w:val="right"/>
            </w:pPr>
            <w:r>
              <w:t>8x1.49</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13.44</w:t>
            </w:r>
          </w:p>
          <w:p w:rsidR="002B77DC" w:rsidRDefault="002B77DC" w:rsidP="009956AA">
            <w:pPr>
              <w:pStyle w:val="CUERPOTEXTOTABLA"/>
              <w:jc w:val="right"/>
            </w:pPr>
            <w:r>
              <w:t>11.93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Arranque - Estribos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3x1.66</w:t>
            </w:r>
          </w:p>
          <w:p w:rsidR="002B77DC" w:rsidRDefault="002B77DC" w:rsidP="009956AA">
            <w:pPr>
              <w:pStyle w:val="CUERPOTEXTOTABLA"/>
              <w:jc w:val="right"/>
            </w:pPr>
            <w:r>
              <w:t>3x0.37</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4.98</w:t>
            </w:r>
          </w:p>
          <w:p w:rsidR="002B77DC" w:rsidRDefault="002B77DC" w:rsidP="009956AA">
            <w:pPr>
              <w:pStyle w:val="CUERPOTEXTOTABLA"/>
              <w:jc w:val="right"/>
            </w:pPr>
            <w:r>
              <w:t>1.11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Armado base - Parrilla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8x1.78</w:t>
            </w:r>
          </w:p>
          <w:p w:rsidR="002B77DC" w:rsidRDefault="002B77DC" w:rsidP="009956AA">
            <w:pPr>
              <w:pStyle w:val="CUERPOTEXTOTABLA"/>
              <w:jc w:val="right"/>
            </w:pPr>
            <w:r>
              <w:t>8x4.39</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14.24</w:t>
            </w:r>
          </w:p>
          <w:p w:rsidR="002B77DC" w:rsidRDefault="002B77DC" w:rsidP="009956AA">
            <w:pPr>
              <w:pStyle w:val="CUERPOTEXTOTABLA"/>
              <w:jc w:val="right"/>
            </w:pPr>
            <w:r>
              <w:t>35.12</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Armado base - Parrilla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8x1.78</w:t>
            </w:r>
          </w:p>
          <w:p w:rsidR="002B77DC" w:rsidRDefault="002B77DC" w:rsidP="009956AA">
            <w:pPr>
              <w:pStyle w:val="CUERPOTEXTOTABLA"/>
              <w:jc w:val="right"/>
            </w:pPr>
            <w:r>
              <w:t>8x4.39</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14.24</w:t>
            </w:r>
          </w:p>
          <w:p w:rsidR="002B77DC" w:rsidRDefault="002B77DC" w:rsidP="009956AA">
            <w:pPr>
              <w:pStyle w:val="CUERPOTEXTOTABLA"/>
              <w:jc w:val="right"/>
            </w:pPr>
            <w:r>
              <w:t>35.12</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0 -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5x1.40</w:t>
            </w:r>
          </w:p>
          <w:p w:rsidR="002B77DC" w:rsidRDefault="002B77DC" w:rsidP="009956AA">
            <w:pPr>
              <w:pStyle w:val="CUERPOTEXTOTABLA"/>
              <w:jc w:val="right"/>
            </w:pPr>
            <w:r>
              <w:t>5x1.24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7.00</w:t>
            </w:r>
          </w:p>
          <w:p w:rsidR="002B77DC" w:rsidRDefault="002B77DC" w:rsidP="009956AA">
            <w:pPr>
              <w:pStyle w:val="CUERPOTEXTOTABLA"/>
              <w:jc w:val="right"/>
            </w:pPr>
            <w:r>
              <w:t>6.21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0 -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3x1.40</w:t>
            </w:r>
          </w:p>
          <w:p w:rsidR="002B77DC" w:rsidRDefault="002B77DC" w:rsidP="009956AA">
            <w:pPr>
              <w:pStyle w:val="CUERPOTEXTOTABLA"/>
              <w:jc w:val="right"/>
            </w:pPr>
            <w:r>
              <w:t>3x1.24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4.20</w:t>
            </w:r>
          </w:p>
          <w:p w:rsidR="002B77DC" w:rsidRDefault="002B77DC" w:rsidP="009956AA">
            <w:pPr>
              <w:pStyle w:val="CUERPOTEXTOTABLA"/>
              <w:jc w:val="right"/>
            </w:pPr>
            <w:r>
              <w:t>3.73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0 -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21x2.93</w:t>
            </w:r>
          </w:p>
          <w:p w:rsidR="002B77DC" w:rsidRDefault="002B77DC" w:rsidP="009956AA">
            <w:pPr>
              <w:pStyle w:val="CUERPOTEXTOTABLA"/>
              <w:jc w:val="right"/>
            </w:pPr>
            <w:r>
              <w:t>21x1.16</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61.53</w:t>
            </w:r>
          </w:p>
          <w:p w:rsidR="002B77DC" w:rsidRDefault="002B77DC" w:rsidP="009956AA">
            <w:pPr>
              <w:pStyle w:val="CUERPOTEXTOTABLA"/>
              <w:jc w:val="right"/>
            </w:pPr>
            <w:r>
              <w:t>24.28</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2 -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5x1.40</w:t>
            </w:r>
          </w:p>
          <w:p w:rsidR="002B77DC" w:rsidRDefault="002B77DC" w:rsidP="009956AA">
            <w:pPr>
              <w:pStyle w:val="CUERPOTEXTOTABLA"/>
              <w:jc w:val="right"/>
            </w:pPr>
            <w:r>
              <w:t>5x1.24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7.00</w:t>
            </w:r>
          </w:p>
          <w:p w:rsidR="002B77DC" w:rsidRDefault="002B77DC" w:rsidP="009956AA">
            <w:pPr>
              <w:pStyle w:val="CUERPOTEXTOTABLA"/>
              <w:jc w:val="right"/>
            </w:pPr>
            <w:r>
              <w:t>6.21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2 -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3x1.40</w:t>
            </w:r>
          </w:p>
          <w:p w:rsidR="002B77DC" w:rsidRDefault="002B77DC" w:rsidP="009956AA">
            <w:pPr>
              <w:pStyle w:val="CUERPOTEXTOTABLA"/>
              <w:jc w:val="right"/>
            </w:pPr>
            <w:r>
              <w:t>3x1.24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4.20</w:t>
            </w:r>
          </w:p>
          <w:p w:rsidR="002B77DC" w:rsidRDefault="002B77DC" w:rsidP="009956AA">
            <w:pPr>
              <w:pStyle w:val="CUERPOTEXTOTABLA"/>
              <w:jc w:val="right"/>
            </w:pPr>
            <w:r>
              <w:t>3.73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2 -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21x2.93</w:t>
            </w:r>
          </w:p>
          <w:p w:rsidR="002B77DC" w:rsidRDefault="002B77DC" w:rsidP="009956AA">
            <w:pPr>
              <w:pStyle w:val="CUERPOTEXTOTABLA"/>
              <w:jc w:val="right"/>
            </w:pPr>
            <w:r>
              <w:t>21x1.16</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61.53</w:t>
            </w:r>
          </w:p>
          <w:p w:rsidR="002B77DC" w:rsidRDefault="002B77DC" w:rsidP="009956AA">
            <w:pPr>
              <w:pStyle w:val="CUERPOTEXTOTABLA"/>
              <w:jc w:val="right"/>
            </w:pPr>
            <w:r>
              <w:t>24.28</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1 -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5x1.40</w:t>
            </w:r>
          </w:p>
          <w:p w:rsidR="002B77DC" w:rsidRDefault="002B77DC" w:rsidP="009956AA">
            <w:pPr>
              <w:pStyle w:val="CUERPOTEXTOTABLA"/>
              <w:jc w:val="right"/>
            </w:pPr>
            <w:r>
              <w:t>5x1.24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7.00</w:t>
            </w:r>
          </w:p>
          <w:p w:rsidR="002B77DC" w:rsidRDefault="002B77DC" w:rsidP="009956AA">
            <w:pPr>
              <w:pStyle w:val="CUERPOTEXTOTABLA"/>
              <w:jc w:val="right"/>
            </w:pPr>
            <w:r>
              <w:t>6.21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1 -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3x1.40</w:t>
            </w:r>
          </w:p>
          <w:p w:rsidR="002B77DC" w:rsidRDefault="002B77DC" w:rsidP="009956AA">
            <w:pPr>
              <w:pStyle w:val="CUERPOTEXTOTABLA"/>
              <w:jc w:val="right"/>
            </w:pPr>
            <w:r>
              <w:t>3x1.24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4.20</w:t>
            </w:r>
          </w:p>
          <w:p w:rsidR="002B77DC" w:rsidRDefault="002B77DC" w:rsidP="009956AA">
            <w:pPr>
              <w:pStyle w:val="CUERPOTEXTOTABLA"/>
              <w:jc w:val="right"/>
            </w:pPr>
            <w:r>
              <w:t>3.73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1 -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21x2.93</w:t>
            </w:r>
          </w:p>
          <w:p w:rsidR="002B77DC" w:rsidRDefault="002B77DC" w:rsidP="009956AA">
            <w:pPr>
              <w:pStyle w:val="CUERPOTEXTOTABLA"/>
              <w:jc w:val="right"/>
            </w:pPr>
            <w:r>
              <w:t>21x1.16</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61.53</w:t>
            </w:r>
          </w:p>
          <w:p w:rsidR="002B77DC" w:rsidRDefault="002B77DC" w:rsidP="009956AA">
            <w:pPr>
              <w:pStyle w:val="CUERPOTEXTOTABLA"/>
              <w:jc w:val="right"/>
            </w:pPr>
            <w:r>
              <w:t>24.28</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lastRenderedPageBreak/>
              <w:t>Viga paralela Y - Viga 3 -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5x1.40</w:t>
            </w:r>
          </w:p>
          <w:p w:rsidR="002B77DC" w:rsidRDefault="002B77DC" w:rsidP="009956AA">
            <w:pPr>
              <w:pStyle w:val="CUERPOTEXTOTABLA"/>
              <w:jc w:val="right"/>
            </w:pPr>
            <w:r>
              <w:t>5x1.24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7.00</w:t>
            </w:r>
          </w:p>
          <w:p w:rsidR="002B77DC" w:rsidRDefault="002B77DC" w:rsidP="009956AA">
            <w:pPr>
              <w:pStyle w:val="CUERPOTEXTOTABLA"/>
              <w:jc w:val="right"/>
            </w:pPr>
            <w:r>
              <w:t>6.21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3 -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3x1.40</w:t>
            </w:r>
          </w:p>
          <w:p w:rsidR="002B77DC" w:rsidRDefault="002B77DC" w:rsidP="009956AA">
            <w:pPr>
              <w:pStyle w:val="CUERPOTEXTOTABLA"/>
              <w:jc w:val="right"/>
            </w:pPr>
            <w:r>
              <w:t>3x1.24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4.20</w:t>
            </w:r>
          </w:p>
          <w:p w:rsidR="002B77DC" w:rsidRDefault="002B77DC" w:rsidP="009956AA">
            <w:pPr>
              <w:pStyle w:val="CUERPOTEXTOTABLA"/>
              <w:jc w:val="right"/>
            </w:pPr>
            <w:r>
              <w:t>3.73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3 -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21x2.93</w:t>
            </w:r>
          </w:p>
          <w:p w:rsidR="002B77DC" w:rsidRDefault="002B77DC" w:rsidP="009956AA">
            <w:pPr>
              <w:pStyle w:val="CUERPOTEXTOTABLA"/>
              <w:jc w:val="right"/>
            </w:pPr>
            <w:r>
              <w:t>21x1.16</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61.53</w:t>
            </w:r>
          </w:p>
          <w:p w:rsidR="002B77DC" w:rsidRDefault="002B77DC" w:rsidP="009956AA">
            <w:pPr>
              <w:pStyle w:val="CUERPOTEXTOTABLA"/>
              <w:jc w:val="right"/>
            </w:pPr>
            <w:r>
              <w:t>24.28</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Totales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4.98</w:t>
            </w:r>
          </w:p>
          <w:p w:rsidR="002B77DC" w:rsidRDefault="002B77DC" w:rsidP="009956AA">
            <w:pPr>
              <w:pStyle w:val="CUERPOTEXTOTABLA"/>
              <w:jc w:val="right"/>
            </w:pPr>
            <w:r>
              <w:t>1.11</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246.12</w:t>
            </w:r>
          </w:p>
          <w:p w:rsidR="002B77DC" w:rsidRDefault="002B77DC" w:rsidP="009956AA">
            <w:pPr>
              <w:pStyle w:val="CUERPOTEXTOTABLA"/>
              <w:jc w:val="right"/>
            </w:pPr>
            <w:r>
              <w:t>97.12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58.24</w:t>
            </w:r>
          </w:p>
          <w:p w:rsidR="002B77DC" w:rsidRDefault="002B77DC" w:rsidP="009956AA">
            <w:pPr>
              <w:pStyle w:val="CUERPOTEXTOTABLA"/>
              <w:jc w:val="right"/>
            </w:pPr>
            <w:r>
              <w:t>51.69</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28.48</w:t>
            </w:r>
          </w:p>
          <w:p w:rsidR="002B77DC" w:rsidRDefault="002B77DC" w:rsidP="009956AA">
            <w:pPr>
              <w:pStyle w:val="CUERPOTEXTOTABLA"/>
              <w:jc w:val="right"/>
            </w:pPr>
            <w:r>
              <w:t>70.24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 xml:space="preserve"> </w:t>
            </w:r>
          </w:p>
          <w:p w:rsidR="002B77DC" w:rsidRDefault="002B77DC" w:rsidP="009956AA">
            <w:pPr>
              <w:pStyle w:val="CUERPOTEXTOTABLA"/>
              <w:jc w:val="right"/>
            </w:pPr>
            <w:r>
              <w:t>220.16</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Total con mermas</w:t>
            </w:r>
          </w:p>
          <w:p w:rsidR="002B77DC" w:rsidRDefault="002B77DC" w:rsidP="009956AA">
            <w:pPr>
              <w:pStyle w:val="CUERPOTEXTOTABLA"/>
            </w:pPr>
            <w:r>
              <w:t>(10.00%)</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5.48</w:t>
            </w:r>
          </w:p>
          <w:p w:rsidR="002B77DC" w:rsidRDefault="002B77DC" w:rsidP="009956AA">
            <w:pPr>
              <w:pStyle w:val="CUERPOTEXTOTABLA"/>
              <w:jc w:val="right"/>
            </w:pPr>
            <w:r>
              <w:t>1.22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270.73</w:t>
            </w:r>
          </w:p>
          <w:p w:rsidR="002B77DC" w:rsidRDefault="002B77DC" w:rsidP="009956AA">
            <w:pPr>
              <w:pStyle w:val="CUERPOTEXTOTABLA"/>
              <w:jc w:val="right"/>
            </w:pPr>
            <w:r>
              <w:t>106.83</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64.06</w:t>
            </w:r>
          </w:p>
          <w:p w:rsidR="002B77DC" w:rsidRDefault="002B77DC" w:rsidP="009956AA">
            <w:pPr>
              <w:pStyle w:val="CUERPOTEXTOTABLA"/>
              <w:jc w:val="right"/>
            </w:pPr>
            <w:r>
              <w:t>56.86</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31.33</w:t>
            </w:r>
          </w:p>
          <w:p w:rsidR="002B77DC" w:rsidRDefault="002B77DC" w:rsidP="009956AA">
            <w:pPr>
              <w:pStyle w:val="CUERPOTEXTOTABLA"/>
              <w:jc w:val="right"/>
            </w:pPr>
            <w:r>
              <w:t>77.27</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 xml:space="preserve"> </w:t>
            </w:r>
          </w:p>
          <w:p w:rsidR="002B77DC" w:rsidRDefault="002B77DC" w:rsidP="009956AA">
            <w:pPr>
              <w:pStyle w:val="CUERPOTEXTOTABLA"/>
              <w:jc w:val="right"/>
            </w:pPr>
            <w:r>
              <w:t>242.18</w:t>
            </w:r>
          </w:p>
        </w:tc>
      </w:tr>
    </w:tbl>
    <w:p w:rsidR="002B77DC" w:rsidRDefault="002B77DC" w:rsidP="002B77DC">
      <w:pPr>
        <w:spacing w:after="0" w:line="2" w:lineRule="auto"/>
      </w:pPr>
    </w:p>
    <w:tbl>
      <w:tblPr>
        <w:tblW w:w="0" w:type="auto"/>
        <w:tblCellMar>
          <w:top w:w="28" w:type="dxa"/>
          <w:left w:w="28" w:type="dxa"/>
          <w:bottom w:w="28" w:type="dxa"/>
          <w:right w:w="28" w:type="dxa"/>
        </w:tblCellMar>
        <w:tblLook w:val="0000"/>
      </w:tblPr>
      <w:tblGrid>
        <w:gridCol w:w="4102"/>
        <w:gridCol w:w="1240"/>
        <w:gridCol w:w="686"/>
        <w:gridCol w:w="801"/>
        <w:gridCol w:w="686"/>
        <w:gridCol w:w="686"/>
        <w:gridCol w:w="694"/>
      </w:tblGrid>
      <w:tr w:rsidR="002B77DC" w:rsidTr="009956AA">
        <w:trPr>
          <w:tblHeader/>
        </w:trPr>
        <w:tc>
          <w:tcPr>
            <w:tcW w:w="0" w:type="auto"/>
            <w:tcBorders>
              <w:top w:val="single" w:sz="0" w:space="0" w:color="000000"/>
              <w:left w:val="single" w:sz="0" w:space="0" w:color="000000"/>
              <w:bottom w:val="single" w:sz="0" w:space="0" w:color="000000"/>
            </w:tcBorders>
            <w:noWrap/>
          </w:tcPr>
          <w:p w:rsidR="002B77DC" w:rsidRDefault="002B77DC" w:rsidP="009956AA">
            <w:pPr>
              <w:pStyle w:val="CUERPOTEXTOTABLA"/>
            </w:pPr>
            <w:r>
              <w:t>Referencia: P26</w:t>
            </w:r>
          </w:p>
        </w:tc>
        <w:tc>
          <w:tcPr>
            <w:tcW w:w="0" w:type="auto"/>
            <w:tcBorders>
              <w:top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gridSpan w:val="4"/>
            <w:tcBorders>
              <w:top w:val="single" w:sz="0" w:space="0" w:color="000000"/>
              <w:left w:val="single" w:sz="0" w:space="0" w:color="000000"/>
              <w:bottom w:val="single" w:sz="0" w:space="0" w:color="000000"/>
              <w:right w:val="single" w:sz="0" w:space="0" w:color="000000"/>
            </w:tcBorders>
          </w:tcPr>
          <w:p w:rsidR="002B77DC" w:rsidRDefault="002B77DC" w:rsidP="009956AA">
            <w:pPr>
              <w:pStyle w:val="CUERPOTEXTOTABLA"/>
              <w:jc w:val="center"/>
            </w:pPr>
            <w:r>
              <w:t>B 500 S, Ys=1.15</w:t>
            </w:r>
          </w:p>
        </w:tc>
        <w:tc>
          <w:tcPr>
            <w:tcW w:w="0" w:type="auto"/>
            <w:tcBorders>
              <w:top w:val="single" w:sz="0" w:space="0" w:color="000000"/>
              <w:left w:val="single" w:sz="0" w:space="0" w:color="000000"/>
              <w:right w:val="single" w:sz="0" w:space="0" w:color="000000"/>
            </w:tcBorders>
            <w:noWrap/>
          </w:tcPr>
          <w:p w:rsidR="002B77DC" w:rsidRDefault="002B77DC" w:rsidP="009956AA">
            <w:pPr>
              <w:pStyle w:val="CUERPOTEXTOTABLA"/>
              <w:jc w:val="center"/>
            </w:pPr>
            <w:r>
              <w:t>Total</w:t>
            </w:r>
          </w:p>
        </w:tc>
      </w:tr>
      <w:tr w:rsidR="002B77DC" w:rsidTr="009956AA">
        <w:trPr>
          <w:tblHeader/>
        </w:trPr>
        <w:tc>
          <w:tcPr>
            <w:tcW w:w="0" w:type="auto"/>
            <w:tcBorders>
              <w:top w:val="single" w:sz="0" w:space="0" w:color="000000"/>
              <w:left w:val="single" w:sz="0" w:space="0" w:color="000000"/>
              <w:bottom w:val="single" w:sz="0" w:space="0" w:color="000000"/>
            </w:tcBorders>
            <w:noWrap/>
          </w:tcPr>
          <w:p w:rsidR="002B77DC" w:rsidRDefault="002B77DC" w:rsidP="009956AA">
            <w:pPr>
              <w:pStyle w:val="CUERPOTEXTOTABLA"/>
            </w:pPr>
            <w:r>
              <w:t>Nombre de armado</w:t>
            </w:r>
          </w:p>
        </w:tc>
        <w:tc>
          <w:tcPr>
            <w:tcW w:w="0" w:type="auto"/>
            <w:tcBorders>
              <w:top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Ø6</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Ø8</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Ø12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Ø20</w:t>
            </w:r>
          </w:p>
        </w:tc>
        <w:tc>
          <w:tcPr>
            <w:tcW w:w="0" w:type="auto"/>
            <w:tcBorders>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Arranque - Armado longitudinal</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8x1.68</w:t>
            </w:r>
          </w:p>
          <w:p w:rsidR="002B77DC" w:rsidRDefault="002B77DC" w:rsidP="009956AA">
            <w:pPr>
              <w:pStyle w:val="CUERPOTEXTOTABLA"/>
              <w:jc w:val="right"/>
            </w:pPr>
            <w:r>
              <w:t>8x1.49</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13.44</w:t>
            </w:r>
          </w:p>
          <w:p w:rsidR="002B77DC" w:rsidRDefault="002B77DC" w:rsidP="009956AA">
            <w:pPr>
              <w:pStyle w:val="CUERPOTEXTOTABLA"/>
              <w:jc w:val="right"/>
            </w:pPr>
            <w:r>
              <w:t>11.93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Arranque - Estribos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3x1.66</w:t>
            </w:r>
          </w:p>
          <w:p w:rsidR="002B77DC" w:rsidRDefault="002B77DC" w:rsidP="009956AA">
            <w:pPr>
              <w:pStyle w:val="CUERPOTEXTOTABLA"/>
              <w:jc w:val="right"/>
            </w:pPr>
            <w:r>
              <w:t>3x0.37</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4.98</w:t>
            </w:r>
          </w:p>
          <w:p w:rsidR="002B77DC" w:rsidRDefault="002B77DC" w:rsidP="009956AA">
            <w:pPr>
              <w:pStyle w:val="CUERPOTEXTOTABLA"/>
              <w:jc w:val="right"/>
            </w:pPr>
            <w:r>
              <w:t>1.11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Armado base - Parrilla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8x1.78</w:t>
            </w:r>
          </w:p>
          <w:p w:rsidR="002B77DC" w:rsidRDefault="002B77DC" w:rsidP="009956AA">
            <w:pPr>
              <w:pStyle w:val="CUERPOTEXTOTABLA"/>
              <w:jc w:val="right"/>
            </w:pPr>
            <w:r>
              <w:t>8x4.39</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14.24</w:t>
            </w:r>
          </w:p>
          <w:p w:rsidR="002B77DC" w:rsidRDefault="002B77DC" w:rsidP="009956AA">
            <w:pPr>
              <w:pStyle w:val="CUERPOTEXTOTABLA"/>
              <w:jc w:val="right"/>
            </w:pPr>
            <w:r>
              <w:t>35.12</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Armado base - Parrilla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8x1.78</w:t>
            </w:r>
          </w:p>
          <w:p w:rsidR="002B77DC" w:rsidRDefault="002B77DC" w:rsidP="009956AA">
            <w:pPr>
              <w:pStyle w:val="CUERPOTEXTOTABLA"/>
              <w:jc w:val="right"/>
            </w:pPr>
            <w:r>
              <w:t>8x4.39</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14.24</w:t>
            </w:r>
          </w:p>
          <w:p w:rsidR="002B77DC" w:rsidRDefault="002B77DC" w:rsidP="009956AA">
            <w:pPr>
              <w:pStyle w:val="CUERPOTEXTOTABLA"/>
              <w:jc w:val="right"/>
            </w:pPr>
            <w:r>
              <w:t>35.12</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0 -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5x1.40</w:t>
            </w:r>
          </w:p>
          <w:p w:rsidR="002B77DC" w:rsidRDefault="002B77DC" w:rsidP="009956AA">
            <w:pPr>
              <w:pStyle w:val="CUERPOTEXTOTABLA"/>
              <w:jc w:val="right"/>
            </w:pPr>
            <w:r>
              <w:t>5x1.24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7.00</w:t>
            </w:r>
          </w:p>
          <w:p w:rsidR="002B77DC" w:rsidRDefault="002B77DC" w:rsidP="009956AA">
            <w:pPr>
              <w:pStyle w:val="CUERPOTEXTOTABLA"/>
              <w:jc w:val="right"/>
            </w:pPr>
            <w:r>
              <w:t>6.21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0 -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3x1.40</w:t>
            </w:r>
          </w:p>
          <w:p w:rsidR="002B77DC" w:rsidRDefault="002B77DC" w:rsidP="009956AA">
            <w:pPr>
              <w:pStyle w:val="CUERPOTEXTOTABLA"/>
              <w:jc w:val="right"/>
            </w:pPr>
            <w:r>
              <w:t>3x1.24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4.20</w:t>
            </w:r>
          </w:p>
          <w:p w:rsidR="002B77DC" w:rsidRDefault="002B77DC" w:rsidP="009956AA">
            <w:pPr>
              <w:pStyle w:val="CUERPOTEXTOTABLA"/>
              <w:jc w:val="right"/>
            </w:pPr>
            <w:r>
              <w:t>3.73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0 -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21x2.93</w:t>
            </w:r>
          </w:p>
          <w:p w:rsidR="002B77DC" w:rsidRDefault="002B77DC" w:rsidP="009956AA">
            <w:pPr>
              <w:pStyle w:val="CUERPOTEXTOTABLA"/>
              <w:jc w:val="right"/>
            </w:pPr>
            <w:r>
              <w:t>21x1.16</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61.53</w:t>
            </w:r>
          </w:p>
          <w:p w:rsidR="002B77DC" w:rsidRDefault="002B77DC" w:rsidP="009956AA">
            <w:pPr>
              <w:pStyle w:val="CUERPOTEXTOTABLA"/>
              <w:jc w:val="right"/>
            </w:pPr>
            <w:r>
              <w:t>24.28</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2 -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5x1.40</w:t>
            </w:r>
          </w:p>
          <w:p w:rsidR="002B77DC" w:rsidRDefault="002B77DC" w:rsidP="009956AA">
            <w:pPr>
              <w:pStyle w:val="CUERPOTEXTOTABLA"/>
              <w:jc w:val="right"/>
            </w:pPr>
            <w:r>
              <w:t>5x1.24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7.00</w:t>
            </w:r>
          </w:p>
          <w:p w:rsidR="002B77DC" w:rsidRDefault="002B77DC" w:rsidP="009956AA">
            <w:pPr>
              <w:pStyle w:val="CUERPOTEXTOTABLA"/>
              <w:jc w:val="right"/>
            </w:pPr>
            <w:r>
              <w:t>6.21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2 -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3x1.40</w:t>
            </w:r>
          </w:p>
          <w:p w:rsidR="002B77DC" w:rsidRDefault="002B77DC" w:rsidP="009956AA">
            <w:pPr>
              <w:pStyle w:val="CUERPOTEXTOTABLA"/>
              <w:jc w:val="right"/>
            </w:pPr>
            <w:r>
              <w:t>3x1.24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4.20</w:t>
            </w:r>
          </w:p>
          <w:p w:rsidR="002B77DC" w:rsidRDefault="002B77DC" w:rsidP="009956AA">
            <w:pPr>
              <w:pStyle w:val="CUERPOTEXTOTABLA"/>
              <w:jc w:val="right"/>
            </w:pPr>
            <w:r>
              <w:t>3.73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2 -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21x2.93</w:t>
            </w:r>
          </w:p>
          <w:p w:rsidR="002B77DC" w:rsidRDefault="002B77DC" w:rsidP="009956AA">
            <w:pPr>
              <w:pStyle w:val="CUERPOTEXTOTABLA"/>
              <w:jc w:val="right"/>
            </w:pPr>
            <w:r>
              <w:t>21x1.16</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61.53</w:t>
            </w:r>
          </w:p>
          <w:p w:rsidR="002B77DC" w:rsidRDefault="002B77DC" w:rsidP="009956AA">
            <w:pPr>
              <w:pStyle w:val="CUERPOTEXTOTABLA"/>
              <w:jc w:val="right"/>
            </w:pPr>
            <w:r>
              <w:t>24.28</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1 -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5x1.40</w:t>
            </w:r>
          </w:p>
          <w:p w:rsidR="002B77DC" w:rsidRDefault="002B77DC" w:rsidP="009956AA">
            <w:pPr>
              <w:pStyle w:val="CUERPOTEXTOTABLA"/>
              <w:jc w:val="right"/>
            </w:pPr>
            <w:r>
              <w:t>5x1.24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7.00</w:t>
            </w:r>
          </w:p>
          <w:p w:rsidR="002B77DC" w:rsidRDefault="002B77DC" w:rsidP="009956AA">
            <w:pPr>
              <w:pStyle w:val="CUERPOTEXTOTABLA"/>
              <w:jc w:val="right"/>
            </w:pPr>
            <w:r>
              <w:t>6.21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1 -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3x1.40</w:t>
            </w:r>
          </w:p>
          <w:p w:rsidR="002B77DC" w:rsidRDefault="002B77DC" w:rsidP="009956AA">
            <w:pPr>
              <w:pStyle w:val="CUERPOTEXTOTABLA"/>
              <w:jc w:val="right"/>
            </w:pPr>
            <w:r>
              <w:t>3x1.24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4.20</w:t>
            </w:r>
          </w:p>
          <w:p w:rsidR="002B77DC" w:rsidRDefault="002B77DC" w:rsidP="009956AA">
            <w:pPr>
              <w:pStyle w:val="CUERPOTEXTOTABLA"/>
              <w:jc w:val="right"/>
            </w:pPr>
            <w:r>
              <w:t>3.73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1 -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21x2.93</w:t>
            </w:r>
          </w:p>
          <w:p w:rsidR="002B77DC" w:rsidRDefault="002B77DC" w:rsidP="009956AA">
            <w:pPr>
              <w:pStyle w:val="CUERPOTEXTOTABLA"/>
              <w:jc w:val="right"/>
            </w:pPr>
            <w:r>
              <w:t>21x1.16</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61.53</w:t>
            </w:r>
          </w:p>
          <w:p w:rsidR="002B77DC" w:rsidRDefault="002B77DC" w:rsidP="009956AA">
            <w:pPr>
              <w:pStyle w:val="CUERPOTEXTOTABLA"/>
              <w:jc w:val="right"/>
            </w:pPr>
            <w:r>
              <w:t>24.28</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3 -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5x1.40</w:t>
            </w:r>
          </w:p>
          <w:p w:rsidR="002B77DC" w:rsidRDefault="002B77DC" w:rsidP="009956AA">
            <w:pPr>
              <w:pStyle w:val="CUERPOTEXTOTABLA"/>
              <w:jc w:val="right"/>
            </w:pPr>
            <w:r>
              <w:t>5x1.24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7.00</w:t>
            </w:r>
          </w:p>
          <w:p w:rsidR="002B77DC" w:rsidRDefault="002B77DC" w:rsidP="009956AA">
            <w:pPr>
              <w:pStyle w:val="CUERPOTEXTOTABLA"/>
              <w:jc w:val="right"/>
            </w:pPr>
            <w:r>
              <w:t>6.21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3 -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3x1.40</w:t>
            </w:r>
          </w:p>
          <w:p w:rsidR="002B77DC" w:rsidRDefault="002B77DC" w:rsidP="009956AA">
            <w:pPr>
              <w:pStyle w:val="CUERPOTEXTOTABLA"/>
              <w:jc w:val="right"/>
            </w:pPr>
            <w:r>
              <w:t>3x1.24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4.20</w:t>
            </w:r>
          </w:p>
          <w:p w:rsidR="002B77DC" w:rsidRDefault="002B77DC" w:rsidP="009956AA">
            <w:pPr>
              <w:pStyle w:val="CUERPOTEXTOTABLA"/>
              <w:jc w:val="right"/>
            </w:pPr>
            <w:r>
              <w:t>3.73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3 -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21x2.93</w:t>
            </w:r>
          </w:p>
          <w:p w:rsidR="002B77DC" w:rsidRDefault="002B77DC" w:rsidP="009956AA">
            <w:pPr>
              <w:pStyle w:val="CUERPOTEXTOTABLA"/>
              <w:jc w:val="right"/>
            </w:pPr>
            <w:r>
              <w:t>21x1.16</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61.53</w:t>
            </w:r>
          </w:p>
          <w:p w:rsidR="002B77DC" w:rsidRDefault="002B77DC" w:rsidP="009956AA">
            <w:pPr>
              <w:pStyle w:val="CUERPOTEXTOTABLA"/>
              <w:jc w:val="right"/>
            </w:pPr>
            <w:r>
              <w:t>24.28</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Totales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4.98</w:t>
            </w:r>
          </w:p>
          <w:p w:rsidR="002B77DC" w:rsidRDefault="002B77DC" w:rsidP="009956AA">
            <w:pPr>
              <w:pStyle w:val="CUERPOTEXTOTABLA"/>
              <w:jc w:val="right"/>
            </w:pPr>
            <w:r>
              <w:t>1.11</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246.12</w:t>
            </w:r>
          </w:p>
          <w:p w:rsidR="002B77DC" w:rsidRDefault="002B77DC" w:rsidP="009956AA">
            <w:pPr>
              <w:pStyle w:val="CUERPOTEXTOTABLA"/>
              <w:jc w:val="right"/>
            </w:pPr>
            <w:r>
              <w:t>97.12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58.24</w:t>
            </w:r>
          </w:p>
          <w:p w:rsidR="002B77DC" w:rsidRDefault="002B77DC" w:rsidP="009956AA">
            <w:pPr>
              <w:pStyle w:val="CUERPOTEXTOTABLA"/>
              <w:jc w:val="right"/>
            </w:pPr>
            <w:r>
              <w:t>51.69</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28.48</w:t>
            </w:r>
          </w:p>
          <w:p w:rsidR="002B77DC" w:rsidRDefault="002B77DC" w:rsidP="009956AA">
            <w:pPr>
              <w:pStyle w:val="CUERPOTEXTOTABLA"/>
              <w:jc w:val="right"/>
            </w:pPr>
            <w:r>
              <w:t>70.24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 xml:space="preserve"> </w:t>
            </w:r>
          </w:p>
          <w:p w:rsidR="002B77DC" w:rsidRDefault="002B77DC" w:rsidP="009956AA">
            <w:pPr>
              <w:pStyle w:val="CUERPOTEXTOTABLA"/>
              <w:jc w:val="right"/>
            </w:pPr>
            <w:r>
              <w:t>220.16</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Total con mermas</w:t>
            </w:r>
          </w:p>
          <w:p w:rsidR="002B77DC" w:rsidRDefault="002B77DC" w:rsidP="009956AA">
            <w:pPr>
              <w:pStyle w:val="CUERPOTEXTOTABLA"/>
            </w:pPr>
            <w:r>
              <w:t>(10.00%)</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5.48</w:t>
            </w:r>
          </w:p>
          <w:p w:rsidR="002B77DC" w:rsidRDefault="002B77DC" w:rsidP="009956AA">
            <w:pPr>
              <w:pStyle w:val="CUERPOTEXTOTABLA"/>
              <w:jc w:val="right"/>
            </w:pPr>
            <w:r>
              <w:t>1.22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270.73</w:t>
            </w:r>
          </w:p>
          <w:p w:rsidR="002B77DC" w:rsidRDefault="002B77DC" w:rsidP="009956AA">
            <w:pPr>
              <w:pStyle w:val="CUERPOTEXTOTABLA"/>
              <w:jc w:val="right"/>
            </w:pPr>
            <w:r>
              <w:t>106.83</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64.06</w:t>
            </w:r>
          </w:p>
          <w:p w:rsidR="002B77DC" w:rsidRDefault="002B77DC" w:rsidP="009956AA">
            <w:pPr>
              <w:pStyle w:val="CUERPOTEXTOTABLA"/>
              <w:jc w:val="right"/>
            </w:pPr>
            <w:r>
              <w:t>56.86</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31.33</w:t>
            </w:r>
          </w:p>
          <w:p w:rsidR="002B77DC" w:rsidRDefault="002B77DC" w:rsidP="009956AA">
            <w:pPr>
              <w:pStyle w:val="CUERPOTEXTOTABLA"/>
              <w:jc w:val="right"/>
            </w:pPr>
            <w:r>
              <w:t>77.27</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 xml:space="preserve"> </w:t>
            </w:r>
          </w:p>
          <w:p w:rsidR="002B77DC" w:rsidRDefault="002B77DC" w:rsidP="009956AA">
            <w:pPr>
              <w:pStyle w:val="CUERPOTEXTOTABLA"/>
              <w:jc w:val="right"/>
            </w:pPr>
            <w:r>
              <w:t>242.18</w:t>
            </w:r>
          </w:p>
        </w:tc>
      </w:tr>
    </w:tbl>
    <w:p w:rsidR="002B77DC" w:rsidRDefault="002B77DC" w:rsidP="002B77DC">
      <w:pPr>
        <w:spacing w:after="0" w:line="2" w:lineRule="auto"/>
      </w:pPr>
    </w:p>
    <w:tbl>
      <w:tblPr>
        <w:tblW w:w="0" w:type="auto"/>
        <w:tblCellMar>
          <w:top w:w="28" w:type="dxa"/>
          <w:left w:w="28" w:type="dxa"/>
          <w:bottom w:w="28" w:type="dxa"/>
          <w:right w:w="28" w:type="dxa"/>
        </w:tblCellMar>
        <w:tblLook w:val="0000"/>
      </w:tblPr>
      <w:tblGrid>
        <w:gridCol w:w="4102"/>
        <w:gridCol w:w="1240"/>
        <w:gridCol w:w="686"/>
        <w:gridCol w:w="801"/>
        <w:gridCol w:w="801"/>
        <w:gridCol w:w="686"/>
        <w:gridCol w:w="694"/>
      </w:tblGrid>
      <w:tr w:rsidR="002B77DC" w:rsidTr="009956AA">
        <w:trPr>
          <w:tblHeader/>
        </w:trPr>
        <w:tc>
          <w:tcPr>
            <w:tcW w:w="0" w:type="auto"/>
            <w:tcBorders>
              <w:top w:val="single" w:sz="0" w:space="0" w:color="000000"/>
              <w:left w:val="single" w:sz="0" w:space="0" w:color="000000"/>
              <w:bottom w:val="single" w:sz="0" w:space="0" w:color="000000"/>
            </w:tcBorders>
            <w:noWrap/>
          </w:tcPr>
          <w:p w:rsidR="002B77DC" w:rsidRDefault="002B77DC" w:rsidP="009956AA">
            <w:pPr>
              <w:pStyle w:val="CUERPOTEXTOTABLA"/>
            </w:pPr>
            <w:r>
              <w:t>Referencia: P28</w:t>
            </w:r>
          </w:p>
        </w:tc>
        <w:tc>
          <w:tcPr>
            <w:tcW w:w="0" w:type="auto"/>
            <w:tcBorders>
              <w:top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gridSpan w:val="4"/>
            <w:tcBorders>
              <w:top w:val="single" w:sz="0" w:space="0" w:color="000000"/>
              <w:left w:val="single" w:sz="0" w:space="0" w:color="000000"/>
              <w:bottom w:val="single" w:sz="0" w:space="0" w:color="000000"/>
              <w:right w:val="single" w:sz="0" w:space="0" w:color="000000"/>
            </w:tcBorders>
          </w:tcPr>
          <w:p w:rsidR="002B77DC" w:rsidRDefault="002B77DC" w:rsidP="009956AA">
            <w:pPr>
              <w:pStyle w:val="CUERPOTEXTOTABLA"/>
              <w:jc w:val="center"/>
            </w:pPr>
            <w:r>
              <w:t>B 500 S, Ys=1.15</w:t>
            </w:r>
          </w:p>
        </w:tc>
        <w:tc>
          <w:tcPr>
            <w:tcW w:w="0" w:type="auto"/>
            <w:tcBorders>
              <w:top w:val="single" w:sz="0" w:space="0" w:color="000000"/>
              <w:left w:val="single" w:sz="0" w:space="0" w:color="000000"/>
              <w:right w:val="single" w:sz="0" w:space="0" w:color="000000"/>
            </w:tcBorders>
            <w:noWrap/>
          </w:tcPr>
          <w:p w:rsidR="002B77DC" w:rsidRDefault="002B77DC" w:rsidP="009956AA">
            <w:pPr>
              <w:pStyle w:val="CUERPOTEXTOTABLA"/>
              <w:jc w:val="center"/>
            </w:pPr>
            <w:r>
              <w:t>Total</w:t>
            </w:r>
          </w:p>
        </w:tc>
      </w:tr>
      <w:tr w:rsidR="002B77DC" w:rsidTr="009956AA">
        <w:trPr>
          <w:tblHeader/>
        </w:trPr>
        <w:tc>
          <w:tcPr>
            <w:tcW w:w="0" w:type="auto"/>
            <w:tcBorders>
              <w:top w:val="single" w:sz="0" w:space="0" w:color="000000"/>
              <w:left w:val="single" w:sz="0" w:space="0" w:color="000000"/>
              <w:bottom w:val="single" w:sz="0" w:space="0" w:color="000000"/>
            </w:tcBorders>
            <w:noWrap/>
          </w:tcPr>
          <w:p w:rsidR="002B77DC" w:rsidRDefault="002B77DC" w:rsidP="009956AA">
            <w:pPr>
              <w:pStyle w:val="CUERPOTEXTOTABLA"/>
            </w:pPr>
            <w:r>
              <w:t>Nombre de armado</w:t>
            </w:r>
          </w:p>
        </w:tc>
        <w:tc>
          <w:tcPr>
            <w:tcW w:w="0" w:type="auto"/>
            <w:tcBorders>
              <w:top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Ø6</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Ø8</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Ø12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Ø16</w:t>
            </w:r>
          </w:p>
        </w:tc>
        <w:tc>
          <w:tcPr>
            <w:tcW w:w="0" w:type="auto"/>
            <w:tcBorders>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Arranque - Armado longitudinal</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8x1.35</w:t>
            </w:r>
          </w:p>
          <w:p w:rsidR="002B77DC" w:rsidRDefault="002B77DC" w:rsidP="009956AA">
            <w:pPr>
              <w:pStyle w:val="CUERPOTEXTOTABLA"/>
              <w:jc w:val="right"/>
            </w:pPr>
            <w:r>
              <w:t>8x1.20</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10.80</w:t>
            </w:r>
          </w:p>
          <w:p w:rsidR="002B77DC" w:rsidRDefault="002B77DC" w:rsidP="009956AA">
            <w:pPr>
              <w:pStyle w:val="CUERPOTEXTOTABLA"/>
              <w:jc w:val="right"/>
            </w:pPr>
            <w:r>
              <w:t>9.59</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lastRenderedPageBreak/>
              <w:t>Arranque - Estribos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3x1.66</w:t>
            </w:r>
          </w:p>
          <w:p w:rsidR="002B77DC" w:rsidRDefault="002B77DC" w:rsidP="009956AA">
            <w:pPr>
              <w:pStyle w:val="CUERPOTEXTOTABLA"/>
              <w:jc w:val="right"/>
            </w:pPr>
            <w:r>
              <w:t>3x0.37</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4.98</w:t>
            </w:r>
          </w:p>
          <w:p w:rsidR="002B77DC" w:rsidRDefault="002B77DC" w:rsidP="009956AA">
            <w:pPr>
              <w:pStyle w:val="CUERPOTEXTOTABLA"/>
              <w:jc w:val="right"/>
            </w:pPr>
            <w:r>
              <w:t>1.11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Armado base - Parrilla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13x1.40</w:t>
            </w:r>
          </w:p>
          <w:p w:rsidR="002B77DC" w:rsidRDefault="002B77DC" w:rsidP="009956AA">
            <w:pPr>
              <w:pStyle w:val="CUERPOTEXTOTABLA"/>
              <w:jc w:val="right"/>
            </w:pPr>
            <w:r>
              <w:t>13x1.24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18.20</w:t>
            </w:r>
          </w:p>
          <w:p w:rsidR="002B77DC" w:rsidRDefault="002B77DC" w:rsidP="009956AA">
            <w:pPr>
              <w:pStyle w:val="CUERPOTEXTOTABLA"/>
              <w:jc w:val="right"/>
            </w:pPr>
            <w:r>
              <w:t>16.16</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Armado base - Parrilla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13x1.40</w:t>
            </w:r>
          </w:p>
          <w:p w:rsidR="002B77DC" w:rsidRDefault="002B77DC" w:rsidP="009956AA">
            <w:pPr>
              <w:pStyle w:val="CUERPOTEXTOTABLA"/>
              <w:jc w:val="right"/>
            </w:pPr>
            <w:r>
              <w:t>13x1.24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18.20</w:t>
            </w:r>
          </w:p>
          <w:p w:rsidR="002B77DC" w:rsidRDefault="002B77DC" w:rsidP="009956AA">
            <w:pPr>
              <w:pStyle w:val="CUERPOTEXTOTABLA"/>
              <w:jc w:val="right"/>
            </w:pPr>
            <w:r>
              <w:t>16.16</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0 -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3x1.70</w:t>
            </w:r>
          </w:p>
          <w:p w:rsidR="002B77DC" w:rsidRDefault="002B77DC" w:rsidP="009956AA">
            <w:pPr>
              <w:pStyle w:val="CUERPOTEXTOTABLA"/>
              <w:jc w:val="right"/>
            </w:pPr>
            <w:r>
              <w:t>3x2.68</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5.10</w:t>
            </w:r>
          </w:p>
          <w:p w:rsidR="002B77DC" w:rsidRDefault="002B77DC" w:rsidP="009956AA">
            <w:pPr>
              <w:pStyle w:val="CUERPOTEXTOTABLA"/>
              <w:jc w:val="right"/>
            </w:pPr>
            <w:r>
              <w:t>8.05</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0 -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3x1.40</w:t>
            </w:r>
          </w:p>
          <w:p w:rsidR="002B77DC" w:rsidRDefault="002B77DC" w:rsidP="009956AA">
            <w:pPr>
              <w:pStyle w:val="CUERPOTEXTOTABLA"/>
              <w:jc w:val="right"/>
            </w:pPr>
            <w:r>
              <w:t>3x1.24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4.20</w:t>
            </w:r>
          </w:p>
          <w:p w:rsidR="002B77DC" w:rsidRDefault="002B77DC" w:rsidP="009956AA">
            <w:pPr>
              <w:pStyle w:val="CUERPOTEXTOTABLA"/>
              <w:jc w:val="right"/>
            </w:pPr>
            <w:r>
              <w:t>3.73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0 -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21x2.21</w:t>
            </w:r>
          </w:p>
          <w:p w:rsidR="002B77DC" w:rsidRDefault="002B77DC" w:rsidP="009956AA">
            <w:pPr>
              <w:pStyle w:val="CUERPOTEXTOTABLA"/>
              <w:jc w:val="right"/>
            </w:pPr>
            <w:r>
              <w:t>21x0.87</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46.41</w:t>
            </w:r>
          </w:p>
          <w:p w:rsidR="002B77DC" w:rsidRDefault="002B77DC" w:rsidP="009956AA">
            <w:pPr>
              <w:pStyle w:val="CUERPOTEXTOTABLA"/>
              <w:jc w:val="right"/>
            </w:pPr>
            <w:r>
              <w:t>18.31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2 -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3x1.70</w:t>
            </w:r>
          </w:p>
          <w:p w:rsidR="002B77DC" w:rsidRDefault="002B77DC" w:rsidP="009956AA">
            <w:pPr>
              <w:pStyle w:val="CUERPOTEXTOTABLA"/>
              <w:jc w:val="right"/>
            </w:pPr>
            <w:r>
              <w:t>3x2.68</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5.10</w:t>
            </w:r>
          </w:p>
          <w:p w:rsidR="002B77DC" w:rsidRDefault="002B77DC" w:rsidP="009956AA">
            <w:pPr>
              <w:pStyle w:val="CUERPOTEXTOTABLA"/>
              <w:jc w:val="right"/>
            </w:pPr>
            <w:r>
              <w:t>8.05</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2 -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3x1.40</w:t>
            </w:r>
          </w:p>
          <w:p w:rsidR="002B77DC" w:rsidRDefault="002B77DC" w:rsidP="009956AA">
            <w:pPr>
              <w:pStyle w:val="CUERPOTEXTOTABLA"/>
              <w:jc w:val="right"/>
            </w:pPr>
            <w:r>
              <w:t>3x1.24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4.20</w:t>
            </w:r>
          </w:p>
          <w:p w:rsidR="002B77DC" w:rsidRDefault="002B77DC" w:rsidP="009956AA">
            <w:pPr>
              <w:pStyle w:val="CUERPOTEXTOTABLA"/>
              <w:jc w:val="right"/>
            </w:pPr>
            <w:r>
              <w:t>3.73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2 -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21x2.21</w:t>
            </w:r>
          </w:p>
          <w:p w:rsidR="002B77DC" w:rsidRDefault="002B77DC" w:rsidP="009956AA">
            <w:pPr>
              <w:pStyle w:val="CUERPOTEXTOTABLA"/>
              <w:jc w:val="right"/>
            </w:pPr>
            <w:r>
              <w:t>21x0.87</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46.41</w:t>
            </w:r>
          </w:p>
          <w:p w:rsidR="002B77DC" w:rsidRDefault="002B77DC" w:rsidP="009956AA">
            <w:pPr>
              <w:pStyle w:val="CUERPOTEXTOTABLA"/>
              <w:jc w:val="right"/>
            </w:pPr>
            <w:r>
              <w:t>18.31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1 -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3x1.70</w:t>
            </w:r>
          </w:p>
          <w:p w:rsidR="002B77DC" w:rsidRDefault="002B77DC" w:rsidP="009956AA">
            <w:pPr>
              <w:pStyle w:val="CUERPOTEXTOTABLA"/>
              <w:jc w:val="right"/>
            </w:pPr>
            <w:r>
              <w:t>3x2.68</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5.10</w:t>
            </w:r>
          </w:p>
          <w:p w:rsidR="002B77DC" w:rsidRDefault="002B77DC" w:rsidP="009956AA">
            <w:pPr>
              <w:pStyle w:val="CUERPOTEXTOTABLA"/>
              <w:jc w:val="right"/>
            </w:pPr>
            <w:r>
              <w:t>8.05</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1 -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3x1.40</w:t>
            </w:r>
          </w:p>
          <w:p w:rsidR="002B77DC" w:rsidRDefault="002B77DC" w:rsidP="009956AA">
            <w:pPr>
              <w:pStyle w:val="CUERPOTEXTOTABLA"/>
              <w:jc w:val="right"/>
            </w:pPr>
            <w:r>
              <w:t>3x1.24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4.20</w:t>
            </w:r>
          </w:p>
          <w:p w:rsidR="002B77DC" w:rsidRDefault="002B77DC" w:rsidP="009956AA">
            <w:pPr>
              <w:pStyle w:val="CUERPOTEXTOTABLA"/>
              <w:jc w:val="right"/>
            </w:pPr>
            <w:r>
              <w:t>3.73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1 -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21x2.21</w:t>
            </w:r>
          </w:p>
          <w:p w:rsidR="002B77DC" w:rsidRDefault="002B77DC" w:rsidP="009956AA">
            <w:pPr>
              <w:pStyle w:val="CUERPOTEXTOTABLA"/>
              <w:jc w:val="right"/>
            </w:pPr>
            <w:r>
              <w:t>21x0.87</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46.41</w:t>
            </w:r>
          </w:p>
          <w:p w:rsidR="002B77DC" w:rsidRDefault="002B77DC" w:rsidP="009956AA">
            <w:pPr>
              <w:pStyle w:val="CUERPOTEXTOTABLA"/>
              <w:jc w:val="right"/>
            </w:pPr>
            <w:r>
              <w:t>18.31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3 -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3x1.70</w:t>
            </w:r>
          </w:p>
          <w:p w:rsidR="002B77DC" w:rsidRDefault="002B77DC" w:rsidP="009956AA">
            <w:pPr>
              <w:pStyle w:val="CUERPOTEXTOTABLA"/>
              <w:jc w:val="right"/>
            </w:pPr>
            <w:r>
              <w:t>3x2.68</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5.10</w:t>
            </w:r>
          </w:p>
          <w:p w:rsidR="002B77DC" w:rsidRDefault="002B77DC" w:rsidP="009956AA">
            <w:pPr>
              <w:pStyle w:val="CUERPOTEXTOTABLA"/>
              <w:jc w:val="right"/>
            </w:pPr>
            <w:r>
              <w:t>8.05</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3 -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3x1.40</w:t>
            </w:r>
          </w:p>
          <w:p w:rsidR="002B77DC" w:rsidRDefault="002B77DC" w:rsidP="009956AA">
            <w:pPr>
              <w:pStyle w:val="CUERPOTEXTOTABLA"/>
              <w:jc w:val="right"/>
            </w:pPr>
            <w:r>
              <w:t>3x1.24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4.20</w:t>
            </w:r>
          </w:p>
          <w:p w:rsidR="002B77DC" w:rsidRDefault="002B77DC" w:rsidP="009956AA">
            <w:pPr>
              <w:pStyle w:val="CUERPOTEXTOTABLA"/>
              <w:jc w:val="right"/>
            </w:pPr>
            <w:r>
              <w:t>3.73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3 -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21x2.21</w:t>
            </w:r>
          </w:p>
          <w:p w:rsidR="002B77DC" w:rsidRDefault="002B77DC" w:rsidP="009956AA">
            <w:pPr>
              <w:pStyle w:val="CUERPOTEXTOTABLA"/>
              <w:jc w:val="right"/>
            </w:pPr>
            <w:r>
              <w:t>21x0.87</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46.41</w:t>
            </w:r>
          </w:p>
          <w:p w:rsidR="002B77DC" w:rsidRDefault="002B77DC" w:rsidP="009956AA">
            <w:pPr>
              <w:pStyle w:val="CUERPOTEXTOTABLA"/>
              <w:jc w:val="right"/>
            </w:pPr>
            <w:r>
              <w:t>18.31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Totales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4.98</w:t>
            </w:r>
          </w:p>
          <w:p w:rsidR="002B77DC" w:rsidRDefault="002B77DC" w:rsidP="009956AA">
            <w:pPr>
              <w:pStyle w:val="CUERPOTEXTOTABLA"/>
              <w:jc w:val="right"/>
            </w:pPr>
            <w:r>
              <w:t>1.11</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185.64</w:t>
            </w:r>
          </w:p>
          <w:p w:rsidR="002B77DC" w:rsidRDefault="002B77DC" w:rsidP="009956AA">
            <w:pPr>
              <w:pStyle w:val="CUERPOTEXTOTABLA"/>
              <w:jc w:val="right"/>
            </w:pPr>
            <w:r>
              <w:t>73.24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64.00</w:t>
            </w:r>
          </w:p>
          <w:p w:rsidR="002B77DC" w:rsidRDefault="002B77DC" w:rsidP="009956AA">
            <w:pPr>
              <w:pStyle w:val="CUERPOTEXTOTABLA"/>
              <w:jc w:val="right"/>
            </w:pPr>
            <w:r>
              <w:t>56.83</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20.40</w:t>
            </w:r>
          </w:p>
          <w:p w:rsidR="002B77DC" w:rsidRDefault="002B77DC" w:rsidP="009956AA">
            <w:pPr>
              <w:pStyle w:val="CUERPOTEXTOTABLA"/>
              <w:jc w:val="right"/>
            </w:pPr>
            <w:r>
              <w:t>32.20</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 xml:space="preserve"> </w:t>
            </w:r>
          </w:p>
          <w:p w:rsidR="002B77DC" w:rsidRDefault="002B77DC" w:rsidP="009956AA">
            <w:pPr>
              <w:pStyle w:val="CUERPOTEXTOTABLA"/>
              <w:jc w:val="right"/>
            </w:pPr>
            <w:r>
              <w:t>163.38</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Total con mermas</w:t>
            </w:r>
          </w:p>
          <w:p w:rsidR="002B77DC" w:rsidRDefault="002B77DC" w:rsidP="009956AA">
            <w:pPr>
              <w:pStyle w:val="CUERPOTEXTOTABLA"/>
            </w:pPr>
            <w:r>
              <w:t>(10.00%)</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5.48</w:t>
            </w:r>
          </w:p>
          <w:p w:rsidR="002B77DC" w:rsidRDefault="002B77DC" w:rsidP="009956AA">
            <w:pPr>
              <w:pStyle w:val="CUERPOTEXTOTABLA"/>
              <w:jc w:val="right"/>
            </w:pPr>
            <w:r>
              <w:t>1.22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204.20</w:t>
            </w:r>
          </w:p>
          <w:p w:rsidR="002B77DC" w:rsidRDefault="002B77DC" w:rsidP="009956AA">
            <w:pPr>
              <w:pStyle w:val="CUERPOTEXTOTABLA"/>
              <w:jc w:val="right"/>
            </w:pPr>
            <w:r>
              <w:t>80.57</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70.40</w:t>
            </w:r>
          </w:p>
          <w:p w:rsidR="002B77DC" w:rsidRDefault="002B77DC" w:rsidP="009956AA">
            <w:pPr>
              <w:pStyle w:val="CUERPOTEXTOTABLA"/>
              <w:jc w:val="right"/>
            </w:pPr>
            <w:r>
              <w:t>62.51</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22.44</w:t>
            </w:r>
          </w:p>
          <w:p w:rsidR="002B77DC" w:rsidRDefault="002B77DC" w:rsidP="009956AA">
            <w:pPr>
              <w:pStyle w:val="CUERPOTEXTOTABLA"/>
              <w:jc w:val="right"/>
            </w:pPr>
            <w:r>
              <w:t>35.42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 xml:space="preserve"> </w:t>
            </w:r>
          </w:p>
          <w:p w:rsidR="002B77DC" w:rsidRDefault="002B77DC" w:rsidP="009956AA">
            <w:pPr>
              <w:pStyle w:val="CUERPOTEXTOTABLA"/>
              <w:jc w:val="right"/>
            </w:pPr>
            <w:r>
              <w:t>179.72</w:t>
            </w:r>
          </w:p>
        </w:tc>
      </w:tr>
    </w:tbl>
    <w:p w:rsidR="002B77DC" w:rsidRDefault="002B77DC" w:rsidP="002B77DC">
      <w:pPr>
        <w:spacing w:after="0" w:line="2" w:lineRule="auto"/>
      </w:pPr>
    </w:p>
    <w:tbl>
      <w:tblPr>
        <w:tblW w:w="0" w:type="auto"/>
        <w:tblCellMar>
          <w:top w:w="28" w:type="dxa"/>
          <w:left w:w="28" w:type="dxa"/>
          <w:bottom w:w="28" w:type="dxa"/>
          <w:right w:w="28" w:type="dxa"/>
        </w:tblCellMar>
        <w:tblLook w:val="0000"/>
      </w:tblPr>
      <w:tblGrid>
        <w:gridCol w:w="4102"/>
        <w:gridCol w:w="1240"/>
        <w:gridCol w:w="686"/>
        <w:gridCol w:w="801"/>
        <w:gridCol w:w="801"/>
        <w:gridCol w:w="694"/>
      </w:tblGrid>
      <w:tr w:rsidR="002B77DC" w:rsidTr="009956AA">
        <w:trPr>
          <w:tblHeader/>
        </w:trPr>
        <w:tc>
          <w:tcPr>
            <w:tcW w:w="0" w:type="auto"/>
            <w:tcBorders>
              <w:top w:val="single" w:sz="0" w:space="0" w:color="000000"/>
              <w:left w:val="single" w:sz="0" w:space="0" w:color="000000"/>
              <w:bottom w:val="single" w:sz="0" w:space="0" w:color="000000"/>
            </w:tcBorders>
            <w:noWrap/>
          </w:tcPr>
          <w:p w:rsidR="002B77DC" w:rsidRDefault="002B77DC" w:rsidP="009956AA">
            <w:pPr>
              <w:pStyle w:val="CUERPOTEXTOTABLA"/>
            </w:pPr>
            <w:r>
              <w:t>Referencia: P29</w:t>
            </w:r>
          </w:p>
        </w:tc>
        <w:tc>
          <w:tcPr>
            <w:tcW w:w="0" w:type="auto"/>
            <w:tcBorders>
              <w:top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gridSpan w:val="3"/>
            <w:tcBorders>
              <w:top w:val="single" w:sz="0" w:space="0" w:color="000000"/>
              <w:left w:val="single" w:sz="0" w:space="0" w:color="000000"/>
              <w:bottom w:val="single" w:sz="0" w:space="0" w:color="000000"/>
              <w:right w:val="single" w:sz="0" w:space="0" w:color="000000"/>
            </w:tcBorders>
          </w:tcPr>
          <w:p w:rsidR="002B77DC" w:rsidRDefault="002B77DC" w:rsidP="009956AA">
            <w:pPr>
              <w:pStyle w:val="CUERPOTEXTOTABLA"/>
              <w:jc w:val="center"/>
            </w:pPr>
            <w:r>
              <w:t>B 500 S, Ys=1.15</w:t>
            </w:r>
          </w:p>
        </w:tc>
        <w:tc>
          <w:tcPr>
            <w:tcW w:w="0" w:type="auto"/>
            <w:tcBorders>
              <w:top w:val="single" w:sz="0" w:space="0" w:color="000000"/>
              <w:left w:val="single" w:sz="0" w:space="0" w:color="000000"/>
              <w:right w:val="single" w:sz="0" w:space="0" w:color="000000"/>
            </w:tcBorders>
            <w:noWrap/>
          </w:tcPr>
          <w:p w:rsidR="002B77DC" w:rsidRDefault="002B77DC" w:rsidP="009956AA">
            <w:pPr>
              <w:pStyle w:val="CUERPOTEXTOTABLA"/>
              <w:jc w:val="center"/>
            </w:pPr>
            <w:r>
              <w:t>Total</w:t>
            </w:r>
          </w:p>
        </w:tc>
      </w:tr>
      <w:tr w:rsidR="002B77DC" w:rsidTr="009956AA">
        <w:trPr>
          <w:tblHeader/>
        </w:trPr>
        <w:tc>
          <w:tcPr>
            <w:tcW w:w="0" w:type="auto"/>
            <w:tcBorders>
              <w:top w:val="single" w:sz="0" w:space="0" w:color="000000"/>
              <w:left w:val="single" w:sz="0" w:space="0" w:color="000000"/>
              <w:bottom w:val="single" w:sz="0" w:space="0" w:color="000000"/>
            </w:tcBorders>
            <w:noWrap/>
          </w:tcPr>
          <w:p w:rsidR="002B77DC" w:rsidRDefault="002B77DC" w:rsidP="009956AA">
            <w:pPr>
              <w:pStyle w:val="CUERPOTEXTOTABLA"/>
            </w:pPr>
            <w:r>
              <w:t>Nombre de armado</w:t>
            </w:r>
          </w:p>
        </w:tc>
        <w:tc>
          <w:tcPr>
            <w:tcW w:w="0" w:type="auto"/>
            <w:tcBorders>
              <w:top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Ø6</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Ø8</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Ø12</w:t>
            </w:r>
          </w:p>
        </w:tc>
        <w:tc>
          <w:tcPr>
            <w:tcW w:w="0" w:type="auto"/>
            <w:tcBorders>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Arranque - Armado longitudinal</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8x1.30</w:t>
            </w:r>
          </w:p>
          <w:p w:rsidR="002B77DC" w:rsidRDefault="002B77DC" w:rsidP="009956AA">
            <w:pPr>
              <w:pStyle w:val="CUERPOTEXTOTABLA"/>
              <w:jc w:val="right"/>
            </w:pPr>
            <w:r>
              <w:t>8x1.15</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10.40</w:t>
            </w:r>
          </w:p>
          <w:p w:rsidR="002B77DC" w:rsidRDefault="002B77DC" w:rsidP="009956AA">
            <w:pPr>
              <w:pStyle w:val="CUERPOTEXTOTABLA"/>
              <w:jc w:val="right"/>
            </w:pPr>
            <w:r>
              <w:t>9.23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Arranque - Estribos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3x1.66</w:t>
            </w:r>
          </w:p>
          <w:p w:rsidR="002B77DC" w:rsidRDefault="002B77DC" w:rsidP="009956AA">
            <w:pPr>
              <w:pStyle w:val="CUERPOTEXTOTABLA"/>
              <w:jc w:val="right"/>
            </w:pPr>
            <w:r>
              <w:t>3x0.37</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4.98</w:t>
            </w:r>
          </w:p>
          <w:p w:rsidR="002B77DC" w:rsidRDefault="002B77DC" w:rsidP="009956AA">
            <w:pPr>
              <w:pStyle w:val="CUERPOTEXTOTABLA"/>
              <w:jc w:val="right"/>
            </w:pPr>
            <w:r>
              <w:t>1.11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Armado base - Parrilla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13x1.40</w:t>
            </w:r>
          </w:p>
          <w:p w:rsidR="002B77DC" w:rsidRDefault="002B77DC" w:rsidP="009956AA">
            <w:pPr>
              <w:pStyle w:val="CUERPOTEXTOTABLA"/>
              <w:jc w:val="right"/>
            </w:pPr>
            <w:r>
              <w:t>13x1.24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18.20</w:t>
            </w:r>
          </w:p>
          <w:p w:rsidR="002B77DC" w:rsidRDefault="002B77DC" w:rsidP="009956AA">
            <w:pPr>
              <w:pStyle w:val="CUERPOTEXTOTABLA"/>
              <w:jc w:val="right"/>
            </w:pPr>
            <w:r>
              <w:t>16.16</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Armado base - Parrilla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13x1.40</w:t>
            </w:r>
          </w:p>
          <w:p w:rsidR="002B77DC" w:rsidRDefault="002B77DC" w:rsidP="009956AA">
            <w:pPr>
              <w:pStyle w:val="CUERPOTEXTOTABLA"/>
              <w:jc w:val="right"/>
            </w:pPr>
            <w:r>
              <w:t>13x1.24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18.20</w:t>
            </w:r>
          </w:p>
          <w:p w:rsidR="002B77DC" w:rsidRDefault="002B77DC" w:rsidP="009956AA">
            <w:pPr>
              <w:pStyle w:val="CUERPOTEXTOTABLA"/>
              <w:jc w:val="right"/>
            </w:pPr>
            <w:r>
              <w:t>16.16</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0 -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5x1.40</w:t>
            </w:r>
          </w:p>
          <w:p w:rsidR="002B77DC" w:rsidRDefault="002B77DC" w:rsidP="009956AA">
            <w:pPr>
              <w:pStyle w:val="CUERPOTEXTOTABLA"/>
              <w:jc w:val="right"/>
            </w:pPr>
            <w:r>
              <w:t>5x1.24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7.00</w:t>
            </w:r>
          </w:p>
          <w:p w:rsidR="002B77DC" w:rsidRDefault="002B77DC" w:rsidP="009956AA">
            <w:pPr>
              <w:pStyle w:val="CUERPOTEXTOTABLA"/>
              <w:jc w:val="right"/>
            </w:pPr>
            <w:r>
              <w:t>6.21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0 -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3x1.40</w:t>
            </w:r>
          </w:p>
          <w:p w:rsidR="002B77DC" w:rsidRDefault="002B77DC" w:rsidP="009956AA">
            <w:pPr>
              <w:pStyle w:val="CUERPOTEXTOTABLA"/>
              <w:jc w:val="right"/>
            </w:pPr>
            <w:r>
              <w:t>3x1.24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4.20</w:t>
            </w:r>
          </w:p>
          <w:p w:rsidR="002B77DC" w:rsidRDefault="002B77DC" w:rsidP="009956AA">
            <w:pPr>
              <w:pStyle w:val="CUERPOTEXTOTABLA"/>
              <w:jc w:val="right"/>
            </w:pPr>
            <w:r>
              <w:t>3.73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0 -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21x2.10</w:t>
            </w:r>
          </w:p>
          <w:p w:rsidR="002B77DC" w:rsidRDefault="002B77DC" w:rsidP="009956AA">
            <w:pPr>
              <w:pStyle w:val="CUERPOTEXTOTABLA"/>
              <w:jc w:val="right"/>
            </w:pPr>
            <w:r>
              <w:t>21x0.83</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44.10</w:t>
            </w:r>
          </w:p>
          <w:p w:rsidR="002B77DC" w:rsidRDefault="002B77DC" w:rsidP="009956AA">
            <w:pPr>
              <w:pStyle w:val="CUERPOTEXTOTABLA"/>
              <w:jc w:val="right"/>
            </w:pPr>
            <w:r>
              <w:t>17.40</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2 -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5x1.40</w:t>
            </w:r>
          </w:p>
          <w:p w:rsidR="002B77DC" w:rsidRDefault="002B77DC" w:rsidP="009956AA">
            <w:pPr>
              <w:pStyle w:val="CUERPOTEXTOTABLA"/>
              <w:jc w:val="right"/>
            </w:pPr>
            <w:r>
              <w:t>5x1.24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7.00</w:t>
            </w:r>
          </w:p>
          <w:p w:rsidR="002B77DC" w:rsidRDefault="002B77DC" w:rsidP="009956AA">
            <w:pPr>
              <w:pStyle w:val="CUERPOTEXTOTABLA"/>
              <w:jc w:val="right"/>
            </w:pPr>
            <w:r>
              <w:t>6.21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2 -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3x1.40</w:t>
            </w:r>
          </w:p>
          <w:p w:rsidR="002B77DC" w:rsidRDefault="002B77DC" w:rsidP="009956AA">
            <w:pPr>
              <w:pStyle w:val="CUERPOTEXTOTABLA"/>
              <w:jc w:val="right"/>
            </w:pPr>
            <w:r>
              <w:t>3x1.24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4.20</w:t>
            </w:r>
          </w:p>
          <w:p w:rsidR="002B77DC" w:rsidRDefault="002B77DC" w:rsidP="009956AA">
            <w:pPr>
              <w:pStyle w:val="CUERPOTEXTOTABLA"/>
              <w:jc w:val="right"/>
            </w:pPr>
            <w:r>
              <w:t>3.73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lastRenderedPageBreak/>
              <w:t>Viga paralela X - Viga 2 -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21x2.10</w:t>
            </w:r>
          </w:p>
          <w:p w:rsidR="002B77DC" w:rsidRDefault="002B77DC" w:rsidP="009956AA">
            <w:pPr>
              <w:pStyle w:val="CUERPOTEXTOTABLA"/>
              <w:jc w:val="right"/>
            </w:pPr>
            <w:r>
              <w:t>21x0.83</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44.10</w:t>
            </w:r>
          </w:p>
          <w:p w:rsidR="002B77DC" w:rsidRDefault="002B77DC" w:rsidP="009956AA">
            <w:pPr>
              <w:pStyle w:val="CUERPOTEXTOTABLA"/>
              <w:jc w:val="right"/>
            </w:pPr>
            <w:r>
              <w:t>17.40</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1 -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5x1.40</w:t>
            </w:r>
          </w:p>
          <w:p w:rsidR="002B77DC" w:rsidRDefault="002B77DC" w:rsidP="009956AA">
            <w:pPr>
              <w:pStyle w:val="CUERPOTEXTOTABLA"/>
              <w:jc w:val="right"/>
            </w:pPr>
            <w:r>
              <w:t>5x1.24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7.00</w:t>
            </w:r>
          </w:p>
          <w:p w:rsidR="002B77DC" w:rsidRDefault="002B77DC" w:rsidP="009956AA">
            <w:pPr>
              <w:pStyle w:val="CUERPOTEXTOTABLA"/>
              <w:jc w:val="right"/>
            </w:pPr>
            <w:r>
              <w:t>6.21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1 -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3x1.40</w:t>
            </w:r>
          </w:p>
          <w:p w:rsidR="002B77DC" w:rsidRDefault="002B77DC" w:rsidP="009956AA">
            <w:pPr>
              <w:pStyle w:val="CUERPOTEXTOTABLA"/>
              <w:jc w:val="right"/>
            </w:pPr>
            <w:r>
              <w:t>3x1.24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4.20</w:t>
            </w:r>
          </w:p>
          <w:p w:rsidR="002B77DC" w:rsidRDefault="002B77DC" w:rsidP="009956AA">
            <w:pPr>
              <w:pStyle w:val="CUERPOTEXTOTABLA"/>
              <w:jc w:val="right"/>
            </w:pPr>
            <w:r>
              <w:t>3.73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1 -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21x2.10</w:t>
            </w:r>
          </w:p>
          <w:p w:rsidR="002B77DC" w:rsidRDefault="002B77DC" w:rsidP="009956AA">
            <w:pPr>
              <w:pStyle w:val="CUERPOTEXTOTABLA"/>
              <w:jc w:val="right"/>
            </w:pPr>
            <w:r>
              <w:t>21x0.83</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44.10</w:t>
            </w:r>
          </w:p>
          <w:p w:rsidR="002B77DC" w:rsidRDefault="002B77DC" w:rsidP="009956AA">
            <w:pPr>
              <w:pStyle w:val="CUERPOTEXTOTABLA"/>
              <w:jc w:val="right"/>
            </w:pPr>
            <w:r>
              <w:t>17.40</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3 -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5x1.40</w:t>
            </w:r>
          </w:p>
          <w:p w:rsidR="002B77DC" w:rsidRDefault="002B77DC" w:rsidP="009956AA">
            <w:pPr>
              <w:pStyle w:val="CUERPOTEXTOTABLA"/>
              <w:jc w:val="right"/>
            </w:pPr>
            <w:r>
              <w:t>5x1.24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7.00</w:t>
            </w:r>
          </w:p>
          <w:p w:rsidR="002B77DC" w:rsidRDefault="002B77DC" w:rsidP="009956AA">
            <w:pPr>
              <w:pStyle w:val="CUERPOTEXTOTABLA"/>
              <w:jc w:val="right"/>
            </w:pPr>
            <w:r>
              <w:t>6.21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3 -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3x1.40</w:t>
            </w:r>
          </w:p>
          <w:p w:rsidR="002B77DC" w:rsidRDefault="002B77DC" w:rsidP="009956AA">
            <w:pPr>
              <w:pStyle w:val="CUERPOTEXTOTABLA"/>
              <w:jc w:val="right"/>
            </w:pPr>
            <w:r>
              <w:t>3x1.24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4.20</w:t>
            </w:r>
          </w:p>
          <w:p w:rsidR="002B77DC" w:rsidRDefault="002B77DC" w:rsidP="009956AA">
            <w:pPr>
              <w:pStyle w:val="CUERPOTEXTOTABLA"/>
              <w:jc w:val="right"/>
            </w:pPr>
            <w:r>
              <w:t>3.73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3 -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21x2.10</w:t>
            </w:r>
          </w:p>
          <w:p w:rsidR="002B77DC" w:rsidRDefault="002B77DC" w:rsidP="009956AA">
            <w:pPr>
              <w:pStyle w:val="CUERPOTEXTOTABLA"/>
              <w:jc w:val="right"/>
            </w:pPr>
            <w:r>
              <w:t>21x0.83</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44.10</w:t>
            </w:r>
          </w:p>
          <w:p w:rsidR="002B77DC" w:rsidRDefault="002B77DC" w:rsidP="009956AA">
            <w:pPr>
              <w:pStyle w:val="CUERPOTEXTOTABLA"/>
              <w:jc w:val="right"/>
            </w:pPr>
            <w:r>
              <w:t>17.40</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Totales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4.98</w:t>
            </w:r>
          </w:p>
          <w:p w:rsidR="002B77DC" w:rsidRDefault="002B77DC" w:rsidP="009956AA">
            <w:pPr>
              <w:pStyle w:val="CUERPOTEXTOTABLA"/>
              <w:jc w:val="right"/>
            </w:pPr>
            <w:r>
              <w:t>1.11</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176.40</w:t>
            </w:r>
          </w:p>
          <w:p w:rsidR="002B77DC" w:rsidRDefault="002B77DC" w:rsidP="009956AA">
            <w:pPr>
              <w:pStyle w:val="CUERPOTEXTOTABLA"/>
              <w:jc w:val="right"/>
            </w:pPr>
            <w:r>
              <w:t>69.60</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91.60</w:t>
            </w:r>
          </w:p>
          <w:p w:rsidR="002B77DC" w:rsidRDefault="002B77DC" w:rsidP="009956AA">
            <w:pPr>
              <w:pStyle w:val="CUERPOTEXTOTABLA"/>
              <w:jc w:val="right"/>
            </w:pPr>
            <w:r>
              <w:t>81.31</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 xml:space="preserve"> </w:t>
            </w:r>
          </w:p>
          <w:p w:rsidR="002B77DC" w:rsidRDefault="002B77DC" w:rsidP="009956AA">
            <w:pPr>
              <w:pStyle w:val="CUERPOTEXTOTABLA"/>
              <w:jc w:val="right"/>
            </w:pPr>
            <w:r>
              <w:t>152.02</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Total con mermas</w:t>
            </w:r>
          </w:p>
          <w:p w:rsidR="002B77DC" w:rsidRDefault="002B77DC" w:rsidP="009956AA">
            <w:pPr>
              <w:pStyle w:val="CUERPOTEXTOTABLA"/>
            </w:pPr>
            <w:r>
              <w:t>(10.00%)</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5.48</w:t>
            </w:r>
          </w:p>
          <w:p w:rsidR="002B77DC" w:rsidRDefault="002B77DC" w:rsidP="009956AA">
            <w:pPr>
              <w:pStyle w:val="CUERPOTEXTOTABLA"/>
              <w:jc w:val="right"/>
            </w:pPr>
            <w:r>
              <w:t>1.22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194.04</w:t>
            </w:r>
          </w:p>
          <w:p w:rsidR="002B77DC" w:rsidRDefault="002B77DC" w:rsidP="009956AA">
            <w:pPr>
              <w:pStyle w:val="CUERPOTEXTOTABLA"/>
              <w:jc w:val="right"/>
            </w:pPr>
            <w:r>
              <w:t>76.56</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100.76</w:t>
            </w:r>
          </w:p>
          <w:p w:rsidR="002B77DC" w:rsidRDefault="002B77DC" w:rsidP="009956AA">
            <w:pPr>
              <w:pStyle w:val="CUERPOTEXTOTABLA"/>
              <w:jc w:val="right"/>
            </w:pPr>
            <w:r>
              <w:t>89.44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 xml:space="preserve"> </w:t>
            </w:r>
          </w:p>
          <w:p w:rsidR="002B77DC" w:rsidRDefault="002B77DC" w:rsidP="009956AA">
            <w:pPr>
              <w:pStyle w:val="CUERPOTEXTOTABLA"/>
              <w:jc w:val="right"/>
            </w:pPr>
            <w:r>
              <w:t>167.22</w:t>
            </w:r>
          </w:p>
        </w:tc>
      </w:tr>
    </w:tbl>
    <w:p w:rsidR="002B77DC" w:rsidRDefault="002B77DC" w:rsidP="002B77DC">
      <w:pPr>
        <w:spacing w:after="0" w:line="2" w:lineRule="auto"/>
      </w:pPr>
    </w:p>
    <w:tbl>
      <w:tblPr>
        <w:tblW w:w="0" w:type="auto"/>
        <w:tblCellMar>
          <w:top w:w="28" w:type="dxa"/>
          <w:left w:w="28" w:type="dxa"/>
          <w:bottom w:w="28" w:type="dxa"/>
          <w:right w:w="28" w:type="dxa"/>
        </w:tblCellMar>
        <w:tblLook w:val="0000"/>
      </w:tblPr>
      <w:tblGrid>
        <w:gridCol w:w="4102"/>
        <w:gridCol w:w="1240"/>
        <w:gridCol w:w="686"/>
        <w:gridCol w:w="801"/>
        <w:gridCol w:w="694"/>
        <w:gridCol w:w="915"/>
        <w:gridCol w:w="694"/>
      </w:tblGrid>
      <w:tr w:rsidR="002B77DC" w:rsidTr="009956AA">
        <w:trPr>
          <w:tblHeader/>
        </w:trPr>
        <w:tc>
          <w:tcPr>
            <w:tcW w:w="0" w:type="auto"/>
            <w:tcBorders>
              <w:top w:val="single" w:sz="0" w:space="0" w:color="000000"/>
              <w:left w:val="single" w:sz="0" w:space="0" w:color="000000"/>
              <w:bottom w:val="single" w:sz="0" w:space="0" w:color="000000"/>
            </w:tcBorders>
            <w:noWrap/>
          </w:tcPr>
          <w:p w:rsidR="002B77DC" w:rsidRDefault="002B77DC" w:rsidP="009956AA">
            <w:pPr>
              <w:pStyle w:val="CUERPOTEXTOTABLA"/>
            </w:pPr>
            <w:r>
              <w:t>Referencia: P31</w:t>
            </w:r>
          </w:p>
        </w:tc>
        <w:tc>
          <w:tcPr>
            <w:tcW w:w="0" w:type="auto"/>
            <w:tcBorders>
              <w:top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gridSpan w:val="4"/>
            <w:tcBorders>
              <w:top w:val="single" w:sz="0" w:space="0" w:color="000000"/>
              <w:left w:val="single" w:sz="0" w:space="0" w:color="000000"/>
              <w:bottom w:val="single" w:sz="0" w:space="0" w:color="000000"/>
              <w:right w:val="single" w:sz="0" w:space="0" w:color="000000"/>
            </w:tcBorders>
          </w:tcPr>
          <w:p w:rsidR="002B77DC" w:rsidRDefault="002B77DC" w:rsidP="009956AA">
            <w:pPr>
              <w:pStyle w:val="CUERPOTEXTOTABLA"/>
              <w:jc w:val="center"/>
            </w:pPr>
            <w:r>
              <w:t>B 500 S, Ys=1.15</w:t>
            </w:r>
          </w:p>
        </w:tc>
        <w:tc>
          <w:tcPr>
            <w:tcW w:w="0" w:type="auto"/>
            <w:tcBorders>
              <w:top w:val="single" w:sz="0" w:space="0" w:color="000000"/>
              <w:left w:val="single" w:sz="0" w:space="0" w:color="000000"/>
              <w:right w:val="single" w:sz="0" w:space="0" w:color="000000"/>
            </w:tcBorders>
            <w:noWrap/>
          </w:tcPr>
          <w:p w:rsidR="002B77DC" w:rsidRDefault="002B77DC" w:rsidP="009956AA">
            <w:pPr>
              <w:pStyle w:val="CUERPOTEXTOTABLA"/>
              <w:jc w:val="center"/>
            </w:pPr>
            <w:r>
              <w:t>Total</w:t>
            </w:r>
          </w:p>
        </w:tc>
      </w:tr>
      <w:tr w:rsidR="002B77DC" w:rsidTr="009956AA">
        <w:trPr>
          <w:tblHeader/>
        </w:trPr>
        <w:tc>
          <w:tcPr>
            <w:tcW w:w="0" w:type="auto"/>
            <w:tcBorders>
              <w:top w:val="single" w:sz="0" w:space="0" w:color="000000"/>
              <w:left w:val="single" w:sz="0" w:space="0" w:color="000000"/>
              <w:bottom w:val="single" w:sz="0" w:space="0" w:color="000000"/>
            </w:tcBorders>
            <w:noWrap/>
          </w:tcPr>
          <w:p w:rsidR="002B77DC" w:rsidRDefault="002B77DC" w:rsidP="009956AA">
            <w:pPr>
              <w:pStyle w:val="CUERPOTEXTOTABLA"/>
            </w:pPr>
            <w:r>
              <w:t>Nombre de armado</w:t>
            </w:r>
          </w:p>
        </w:tc>
        <w:tc>
          <w:tcPr>
            <w:tcW w:w="0" w:type="auto"/>
            <w:tcBorders>
              <w:top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Ø6</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Ø8</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Ø12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Ø20</w:t>
            </w:r>
          </w:p>
        </w:tc>
        <w:tc>
          <w:tcPr>
            <w:tcW w:w="0" w:type="auto"/>
            <w:tcBorders>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Arranque - Armado longitudinal</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8x2.13</w:t>
            </w:r>
          </w:p>
          <w:p w:rsidR="002B77DC" w:rsidRDefault="002B77DC" w:rsidP="009956AA">
            <w:pPr>
              <w:pStyle w:val="CUERPOTEXTOTABLA"/>
              <w:jc w:val="right"/>
            </w:pPr>
            <w:r>
              <w:t>8x1.89</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17.04</w:t>
            </w:r>
          </w:p>
          <w:p w:rsidR="002B77DC" w:rsidRDefault="002B77DC" w:rsidP="009956AA">
            <w:pPr>
              <w:pStyle w:val="CUERPOTEXTOTABLA"/>
              <w:jc w:val="right"/>
            </w:pPr>
            <w:r>
              <w:t>15.13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Arranque - Estribos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3x1.66</w:t>
            </w:r>
          </w:p>
          <w:p w:rsidR="002B77DC" w:rsidRDefault="002B77DC" w:rsidP="009956AA">
            <w:pPr>
              <w:pStyle w:val="CUERPOTEXTOTABLA"/>
              <w:jc w:val="right"/>
            </w:pPr>
            <w:r>
              <w:t>3x0.37</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4.98</w:t>
            </w:r>
          </w:p>
          <w:p w:rsidR="002B77DC" w:rsidRDefault="002B77DC" w:rsidP="009956AA">
            <w:pPr>
              <w:pStyle w:val="CUERPOTEXTOTABLA"/>
              <w:jc w:val="right"/>
            </w:pPr>
            <w:r>
              <w:t>1.11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Armado base - Parrilla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14x4.51</w:t>
            </w:r>
          </w:p>
          <w:p w:rsidR="002B77DC" w:rsidRDefault="002B77DC" w:rsidP="009956AA">
            <w:pPr>
              <w:pStyle w:val="CUERPOTEXTOTABLA"/>
              <w:jc w:val="right"/>
            </w:pPr>
            <w:r>
              <w:t>14x11.12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63.14</w:t>
            </w:r>
          </w:p>
          <w:p w:rsidR="002B77DC" w:rsidRDefault="002B77DC" w:rsidP="009956AA">
            <w:pPr>
              <w:pStyle w:val="CUERPOTEXTOTABLA"/>
              <w:jc w:val="right"/>
            </w:pPr>
            <w:r>
              <w:t>155.71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Armado base - Parrilla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14x4.51</w:t>
            </w:r>
          </w:p>
          <w:p w:rsidR="002B77DC" w:rsidRDefault="002B77DC" w:rsidP="009956AA">
            <w:pPr>
              <w:pStyle w:val="CUERPOTEXTOTABLA"/>
              <w:jc w:val="right"/>
            </w:pPr>
            <w:r>
              <w:t>14x11.12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63.14</w:t>
            </w:r>
          </w:p>
          <w:p w:rsidR="002B77DC" w:rsidRDefault="002B77DC" w:rsidP="009956AA">
            <w:pPr>
              <w:pStyle w:val="CUERPOTEXTOTABLA"/>
              <w:jc w:val="right"/>
            </w:pPr>
            <w:r>
              <w:t>155.71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Armado base - Armado perimetral</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7x2.19</w:t>
            </w:r>
          </w:p>
          <w:p w:rsidR="002B77DC" w:rsidRDefault="002B77DC" w:rsidP="009956AA">
            <w:pPr>
              <w:pStyle w:val="CUERPOTEXTOTABLA"/>
              <w:jc w:val="right"/>
            </w:pPr>
            <w:r>
              <w:t>7x1.94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15.33</w:t>
            </w:r>
          </w:p>
          <w:p w:rsidR="002B77DC" w:rsidRDefault="002B77DC" w:rsidP="009956AA">
            <w:pPr>
              <w:pStyle w:val="CUERPOTEXTOTABLA"/>
              <w:jc w:val="right"/>
            </w:pPr>
            <w:r>
              <w:t>13.61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Armado base - Armado perimetral</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7x2.19</w:t>
            </w:r>
          </w:p>
          <w:p w:rsidR="002B77DC" w:rsidRDefault="002B77DC" w:rsidP="009956AA">
            <w:pPr>
              <w:pStyle w:val="CUERPOTEXTOTABLA"/>
              <w:jc w:val="right"/>
            </w:pPr>
            <w:r>
              <w:t>7x1.94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15.33</w:t>
            </w:r>
          </w:p>
          <w:p w:rsidR="002B77DC" w:rsidRDefault="002B77DC" w:rsidP="009956AA">
            <w:pPr>
              <w:pStyle w:val="CUERPOTEXTOTABLA"/>
              <w:jc w:val="right"/>
            </w:pPr>
            <w:r>
              <w:t>13.61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Armado base - Armado perimetral</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7x2.19</w:t>
            </w:r>
          </w:p>
          <w:p w:rsidR="002B77DC" w:rsidRDefault="002B77DC" w:rsidP="009956AA">
            <w:pPr>
              <w:pStyle w:val="CUERPOTEXTOTABLA"/>
              <w:jc w:val="right"/>
            </w:pPr>
            <w:r>
              <w:t>7x1.94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15.33</w:t>
            </w:r>
          </w:p>
          <w:p w:rsidR="002B77DC" w:rsidRDefault="002B77DC" w:rsidP="009956AA">
            <w:pPr>
              <w:pStyle w:val="CUERPOTEXTOTABLA"/>
              <w:jc w:val="right"/>
            </w:pPr>
            <w:r>
              <w:t>13.61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Armado base - Armado perimetral</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7x2.19</w:t>
            </w:r>
          </w:p>
          <w:p w:rsidR="002B77DC" w:rsidRDefault="002B77DC" w:rsidP="009956AA">
            <w:pPr>
              <w:pStyle w:val="CUERPOTEXTOTABLA"/>
              <w:jc w:val="right"/>
            </w:pPr>
            <w:r>
              <w:t>7x1.94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15.33</w:t>
            </w:r>
          </w:p>
          <w:p w:rsidR="002B77DC" w:rsidRDefault="002B77DC" w:rsidP="009956AA">
            <w:pPr>
              <w:pStyle w:val="CUERPOTEXTOTABLA"/>
              <w:jc w:val="right"/>
            </w:pPr>
            <w:r>
              <w:t>13.61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0 -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5x1.60</w:t>
            </w:r>
          </w:p>
          <w:p w:rsidR="002B77DC" w:rsidRDefault="002B77DC" w:rsidP="009956AA">
            <w:pPr>
              <w:pStyle w:val="CUERPOTEXTOTABLA"/>
              <w:jc w:val="right"/>
            </w:pPr>
            <w:r>
              <w:t>5x1.42</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8.00</w:t>
            </w:r>
          </w:p>
          <w:p w:rsidR="002B77DC" w:rsidRDefault="002B77DC" w:rsidP="009956AA">
            <w:pPr>
              <w:pStyle w:val="CUERPOTEXTOTABLA"/>
              <w:jc w:val="right"/>
            </w:pPr>
            <w:r>
              <w:t>7.10</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0 -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3x1.60</w:t>
            </w:r>
          </w:p>
          <w:p w:rsidR="002B77DC" w:rsidRDefault="002B77DC" w:rsidP="009956AA">
            <w:pPr>
              <w:pStyle w:val="CUERPOTEXTOTABLA"/>
              <w:jc w:val="right"/>
            </w:pPr>
            <w:r>
              <w:t>3x1.42</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4.80</w:t>
            </w:r>
          </w:p>
          <w:p w:rsidR="002B77DC" w:rsidRDefault="002B77DC" w:rsidP="009956AA">
            <w:pPr>
              <w:pStyle w:val="CUERPOTEXTOTABLA"/>
              <w:jc w:val="right"/>
            </w:pPr>
            <w:r>
              <w:t>4.26</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0 -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23x3.83</w:t>
            </w:r>
          </w:p>
          <w:p w:rsidR="002B77DC" w:rsidRDefault="002B77DC" w:rsidP="009956AA">
            <w:pPr>
              <w:pStyle w:val="CUERPOTEXTOTABLA"/>
              <w:jc w:val="right"/>
            </w:pPr>
            <w:r>
              <w:t>23x1.51</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88.09</w:t>
            </w:r>
          </w:p>
          <w:p w:rsidR="002B77DC" w:rsidRDefault="002B77DC" w:rsidP="009956AA">
            <w:pPr>
              <w:pStyle w:val="CUERPOTEXTOTABLA"/>
              <w:jc w:val="right"/>
            </w:pPr>
            <w:r>
              <w:t>34.76</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2 -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5x1.60</w:t>
            </w:r>
          </w:p>
          <w:p w:rsidR="002B77DC" w:rsidRDefault="002B77DC" w:rsidP="009956AA">
            <w:pPr>
              <w:pStyle w:val="CUERPOTEXTOTABLA"/>
              <w:jc w:val="right"/>
            </w:pPr>
            <w:r>
              <w:t>5x1.42</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8.00</w:t>
            </w:r>
          </w:p>
          <w:p w:rsidR="002B77DC" w:rsidRDefault="002B77DC" w:rsidP="009956AA">
            <w:pPr>
              <w:pStyle w:val="CUERPOTEXTOTABLA"/>
              <w:jc w:val="right"/>
            </w:pPr>
            <w:r>
              <w:t>7.10</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2 -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3x1.60</w:t>
            </w:r>
          </w:p>
          <w:p w:rsidR="002B77DC" w:rsidRDefault="002B77DC" w:rsidP="009956AA">
            <w:pPr>
              <w:pStyle w:val="CUERPOTEXTOTABLA"/>
              <w:jc w:val="right"/>
            </w:pPr>
            <w:r>
              <w:t>3x1.42</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4.80</w:t>
            </w:r>
          </w:p>
          <w:p w:rsidR="002B77DC" w:rsidRDefault="002B77DC" w:rsidP="009956AA">
            <w:pPr>
              <w:pStyle w:val="CUERPOTEXTOTABLA"/>
              <w:jc w:val="right"/>
            </w:pPr>
            <w:r>
              <w:t>4.26</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2 -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23x3.83</w:t>
            </w:r>
          </w:p>
          <w:p w:rsidR="002B77DC" w:rsidRDefault="002B77DC" w:rsidP="009956AA">
            <w:pPr>
              <w:pStyle w:val="CUERPOTEXTOTABLA"/>
              <w:jc w:val="right"/>
            </w:pPr>
            <w:r>
              <w:t>23x1.51</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88.09</w:t>
            </w:r>
          </w:p>
          <w:p w:rsidR="002B77DC" w:rsidRDefault="002B77DC" w:rsidP="009956AA">
            <w:pPr>
              <w:pStyle w:val="CUERPOTEXTOTABLA"/>
              <w:jc w:val="right"/>
            </w:pPr>
            <w:r>
              <w:t>34.76</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1 -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5x1.60</w:t>
            </w:r>
          </w:p>
          <w:p w:rsidR="002B77DC" w:rsidRDefault="002B77DC" w:rsidP="009956AA">
            <w:pPr>
              <w:pStyle w:val="CUERPOTEXTOTABLA"/>
              <w:jc w:val="right"/>
            </w:pPr>
            <w:r>
              <w:t>5x1.42</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8.00</w:t>
            </w:r>
          </w:p>
          <w:p w:rsidR="002B77DC" w:rsidRDefault="002B77DC" w:rsidP="009956AA">
            <w:pPr>
              <w:pStyle w:val="CUERPOTEXTOTABLA"/>
              <w:jc w:val="right"/>
            </w:pPr>
            <w:r>
              <w:t>7.10</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1 -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3x1.60</w:t>
            </w:r>
          </w:p>
          <w:p w:rsidR="002B77DC" w:rsidRDefault="002B77DC" w:rsidP="009956AA">
            <w:pPr>
              <w:pStyle w:val="CUERPOTEXTOTABLA"/>
              <w:jc w:val="right"/>
            </w:pPr>
            <w:r>
              <w:t>3x1.42</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4.80</w:t>
            </w:r>
          </w:p>
          <w:p w:rsidR="002B77DC" w:rsidRDefault="002B77DC" w:rsidP="009956AA">
            <w:pPr>
              <w:pStyle w:val="CUERPOTEXTOTABLA"/>
              <w:jc w:val="right"/>
            </w:pPr>
            <w:r>
              <w:t>4.26</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1 -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23x3.83</w:t>
            </w:r>
          </w:p>
          <w:p w:rsidR="002B77DC" w:rsidRDefault="002B77DC" w:rsidP="009956AA">
            <w:pPr>
              <w:pStyle w:val="CUERPOTEXTOTABLA"/>
              <w:jc w:val="right"/>
            </w:pPr>
            <w:r>
              <w:t>23x1.51</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88.09</w:t>
            </w:r>
          </w:p>
          <w:p w:rsidR="002B77DC" w:rsidRDefault="002B77DC" w:rsidP="009956AA">
            <w:pPr>
              <w:pStyle w:val="CUERPOTEXTOTABLA"/>
              <w:jc w:val="right"/>
            </w:pPr>
            <w:r>
              <w:t>34.76</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lastRenderedPageBreak/>
              <w:t>Viga paralela Y - Viga 3 -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5x1.60</w:t>
            </w:r>
          </w:p>
          <w:p w:rsidR="002B77DC" w:rsidRDefault="002B77DC" w:rsidP="009956AA">
            <w:pPr>
              <w:pStyle w:val="CUERPOTEXTOTABLA"/>
              <w:jc w:val="right"/>
            </w:pPr>
            <w:r>
              <w:t>5x1.42</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8.00</w:t>
            </w:r>
          </w:p>
          <w:p w:rsidR="002B77DC" w:rsidRDefault="002B77DC" w:rsidP="009956AA">
            <w:pPr>
              <w:pStyle w:val="CUERPOTEXTOTABLA"/>
              <w:jc w:val="right"/>
            </w:pPr>
            <w:r>
              <w:t>7.10</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3 -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3x1.60</w:t>
            </w:r>
          </w:p>
          <w:p w:rsidR="002B77DC" w:rsidRDefault="002B77DC" w:rsidP="009956AA">
            <w:pPr>
              <w:pStyle w:val="CUERPOTEXTOTABLA"/>
              <w:jc w:val="right"/>
            </w:pPr>
            <w:r>
              <w:t>3x1.42</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4.80</w:t>
            </w:r>
          </w:p>
          <w:p w:rsidR="002B77DC" w:rsidRDefault="002B77DC" w:rsidP="009956AA">
            <w:pPr>
              <w:pStyle w:val="CUERPOTEXTOTABLA"/>
              <w:jc w:val="right"/>
            </w:pPr>
            <w:r>
              <w:t>4.26</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3 -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23x3.83</w:t>
            </w:r>
          </w:p>
          <w:p w:rsidR="002B77DC" w:rsidRDefault="002B77DC" w:rsidP="009956AA">
            <w:pPr>
              <w:pStyle w:val="CUERPOTEXTOTABLA"/>
              <w:jc w:val="right"/>
            </w:pPr>
            <w:r>
              <w:t>23x1.51</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88.09</w:t>
            </w:r>
          </w:p>
          <w:p w:rsidR="002B77DC" w:rsidRDefault="002B77DC" w:rsidP="009956AA">
            <w:pPr>
              <w:pStyle w:val="CUERPOTEXTOTABLA"/>
              <w:jc w:val="right"/>
            </w:pPr>
            <w:r>
              <w:t>34.76</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diagonal - Viga 0 -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5x1.89</w:t>
            </w:r>
          </w:p>
          <w:p w:rsidR="002B77DC" w:rsidRDefault="002B77DC" w:rsidP="009956AA">
            <w:pPr>
              <w:pStyle w:val="CUERPOTEXTOTABLA"/>
              <w:jc w:val="right"/>
            </w:pPr>
            <w:r>
              <w:t>5x1.68</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9.45</w:t>
            </w:r>
          </w:p>
          <w:p w:rsidR="002B77DC" w:rsidRDefault="002B77DC" w:rsidP="009956AA">
            <w:pPr>
              <w:pStyle w:val="CUERPOTEXTOTABLA"/>
              <w:jc w:val="right"/>
            </w:pPr>
            <w:r>
              <w:t>8.39</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diagonal - Viga 0 -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3x1.89</w:t>
            </w:r>
          </w:p>
          <w:p w:rsidR="002B77DC" w:rsidRDefault="002B77DC" w:rsidP="009956AA">
            <w:pPr>
              <w:pStyle w:val="CUERPOTEXTOTABLA"/>
              <w:jc w:val="right"/>
            </w:pPr>
            <w:r>
              <w:t>3x1.68</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5.67</w:t>
            </w:r>
          </w:p>
          <w:p w:rsidR="002B77DC" w:rsidRDefault="002B77DC" w:rsidP="009956AA">
            <w:pPr>
              <w:pStyle w:val="CUERPOTEXTOTABLA"/>
              <w:jc w:val="right"/>
            </w:pPr>
            <w:r>
              <w:t>5.03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diagonal - Viga 0 -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30x3.83</w:t>
            </w:r>
          </w:p>
          <w:p w:rsidR="002B77DC" w:rsidRDefault="002B77DC" w:rsidP="009956AA">
            <w:pPr>
              <w:pStyle w:val="CUERPOTEXTOTABLA"/>
              <w:jc w:val="right"/>
            </w:pPr>
            <w:r>
              <w:t>30x1.51</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114.90</w:t>
            </w:r>
          </w:p>
          <w:p w:rsidR="002B77DC" w:rsidRDefault="002B77DC" w:rsidP="009956AA">
            <w:pPr>
              <w:pStyle w:val="CUERPOTEXTOTABLA"/>
              <w:jc w:val="right"/>
            </w:pPr>
            <w:r>
              <w:t>45.34</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diagonal - Viga 1 -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5x1.89</w:t>
            </w:r>
          </w:p>
          <w:p w:rsidR="002B77DC" w:rsidRDefault="002B77DC" w:rsidP="009956AA">
            <w:pPr>
              <w:pStyle w:val="CUERPOTEXTOTABLA"/>
              <w:jc w:val="right"/>
            </w:pPr>
            <w:r>
              <w:t>5x1.68</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9.45</w:t>
            </w:r>
          </w:p>
          <w:p w:rsidR="002B77DC" w:rsidRDefault="002B77DC" w:rsidP="009956AA">
            <w:pPr>
              <w:pStyle w:val="CUERPOTEXTOTABLA"/>
              <w:jc w:val="right"/>
            </w:pPr>
            <w:r>
              <w:t>8.39</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diagonal - Viga 1 -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3x1.89</w:t>
            </w:r>
          </w:p>
          <w:p w:rsidR="002B77DC" w:rsidRDefault="002B77DC" w:rsidP="009956AA">
            <w:pPr>
              <w:pStyle w:val="CUERPOTEXTOTABLA"/>
              <w:jc w:val="right"/>
            </w:pPr>
            <w:r>
              <w:t>3x1.68</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5.67</w:t>
            </w:r>
          </w:p>
          <w:p w:rsidR="002B77DC" w:rsidRDefault="002B77DC" w:rsidP="009956AA">
            <w:pPr>
              <w:pStyle w:val="CUERPOTEXTOTABLA"/>
              <w:jc w:val="right"/>
            </w:pPr>
            <w:r>
              <w:t>5.03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diagonal - Viga 1 -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30x3.83</w:t>
            </w:r>
          </w:p>
          <w:p w:rsidR="002B77DC" w:rsidRDefault="002B77DC" w:rsidP="009956AA">
            <w:pPr>
              <w:pStyle w:val="CUERPOTEXTOTABLA"/>
              <w:jc w:val="right"/>
            </w:pPr>
            <w:r>
              <w:t>30x1.51</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114.90</w:t>
            </w:r>
          </w:p>
          <w:p w:rsidR="002B77DC" w:rsidRDefault="002B77DC" w:rsidP="009956AA">
            <w:pPr>
              <w:pStyle w:val="CUERPOTEXTOTABLA"/>
              <w:jc w:val="right"/>
            </w:pPr>
            <w:r>
              <w:t>45.34</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Totales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4.98</w:t>
            </w:r>
          </w:p>
          <w:p w:rsidR="002B77DC" w:rsidRDefault="002B77DC" w:rsidP="009956AA">
            <w:pPr>
              <w:pStyle w:val="CUERPOTEXTOTABLA"/>
              <w:jc w:val="right"/>
            </w:pPr>
            <w:r>
              <w:t>1.11</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582.16</w:t>
            </w:r>
          </w:p>
          <w:p w:rsidR="002B77DC" w:rsidRDefault="002B77DC" w:rsidP="009956AA">
            <w:pPr>
              <w:pStyle w:val="CUERPOTEXTOTABLA"/>
              <w:jc w:val="right"/>
            </w:pPr>
            <w:r>
              <w:t>229.72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159.80</w:t>
            </w:r>
          </w:p>
          <w:p w:rsidR="002B77DC" w:rsidRDefault="002B77DC" w:rsidP="009956AA">
            <w:pPr>
              <w:pStyle w:val="CUERPOTEXTOTABLA"/>
              <w:jc w:val="right"/>
            </w:pPr>
            <w:r>
              <w:t>141.85</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126.28</w:t>
            </w:r>
          </w:p>
          <w:p w:rsidR="002B77DC" w:rsidRDefault="002B77DC" w:rsidP="009956AA">
            <w:pPr>
              <w:pStyle w:val="CUERPOTEXTOTABLA"/>
              <w:jc w:val="right"/>
            </w:pPr>
            <w:r>
              <w:t>311.42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 xml:space="preserve"> </w:t>
            </w:r>
          </w:p>
          <w:p w:rsidR="002B77DC" w:rsidRDefault="002B77DC" w:rsidP="009956AA">
            <w:pPr>
              <w:pStyle w:val="CUERPOTEXTOTABLA"/>
              <w:jc w:val="right"/>
            </w:pPr>
            <w:r>
              <w:t>684.10</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Total con mermas</w:t>
            </w:r>
          </w:p>
          <w:p w:rsidR="002B77DC" w:rsidRDefault="002B77DC" w:rsidP="009956AA">
            <w:pPr>
              <w:pStyle w:val="CUERPOTEXTOTABLA"/>
            </w:pPr>
            <w:r>
              <w:t>(10.00%)</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5.48</w:t>
            </w:r>
          </w:p>
          <w:p w:rsidR="002B77DC" w:rsidRDefault="002B77DC" w:rsidP="009956AA">
            <w:pPr>
              <w:pStyle w:val="CUERPOTEXTOTABLA"/>
              <w:jc w:val="right"/>
            </w:pPr>
            <w:r>
              <w:t>1.22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640.38</w:t>
            </w:r>
          </w:p>
          <w:p w:rsidR="002B77DC" w:rsidRDefault="002B77DC" w:rsidP="009956AA">
            <w:pPr>
              <w:pStyle w:val="CUERPOTEXTOTABLA"/>
              <w:jc w:val="right"/>
            </w:pPr>
            <w:r>
              <w:t>252.69</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175.78</w:t>
            </w:r>
          </w:p>
          <w:p w:rsidR="002B77DC" w:rsidRDefault="002B77DC" w:rsidP="009956AA">
            <w:pPr>
              <w:pStyle w:val="CUERPOTEXTOTABLA"/>
              <w:jc w:val="right"/>
            </w:pPr>
            <w:r>
              <w:t>156.04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138.91</w:t>
            </w:r>
          </w:p>
          <w:p w:rsidR="002B77DC" w:rsidRDefault="002B77DC" w:rsidP="009956AA">
            <w:pPr>
              <w:pStyle w:val="CUERPOTEXTOTABLA"/>
              <w:jc w:val="right"/>
            </w:pPr>
            <w:r>
              <w:t>342.56</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 xml:space="preserve"> </w:t>
            </w:r>
          </w:p>
          <w:p w:rsidR="002B77DC" w:rsidRDefault="002B77DC" w:rsidP="009956AA">
            <w:pPr>
              <w:pStyle w:val="CUERPOTEXTOTABLA"/>
              <w:jc w:val="right"/>
            </w:pPr>
            <w:r>
              <w:t>752.51</w:t>
            </w:r>
          </w:p>
        </w:tc>
      </w:tr>
    </w:tbl>
    <w:p w:rsidR="002B77DC" w:rsidRDefault="002B77DC" w:rsidP="002B77DC">
      <w:pPr>
        <w:spacing w:after="0" w:line="2" w:lineRule="auto"/>
      </w:pPr>
    </w:p>
    <w:tbl>
      <w:tblPr>
        <w:tblW w:w="0" w:type="auto"/>
        <w:tblCellMar>
          <w:top w:w="28" w:type="dxa"/>
          <w:left w:w="28" w:type="dxa"/>
          <w:bottom w:w="28" w:type="dxa"/>
          <w:right w:w="28" w:type="dxa"/>
        </w:tblCellMar>
        <w:tblLook w:val="0000"/>
      </w:tblPr>
      <w:tblGrid>
        <w:gridCol w:w="4102"/>
        <w:gridCol w:w="1240"/>
        <w:gridCol w:w="686"/>
        <w:gridCol w:w="801"/>
        <w:gridCol w:w="694"/>
        <w:gridCol w:w="801"/>
        <w:gridCol w:w="694"/>
      </w:tblGrid>
      <w:tr w:rsidR="002B77DC" w:rsidTr="009956AA">
        <w:trPr>
          <w:tblHeader/>
        </w:trPr>
        <w:tc>
          <w:tcPr>
            <w:tcW w:w="0" w:type="auto"/>
            <w:tcBorders>
              <w:top w:val="single" w:sz="0" w:space="0" w:color="000000"/>
              <w:left w:val="single" w:sz="0" w:space="0" w:color="000000"/>
              <w:bottom w:val="single" w:sz="0" w:space="0" w:color="000000"/>
            </w:tcBorders>
            <w:noWrap/>
          </w:tcPr>
          <w:p w:rsidR="002B77DC" w:rsidRDefault="002B77DC" w:rsidP="009956AA">
            <w:pPr>
              <w:pStyle w:val="CUERPOTEXTOTABLA"/>
            </w:pPr>
            <w:r>
              <w:t>Referencia: P32</w:t>
            </w:r>
          </w:p>
        </w:tc>
        <w:tc>
          <w:tcPr>
            <w:tcW w:w="0" w:type="auto"/>
            <w:tcBorders>
              <w:top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gridSpan w:val="4"/>
            <w:tcBorders>
              <w:top w:val="single" w:sz="0" w:space="0" w:color="000000"/>
              <w:left w:val="single" w:sz="0" w:space="0" w:color="000000"/>
              <w:bottom w:val="single" w:sz="0" w:space="0" w:color="000000"/>
              <w:right w:val="single" w:sz="0" w:space="0" w:color="000000"/>
            </w:tcBorders>
          </w:tcPr>
          <w:p w:rsidR="002B77DC" w:rsidRDefault="002B77DC" w:rsidP="009956AA">
            <w:pPr>
              <w:pStyle w:val="CUERPOTEXTOTABLA"/>
              <w:jc w:val="center"/>
            </w:pPr>
            <w:r>
              <w:t>B 500 S, Ys=1.15</w:t>
            </w:r>
          </w:p>
        </w:tc>
        <w:tc>
          <w:tcPr>
            <w:tcW w:w="0" w:type="auto"/>
            <w:tcBorders>
              <w:top w:val="single" w:sz="0" w:space="0" w:color="000000"/>
              <w:left w:val="single" w:sz="0" w:space="0" w:color="000000"/>
              <w:right w:val="single" w:sz="0" w:space="0" w:color="000000"/>
            </w:tcBorders>
            <w:noWrap/>
          </w:tcPr>
          <w:p w:rsidR="002B77DC" w:rsidRDefault="002B77DC" w:rsidP="009956AA">
            <w:pPr>
              <w:pStyle w:val="CUERPOTEXTOTABLA"/>
              <w:jc w:val="center"/>
            </w:pPr>
            <w:r>
              <w:t>Total</w:t>
            </w:r>
          </w:p>
        </w:tc>
      </w:tr>
      <w:tr w:rsidR="002B77DC" w:rsidTr="009956AA">
        <w:trPr>
          <w:tblHeader/>
        </w:trPr>
        <w:tc>
          <w:tcPr>
            <w:tcW w:w="0" w:type="auto"/>
            <w:tcBorders>
              <w:top w:val="single" w:sz="0" w:space="0" w:color="000000"/>
              <w:left w:val="single" w:sz="0" w:space="0" w:color="000000"/>
              <w:bottom w:val="single" w:sz="0" w:space="0" w:color="000000"/>
            </w:tcBorders>
            <w:noWrap/>
          </w:tcPr>
          <w:p w:rsidR="002B77DC" w:rsidRDefault="002B77DC" w:rsidP="009956AA">
            <w:pPr>
              <w:pStyle w:val="CUERPOTEXTOTABLA"/>
            </w:pPr>
            <w:r>
              <w:t>Nombre de armado</w:t>
            </w:r>
          </w:p>
        </w:tc>
        <w:tc>
          <w:tcPr>
            <w:tcW w:w="0" w:type="auto"/>
            <w:tcBorders>
              <w:top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Ø6</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Ø8</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Ø12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Ø16</w:t>
            </w:r>
          </w:p>
        </w:tc>
        <w:tc>
          <w:tcPr>
            <w:tcW w:w="0" w:type="auto"/>
            <w:tcBorders>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Arranque - Armado longitudinal</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8x2.19</w:t>
            </w:r>
          </w:p>
          <w:p w:rsidR="002B77DC" w:rsidRDefault="002B77DC" w:rsidP="009956AA">
            <w:pPr>
              <w:pStyle w:val="CUERPOTEXTOTABLA"/>
              <w:jc w:val="right"/>
            </w:pPr>
            <w:r>
              <w:t>8x1.94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17.52</w:t>
            </w:r>
          </w:p>
          <w:p w:rsidR="002B77DC" w:rsidRDefault="002B77DC" w:rsidP="009956AA">
            <w:pPr>
              <w:pStyle w:val="CUERPOTEXTOTABLA"/>
              <w:jc w:val="right"/>
            </w:pPr>
            <w:r>
              <w:t>15.55</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Arranque - Estribos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3x1.66</w:t>
            </w:r>
          </w:p>
          <w:p w:rsidR="002B77DC" w:rsidRDefault="002B77DC" w:rsidP="009956AA">
            <w:pPr>
              <w:pStyle w:val="CUERPOTEXTOTABLA"/>
              <w:jc w:val="right"/>
            </w:pPr>
            <w:r>
              <w:t>3x0.37</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4.98</w:t>
            </w:r>
          </w:p>
          <w:p w:rsidR="002B77DC" w:rsidRDefault="002B77DC" w:rsidP="009956AA">
            <w:pPr>
              <w:pStyle w:val="CUERPOTEXTOTABLA"/>
              <w:jc w:val="right"/>
            </w:pPr>
            <w:r>
              <w:t>1.11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Armado base - Parrilla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24x4.62</w:t>
            </w:r>
          </w:p>
          <w:p w:rsidR="002B77DC" w:rsidRDefault="002B77DC" w:rsidP="009956AA">
            <w:pPr>
              <w:pStyle w:val="CUERPOTEXTOTABLA"/>
              <w:jc w:val="right"/>
            </w:pPr>
            <w:r>
              <w:t>24x7.29</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110.88</w:t>
            </w:r>
          </w:p>
          <w:p w:rsidR="002B77DC" w:rsidRDefault="002B77DC" w:rsidP="009956AA">
            <w:pPr>
              <w:pStyle w:val="CUERPOTEXTOTABLA"/>
              <w:jc w:val="right"/>
            </w:pPr>
            <w:r>
              <w:t>175.00</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Armado base - Parrilla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24x4.62</w:t>
            </w:r>
          </w:p>
          <w:p w:rsidR="002B77DC" w:rsidRDefault="002B77DC" w:rsidP="009956AA">
            <w:pPr>
              <w:pStyle w:val="CUERPOTEXTOTABLA"/>
              <w:jc w:val="right"/>
            </w:pPr>
            <w:r>
              <w:t>24x7.29</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110.88</w:t>
            </w:r>
          </w:p>
          <w:p w:rsidR="002B77DC" w:rsidRDefault="002B77DC" w:rsidP="009956AA">
            <w:pPr>
              <w:pStyle w:val="CUERPOTEXTOTABLA"/>
              <w:jc w:val="right"/>
            </w:pPr>
            <w:r>
              <w:t>175.00</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Armado base - Armado perimetral</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7x2.19</w:t>
            </w:r>
          </w:p>
          <w:p w:rsidR="002B77DC" w:rsidRDefault="002B77DC" w:rsidP="009956AA">
            <w:pPr>
              <w:pStyle w:val="CUERPOTEXTOTABLA"/>
              <w:jc w:val="right"/>
            </w:pPr>
            <w:r>
              <w:t>7x1.94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15.33</w:t>
            </w:r>
          </w:p>
          <w:p w:rsidR="002B77DC" w:rsidRDefault="002B77DC" w:rsidP="009956AA">
            <w:pPr>
              <w:pStyle w:val="CUERPOTEXTOTABLA"/>
              <w:jc w:val="right"/>
            </w:pPr>
            <w:r>
              <w:t>13.61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Armado base - Armado perimetral</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7x2.19</w:t>
            </w:r>
          </w:p>
          <w:p w:rsidR="002B77DC" w:rsidRDefault="002B77DC" w:rsidP="009956AA">
            <w:pPr>
              <w:pStyle w:val="CUERPOTEXTOTABLA"/>
              <w:jc w:val="right"/>
            </w:pPr>
            <w:r>
              <w:t>7x1.94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15.33</w:t>
            </w:r>
          </w:p>
          <w:p w:rsidR="002B77DC" w:rsidRDefault="002B77DC" w:rsidP="009956AA">
            <w:pPr>
              <w:pStyle w:val="CUERPOTEXTOTABLA"/>
              <w:jc w:val="right"/>
            </w:pPr>
            <w:r>
              <w:t>13.61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Armado base - Armado perimetral</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7x2.19</w:t>
            </w:r>
          </w:p>
          <w:p w:rsidR="002B77DC" w:rsidRDefault="002B77DC" w:rsidP="009956AA">
            <w:pPr>
              <w:pStyle w:val="CUERPOTEXTOTABLA"/>
              <w:jc w:val="right"/>
            </w:pPr>
            <w:r>
              <w:t>7x1.94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15.33</w:t>
            </w:r>
          </w:p>
          <w:p w:rsidR="002B77DC" w:rsidRDefault="002B77DC" w:rsidP="009956AA">
            <w:pPr>
              <w:pStyle w:val="CUERPOTEXTOTABLA"/>
              <w:jc w:val="right"/>
            </w:pPr>
            <w:r>
              <w:t>13.61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Armado base - Armado perimetral</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7x2.19</w:t>
            </w:r>
          </w:p>
          <w:p w:rsidR="002B77DC" w:rsidRDefault="002B77DC" w:rsidP="009956AA">
            <w:pPr>
              <w:pStyle w:val="CUERPOTEXTOTABLA"/>
              <w:jc w:val="right"/>
            </w:pPr>
            <w:r>
              <w:t>7x1.94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15.33</w:t>
            </w:r>
          </w:p>
          <w:p w:rsidR="002B77DC" w:rsidRDefault="002B77DC" w:rsidP="009956AA">
            <w:pPr>
              <w:pStyle w:val="CUERPOTEXTOTABLA"/>
              <w:jc w:val="right"/>
            </w:pPr>
            <w:r>
              <w:t>13.61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0 -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5x1.60</w:t>
            </w:r>
          </w:p>
          <w:p w:rsidR="002B77DC" w:rsidRDefault="002B77DC" w:rsidP="009956AA">
            <w:pPr>
              <w:pStyle w:val="CUERPOTEXTOTABLA"/>
              <w:jc w:val="right"/>
            </w:pPr>
            <w:r>
              <w:t>5x1.42</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8.00</w:t>
            </w:r>
          </w:p>
          <w:p w:rsidR="002B77DC" w:rsidRDefault="002B77DC" w:rsidP="009956AA">
            <w:pPr>
              <w:pStyle w:val="CUERPOTEXTOTABLA"/>
              <w:jc w:val="right"/>
            </w:pPr>
            <w:r>
              <w:t>7.10</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0 -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3x1.60</w:t>
            </w:r>
          </w:p>
          <w:p w:rsidR="002B77DC" w:rsidRDefault="002B77DC" w:rsidP="009956AA">
            <w:pPr>
              <w:pStyle w:val="CUERPOTEXTOTABLA"/>
              <w:jc w:val="right"/>
            </w:pPr>
            <w:r>
              <w:t>3x1.42</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4.80</w:t>
            </w:r>
          </w:p>
          <w:p w:rsidR="002B77DC" w:rsidRDefault="002B77DC" w:rsidP="009956AA">
            <w:pPr>
              <w:pStyle w:val="CUERPOTEXTOTABLA"/>
              <w:jc w:val="right"/>
            </w:pPr>
            <w:r>
              <w:t>4.26</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0 -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23x3.91</w:t>
            </w:r>
          </w:p>
          <w:p w:rsidR="002B77DC" w:rsidRDefault="002B77DC" w:rsidP="009956AA">
            <w:pPr>
              <w:pStyle w:val="CUERPOTEXTOTABLA"/>
              <w:jc w:val="right"/>
            </w:pPr>
            <w:r>
              <w:t>23x1.54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89.93</w:t>
            </w:r>
          </w:p>
          <w:p w:rsidR="002B77DC" w:rsidRDefault="002B77DC" w:rsidP="009956AA">
            <w:pPr>
              <w:pStyle w:val="CUERPOTEXTOTABLA"/>
              <w:jc w:val="right"/>
            </w:pPr>
            <w:r>
              <w:t>35.49</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2 -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5x1.60</w:t>
            </w:r>
          </w:p>
          <w:p w:rsidR="002B77DC" w:rsidRDefault="002B77DC" w:rsidP="009956AA">
            <w:pPr>
              <w:pStyle w:val="CUERPOTEXTOTABLA"/>
              <w:jc w:val="right"/>
            </w:pPr>
            <w:r>
              <w:t>5x1.42</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8.00</w:t>
            </w:r>
          </w:p>
          <w:p w:rsidR="002B77DC" w:rsidRDefault="002B77DC" w:rsidP="009956AA">
            <w:pPr>
              <w:pStyle w:val="CUERPOTEXTOTABLA"/>
              <w:jc w:val="right"/>
            </w:pPr>
            <w:r>
              <w:t>7.10</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2 -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3x1.60</w:t>
            </w:r>
          </w:p>
          <w:p w:rsidR="002B77DC" w:rsidRDefault="002B77DC" w:rsidP="009956AA">
            <w:pPr>
              <w:pStyle w:val="CUERPOTEXTOTABLA"/>
              <w:jc w:val="right"/>
            </w:pPr>
            <w:r>
              <w:t>3x1.42</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4.80</w:t>
            </w:r>
          </w:p>
          <w:p w:rsidR="002B77DC" w:rsidRDefault="002B77DC" w:rsidP="009956AA">
            <w:pPr>
              <w:pStyle w:val="CUERPOTEXTOTABLA"/>
              <w:jc w:val="right"/>
            </w:pPr>
            <w:r>
              <w:t>4.26</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2 -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23x3.91</w:t>
            </w:r>
          </w:p>
          <w:p w:rsidR="002B77DC" w:rsidRDefault="002B77DC" w:rsidP="009956AA">
            <w:pPr>
              <w:pStyle w:val="CUERPOTEXTOTABLA"/>
              <w:jc w:val="right"/>
            </w:pPr>
            <w:r>
              <w:t>23x1.54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89.93</w:t>
            </w:r>
          </w:p>
          <w:p w:rsidR="002B77DC" w:rsidRDefault="002B77DC" w:rsidP="009956AA">
            <w:pPr>
              <w:pStyle w:val="CUERPOTEXTOTABLA"/>
              <w:jc w:val="right"/>
            </w:pPr>
            <w:r>
              <w:t>35.49</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1 -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5x1.60</w:t>
            </w:r>
          </w:p>
          <w:p w:rsidR="002B77DC" w:rsidRDefault="002B77DC" w:rsidP="009956AA">
            <w:pPr>
              <w:pStyle w:val="CUERPOTEXTOTABLA"/>
              <w:jc w:val="right"/>
            </w:pPr>
            <w:r>
              <w:t>5x1.42</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8.00</w:t>
            </w:r>
          </w:p>
          <w:p w:rsidR="002B77DC" w:rsidRDefault="002B77DC" w:rsidP="009956AA">
            <w:pPr>
              <w:pStyle w:val="CUERPOTEXTOTABLA"/>
              <w:jc w:val="right"/>
            </w:pPr>
            <w:r>
              <w:t>7.10</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lastRenderedPageBreak/>
              <w:t>Viga paralela Y - Viga 1 -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3x1.60</w:t>
            </w:r>
          </w:p>
          <w:p w:rsidR="002B77DC" w:rsidRDefault="002B77DC" w:rsidP="009956AA">
            <w:pPr>
              <w:pStyle w:val="CUERPOTEXTOTABLA"/>
              <w:jc w:val="right"/>
            </w:pPr>
            <w:r>
              <w:t>3x1.42</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4.80</w:t>
            </w:r>
          </w:p>
          <w:p w:rsidR="002B77DC" w:rsidRDefault="002B77DC" w:rsidP="009956AA">
            <w:pPr>
              <w:pStyle w:val="CUERPOTEXTOTABLA"/>
              <w:jc w:val="right"/>
            </w:pPr>
            <w:r>
              <w:t>4.26</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1 -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23x3.91</w:t>
            </w:r>
          </w:p>
          <w:p w:rsidR="002B77DC" w:rsidRDefault="002B77DC" w:rsidP="009956AA">
            <w:pPr>
              <w:pStyle w:val="CUERPOTEXTOTABLA"/>
              <w:jc w:val="right"/>
            </w:pPr>
            <w:r>
              <w:t>23x1.54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89.93</w:t>
            </w:r>
          </w:p>
          <w:p w:rsidR="002B77DC" w:rsidRDefault="002B77DC" w:rsidP="009956AA">
            <w:pPr>
              <w:pStyle w:val="CUERPOTEXTOTABLA"/>
              <w:jc w:val="right"/>
            </w:pPr>
            <w:r>
              <w:t>35.49</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3 -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5x1.60</w:t>
            </w:r>
          </w:p>
          <w:p w:rsidR="002B77DC" w:rsidRDefault="002B77DC" w:rsidP="009956AA">
            <w:pPr>
              <w:pStyle w:val="CUERPOTEXTOTABLA"/>
              <w:jc w:val="right"/>
            </w:pPr>
            <w:r>
              <w:t>5x1.42</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8.00</w:t>
            </w:r>
          </w:p>
          <w:p w:rsidR="002B77DC" w:rsidRDefault="002B77DC" w:rsidP="009956AA">
            <w:pPr>
              <w:pStyle w:val="CUERPOTEXTOTABLA"/>
              <w:jc w:val="right"/>
            </w:pPr>
            <w:r>
              <w:t>7.10</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3 -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3x1.60</w:t>
            </w:r>
          </w:p>
          <w:p w:rsidR="002B77DC" w:rsidRDefault="002B77DC" w:rsidP="009956AA">
            <w:pPr>
              <w:pStyle w:val="CUERPOTEXTOTABLA"/>
              <w:jc w:val="right"/>
            </w:pPr>
            <w:r>
              <w:t>3x1.42</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4.80</w:t>
            </w:r>
          </w:p>
          <w:p w:rsidR="002B77DC" w:rsidRDefault="002B77DC" w:rsidP="009956AA">
            <w:pPr>
              <w:pStyle w:val="CUERPOTEXTOTABLA"/>
              <w:jc w:val="right"/>
            </w:pPr>
            <w:r>
              <w:t>4.26</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3 -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23x3.91</w:t>
            </w:r>
          </w:p>
          <w:p w:rsidR="002B77DC" w:rsidRDefault="002B77DC" w:rsidP="009956AA">
            <w:pPr>
              <w:pStyle w:val="CUERPOTEXTOTABLA"/>
              <w:jc w:val="right"/>
            </w:pPr>
            <w:r>
              <w:t>23x1.54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89.93</w:t>
            </w:r>
          </w:p>
          <w:p w:rsidR="002B77DC" w:rsidRDefault="002B77DC" w:rsidP="009956AA">
            <w:pPr>
              <w:pStyle w:val="CUERPOTEXTOTABLA"/>
              <w:jc w:val="right"/>
            </w:pPr>
            <w:r>
              <w:t>35.49</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diagonal - Viga 0 -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5x1.91</w:t>
            </w:r>
          </w:p>
          <w:p w:rsidR="002B77DC" w:rsidRDefault="002B77DC" w:rsidP="009956AA">
            <w:pPr>
              <w:pStyle w:val="CUERPOTEXTOTABLA"/>
              <w:jc w:val="right"/>
            </w:pPr>
            <w:r>
              <w:t>5x1.70</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9.55</w:t>
            </w:r>
          </w:p>
          <w:p w:rsidR="002B77DC" w:rsidRDefault="002B77DC" w:rsidP="009956AA">
            <w:pPr>
              <w:pStyle w:val="CUERPOTEXTOTABLA"/>
              <w:jc w:val="right"/>
            </w:pPr>
            <w:r>
              <w:t>8.48</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diagonal - Viga 0 -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3x1.91</w:t>
            </w:r>
          </w:p>
          <w:p w:rsidR="002B77DC" w:rsidRDefault="002B77DC" w:rsidP="009956AA">
            <w:pPr>
              <w:pStyle w:val="CUERPOTEXTOTABLA"/>
              <w:jc w:val="right"/>
            </w:pPr>
            <w:r>
              <w:t>3x1.70</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5.73</w:t>
            </w:r>
          </w:p>
          <w:p w:rsidR="002B77DC" w:rsidRDefault="002B77DC" w:rsidP="009956AA">
            <w:pPr>
              <w:pStyle w:val="CUERPOTEXTOTABLA"/>
              <w:jc w:val="right"/>
            </w:pPr>
            <w:r>
              <w:t>5.09</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diagonal - Viga 0 -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30x3.91</w:t>
            </w:r>
          </w:p>
          <w:p w:rsidR="002B77DC" w:rsidRDefault="002B77DC" w:rsidP="009956AA">
            <w:pPr>
              <w:pStyle w:val="CUERPOTEXTOTABLA"/>
              <w:jc w:val="right"/>
            </w:pPr>
            <w:r>
              <w:t>30x1.54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117.30</w:t>
            </w:r>
          </w:p>
          <w:p w:rsidR="002B77DC" w:rsidRDefault="002B77DC" w:rsidP="009956AA">
            <w:pPr>
              <w:pStyle w:val="CUERPOTEXTOTABLA"/>
              <w:jc w:val="right"/>
            </w:pPr>
            <w:r>
              <w:t>46.29</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diagonal - Viga 1 -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5x1.91</w:t>
            </w:r>
          </w:p>
          <w:p w:rsidR="002B77DC" w:rsidRDefault="002B77DC" w:rsidP="009956AA">
            <w:pPr>
              <w:pStyle w:val="CUERPOTEXTOTABLA"/>
              <w:jc w:val="right"/>
            </w:pPr>
            <w:r>
              <w:t>5x1.70</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9.55</w:t>
            </w:r>
          </w:p>
          <w:p w:rsidR="002B77DC" w:rsidRDefault="002B77DC" w:rsidP="009956AA">
            <w:pPr>
              <w:pStyle w:val="CUERPOTEXTOTABLA"/>
              <w:jc w:val="right"/>
            </w:pPr>
            <w:r>
              <w:t>8.48</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diagonal - Viga 1 -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3x1.91</w:t>
            </w:r>
          </w:p>
          <w:p w:rsidR="002B77DC" w:rsidRDefault="002B77DC" w:rsidP="009956AA">
            <w:pPr>
              <w:pStyle w:val="CUERPOTEXTOTABLA"/>
              <w:jc w:val="right"/>
            </w:pPr>
            <w:r>
              <w:t>3x1.70</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5.73</w:t>
            </w:r>
          </w:p>
          <w:p w:rsidR="002B77DC" w:rsidRDefault="002B77DC" w:rsidP="009956AA">
            <w:pPr>
              <w:pStyle w:val="CUERPOTEXTOTABLA"/>
              <w:jc w:val="right"/>
            </w:pPr>
            <w:r>
              <w:t>5.09</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diagonal - Viga 1 -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30x3.91</w:t>
            </w:r>
          </w:p>
          <w:p w:rsidR="002B77DC" w:rsidRDefault="002B77DC" w:rsidP="009956AA">
            <w:pPr>
              <w:pStyle w:val="CUERPOTEXTOTABLA"/>
              <w:jc w:val="right"/>
            </w:pPr>
            <w:r>
              <w:t>30x1.54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117.30</w:t>
            </w:r>
          </w:p>
          <w:p w:rsidR="002B77DC" w:rsidRDefault="002B77DC" w:rsidP="009956AA">
            <w:pPr>
              <w:pStyle w:val="CUERPOTEXTOTABLA"/>
              <w:jc w:val="right"/>
            </w:pPr>
            <w:r>
              <w:t>46.29</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Totales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4.98</w:t>
            </w:r>
          </w:p>
          <w:p w:rsidR="002B77DC" w:rsidRDefault="002B77DC" w:rsidP="009956AA">
            <w:pPr>
              <w:pStyle w:val="CUERPOTEXTOTABLA"/>
              <w:jc w:val="right"/>
            </w:pPr>
            <w:r>
              <w:t>1.11</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594.32</w:t>
            </w:r>
          </w:p>
          <w:p w:rsidR="002B77DC" w:rsidRDefault="002B77DC" w:rsidP="009956AA">
            <w:pPr>
              <w:pStyle w:val="CUERPOTEXTOTABLA"/>
              <w:jc w:val="right"/>
            </w:pPr>
            <w:r>
              <w:t>234.54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160.60</w:t>
            </w:r>
          </w:p>
          <w:p w:rsidR="002B77DC" w:rsidRDefault="002B77DC" w:rsidP="009956AA">
            <w:pPr>
              <w:pStyle w:val="CUERPOTEXTOTABLA"/>
              <w:jc w:val="right"/>
            </w:pPr>
            <w:r>
              <w:t>142.57</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221.76</w:t>
            </w:r>
          </w:p>
          <w:p w:rsidR="002B77DC" w:rsidRDefault="002B77DC" w:rsidP="009956AA">
            <w:pPr>
              <w:pStyle w:val="CUERPOTEXTOTABLA"/>
              <w:jc w:val="right"/>
            </w:pPr>
            <w:r>
              <w:t>350.00</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 xml:space="preserve"> </w:t>
            </w:r>
          </w:p>
          <w:p w:rsidR="002B77DC" w:rsidRDefault="002B77DC" w:rsidP="009956AA">
            <w:pPr>
              <w:pStyle w:val="CUERPOTEXTOTABLA"/>
              <w:jc w:val="right"/>
            </w:pPr>
            <w:r>
              <w:t>728.22</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Total con mermas</w:t>
            </w:r>
          </w:p>
          <w:p w:rsidR="002B77DC" w:rsidRDefault="002B77DC" w:rsidP="009956AA">
            <w:pPr>
              <w:pStyle w:val="CUERPOTEXTOTABLA"/>
            </w:pPr>
            <w:r>
              <w:t>(10.00%)</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5.48</w:t>
            </w:r>
          </w:p>
          <w:p w:rsidR="002B77DC" w:rsidRDefault="002B77DC" w:rsidP="009956AA">
            <w:pPr>
              <w:pStyle w:val="CUERPOTEXTOTABLA"/>
              <w:jc w:val="right"/>
            </w:pPr>
            <w:r>
              <w:t>1.22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653.75</w:t>
            </w:r>
          </w:p>
          <w:p w:rsidR="002B77DC" w:rsidRDefault="002B77DC" w:rsidP="009956AA">
            <w:pPr>
              <w:pStyle w:val="CUERPOTEXTOTABLA"/>
              <w:jc w:val="right"/>
            </w:pPr>
            <w:r>
              <w:t>258.00</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176.66</w:t>
            </w:r>
          </w:p>
          <w:p w:rsidR="002B77DC" w:rsidRDefault="002B77DC" w:rsidP="009956AA">
            <w:pPr>
              <w:pStyle w:val="CUERPOTEXTOTABLA"/>
              <w:jc w:val="right"/>
            </w:pPr>
            <w:r>
              <w:t>156.82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243.94</w:t>
            </w:r>
          </w:p>
          <w:p w:rsidR="002B77DC" w:rsidRDefault="002B77DC" w:rsidP="009956AA">
            <w:pPr>
              <w:pStyle w:val="CUERPOTEXTOTABLA"/>
              <w:jc w:val="right"/>
            </w:pPr>
            <w:r>
              <w:t>385.00</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 xml:space="preserve"> </w:t>
            </w:r>
          </w:p>
          <w:p w:rsidR="002B77DC" w:rsidRDefault="002B77DC" w:rsidP="009956AA">
            <w:pPr>
              <w:pStyle w:val="CUERPOTEXTOTABLA"/>
              <w:jc w:val="right"/>
            </w:pPr>
            <w:r>
              <w:t>801.04</w:t>
            </w:r>
          </w:p>
        </w:tc>
      </w:tr>
    </w:tbl>
    <w:p w:rsidR="002B77DC" w:rsidRDefault="002B77DC" w:rsidP="002B77DC">
      <w:pPr>
        <w:spacing w:after="0" w:line="2" w:lineRule="auto"/>
      </w:pPr>
    </w:p>
    <w:tbl>
      <w:tblPr>
        <w:tblW w:w="0" w:type="auto"/>
        <w:tblCellMar>
          <w:top w:w="28" w:type="dxa"/>
          <w:left w:w="28" w:type="dxa"/>
          <w:bottom w:w="28" w:type="dxa"/>
          <w:right w:w="28" w:type="dxa"/>
        </w:tblCellMar>
        <w:tblLook w:val="0000"/>
      </w:tblPr>
      <w:tblGrid>
        <w:gridCol w:w="4102"/>
        <w:gridCol w:w="1240"/>
        <w:gridCol w:w="686"/>
        <w:gridCol w:w="801"/>
        <w:gridCol w:w="686"/>
        <w:gridCol w:w="801"/>
        <w:gridCol w:w="694"/>
      </w:tblGrid>
      <w:tr w:rsidR="002B77DC" w:rsidTr="009956AA">
        <w:trPr>
          <w:tblHeader/>
        </w:trPr>
        <w:tc>
          <w:tcPr>
            <w:tcW w:w="0" w:type="auto"/>
            <w:tcBorders>
              <w:top w:val="single" w:sz="0" w:space="0" w:color="000000"/>
              <w:left w:val="single" w:sz="0" w:space="0" w:color="000000"/>
              <w:bottom w:val="single" w:sz="0" w:space="0" w:color="000000"/>
            </w:tcBorders>
            <w:noWrap/>
          </w:tcPr>
          <w:p w:rsidR="002B77DC" w:rsidRDefault="002B77DC" w:rsidP="009956AA">
            <w:pPr>
              <w:pStyle w:val="CUERPOTEXTOTABLA"/>
            </w:pPr>
            <w:r>
              <w:t>Referencia: P33</w:t>
            </w:r>
          </w:p>
        </w:tc>
        <w:tc>
          <w:tcPr>
            <w:tcW w:w="0" w:type="auto"/>
            <w:tcBorders>
              <w:top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gridSpan w:val="4"/>
            <w:tcBorders>
              <w:top w:val="single" w:sz="0" w:space="0" w:color="000000"/>
              <w:left w:val="single" w:sz="0" w:space="0" w:color="000000"/>
              <w:bottom w:val="single" w:sz="0" w:space="0" w:color="000000"/>
              <w:right w:val="single" w:sz="0" w:space="0" w:color="000000"/>
            </w:tcBorders>
          </w:tcPr>
          <w:p w:rsidR="002B77DC" w:rsidRDefault="002B77DC" w:rsidP="009956AA">
            <w:pPr>
              <w:pStyle w:val="CUERPOTEXTOTABLA"/>
              <w:jc w:val="center"/>
            </w:pPr>
            <w:r>
              <w:t>B 500 S, Ys=1.15</w:t>
            </w:r>
          </w:p>
        </w:tc>
        <w:tc>
          <w:tcPr>
            <w:tcW w:w="0" w:type="auto"/>
            <w:tcBorders>
              <w:top w:val="single" w:sz="0" w:space="0" w:color="000000"/>
              <w:left w:val="single" w:sz="0" w:space="0" w:color="000000"/>
              <w:right w:val="single" w:sz="0" w:space="0" w:color="000000"/>
            </w:tcBorders>
            <w:noWrap/>
          </w:tcPr>
          <w:p w:rsidR="002B77DC" w:rsidRDefault="002B77DC" w:rsidP="009956AA">
            <w:pPr>
              <w:pStyle w:val="CUERPOTEXTOTABLA"/>
              <w:jc w:val="center"/>
            </w:pPr>
            <w:r>
              <w:t>Total</w:t>
            </w:r>
          </w:p>
        </w:tc>
      </w:tr>
      <w:tr w:rsidR="002B77DC" w:rsidTr="009956AA">
        <w:trPr>
          <w:tblHeader/>
        </w:trPr>
        <w:tc>
          <w:tcPr>
            <w:tcW w:w="0" w:type="auto"/>
            <w:tcBorders>
              <w:top w:val="single" w:sz="0" w:space="0" w:color="000000"/>
              <w:left w:val="single" w:sz="0" w:space="0" w:color="000000"/>
              <w:bottom w:val="single" w:sz="0" w:space="0" w:color="000000"/>
            </w:tcBorders>
            <w:noWrap/>
          </w:tcPr>
          <w:p w:rsidR="002B77DC" w:rsidRDefault="002B77DC" w:rsidP="009956AA">
            <w:pPr>
              <w:pStyle w:val="CUERPOTEXTOTABLA"/>
            </w:pPr>
            <w:r>
              <w:t>Nombre de armado</w:t>
            </w:r>
          </w:p>
        </w:tc>
        <w:tc>
          <w:tcPr>
            <w:tcW w:w="0" w:type="auto"/>
            <w:tcBorders>
              <w:top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Ø6</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Ø8</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Ø12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Ø20</w:t>
            </w:r>
          </w:p>
        </w:tc>
        <w:tc>
          <w:tcPr>
            <w:tcW w:w="0" w:type="auto"/>
            <w:tcBorders>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Arranque - Armado longitudinal</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8x1.83</w:t>
            </w:r>
          </w:p>
          <w:p w:rsidR="002B77DC" w:rsidRDefault="002B77DC" w:rsidP="009956AA">
            <w:pPr>
              <w:pStyle w:val="CUERPOTEXTOTABLA"/>
              <w:jc w:val="right"/>
            </w:pPr>
            <w:r>
              <w:t>8x1.62</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14.64</w:t>
            </w:r>
          </w:p>
          <w:p w:rsidR="002B77DC" w:rsidRDefault="002B77DC" w:rsidP="009956AA">
            <w:pPr>
              <w:pStyle w:val="CUERPOTEXTOTABLA"/>
              <w:jc w:val="right"/>
            </w:pPr>
            <w:r>
              <w:t>13.00</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Arranque - Estribos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3x1.66</w:t>
            </w:r>
          </w:p>
          <w:p w:rsidR="002B77DC" w:rsidRDefault="002B77DC" w:rsidP="009956AA">
            <w:pPr>
              <w:pStyle w:val="CUERPOTEXTOTABLA"/>
              <w:jc w:val="right"/>
            </w:pPr>
            <w:r>
              <w:t>3x0.37</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4.98</w:t>
            </w:r>
          </w:p>
          <w:p w:rsidR="002B77DC" w:rsidRDefault="002B77DC" w:rsidP="009956AA">
            <w:pPr>
              <w:pStyle w:val="CUERPOTEXTOTABLA"/>
              <w:jc w:val="right"/>
            </w:pPr>
            <w:r>
              <w:t>1.11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Armado base - Parrilla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10x1.78</w:t>
            </w:r>
          </w:p>
          <w:p w:rsidR="002B77DC" w:rsidRDefault="002B77DC" w:rsidP="009956AA">
            <w:pPr>
              <w:pStyle w:val="CUERPOTEXTOTABLA"/>
              <w:jc w:val="right"/>
            </w:pPr>
            <w:r>
              <w:t>10x4.39</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17.80</w:t>
            </w:r>
          </w:p>
          <w:p w:rsidR="002B77DC" w:rsidRDefault="002B77DC" w:rsidP="009956AA">
            <w:pPr>
              <w:pStyle w:val="CUERPOTEXTOTABLA"/>
              <w:jc w:val="right"/>
            </w:pPr>
            <w:r>
              <w:t>43.90</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Armado base - Parrilla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10x1.78</w:t>
            </w:r>
          </w:p>
          <w:p w:rsidR="002B77DC" w:rsidRDefault="002B77DC" w:rsidP="009956AA">
            <w:pPr>
              <w:pStyle w:val="CUERPOTEXTOTABLA"/>
              <w:jc w:val="right"/>
            </w:pPr>
            <w:r>
              <w:t>10x4.39</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17.80</w:t>
            </w:r>
          </w:p>
          <w:p w:rsidR="002B77DC" w:rsidRDefault="002B77DC" w:rsidP="009956AA">
            <w:pPr>
              <w:pStyle w:val="CUERPOTEXTOTABLA"/>
              <w:jc w:val="right"/>
            </w:pPr>
            <w:r>
              <w:t>43.90</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0 -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5x1.40</w:t>
            </w:r>
          </w:p>
          <w:p w:rsidR="002B77DC" w:rsidRDefault="002B77DC" w:rsidP="009956AA">
            <w:pPr>
              <w:pStyle w:val="CUERPOTEXTOTABLA"/>
              <w:jc w:val="right"/>
            </w:pPr>
            <w:r>
              <w:t>5x1.24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7.00</w:t>
            </w:r>
          </w:p>
          <w:p w:rsidR="002B77DC" w:rsidRDefault="002B77DC" w:rsidP="009956AA">
            <w:pPr>
              <w:pStyle w:val="CUERPOTEXTOTABLA"/>
              <w:jc w:val="right"/>
            </w:pPr>
            <w:r>
              <w:t>6.21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0 -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3x1.40</w:t>
            </w:r>
          </w:p>
          <w:p w:rsidR="002B77DC" w:rsidRDefault="002B77DC" w:rsidP="009956AA">
            <w:pPr>
              <w:pStyle w:val="CUERPOTEXTOTABLA"/>
              <w:jc w:val="right"/>
            </w:pPr>
            <w:r>
              <w:t>3x1.24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4.20</w:t>
            </w:r>
          </w:p>
          <w:p w:rsidR="002B77DC" w:rsidRDefault="002B77DC" w:rsidP="009956AA">
            <w:pPr>
              <w:pStyle w:val="CUERPOTEXTOTABLA"/>
              <w:jc w:val="right"/>
            </w:pPr>
            <w:r>
              <w:t>3.73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0 -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21x3.23</w:t>
            </w:r>
          </w:p>
          <w:p w:rsidR="002B77DC" w:rsidRDefault="002B77DC" w:rsidP="009956AA">
            <w:pPr>
              <w:pStyle w:val="CUERPOTEXTOTABLA"/>
              <w:jc w:val="right"/>
            </w:pPr>
            <w:r>
              <w:t>21x1.27</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67.83</w:t>
            </w:r>
          </w:p>
          <w:p w:rsidR="002B77DC" w:rsidRDefault="002B77DC" w:rsidP="009956AA">
            <w:pPr>
              <w:pStyle w:val="CUERPOTEXTOTABLA"/>
              <w:jc w:val="right"/>
            </w:pPr>
            <w:r>
              <w:t>26.77</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2 -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5x1.40</w:t>
            </w:r>
          </w:p>
          <w:p w:rsidR="002B77DC" w:rsidRDefault="002B77DC" w:rsidP="009956AA">
            <w:pPr>
              <w:pStyle w:val="CUERPOTEXTOTABLA"/>
              <w:jc w:val="right"/>
            </w:pPr>
            <w:r>
              <w:t>5x1.24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7.00</w:t>
            </w:r>
          </w:p>
          <w:p w:rsidR="002B77DC" w:rsidRDefault="002B77DC" w:rsidP="009956AA">
            <w:pPr>
              <w:pStyle w:val="CUERPOTEXTOTABLA"/>
              <w:jc w:val="right"/>
            </w:pPr>
            <w:r>
              <w:t>6.21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2 -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3x1.40</w:t>
            </w:r>
          </w:p>
          <w:p w:rsidR="002B77DC" w:rsidRDefault="002B77DC" w:rsidP="009956AA">
            <w:pPr>
              <w:pStyle w:val="CUERPOTEXTOTABLA"/>
              <w:jc w:val="right"/>
            </w:pPr>
            <w:r>
              <w:t>3x1.24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4.20</w:t>
            </w:r>
          </w:p>
          <w:p w:rsidR="002B77DC" w:rsidRDefault="002B77DC" w:rsidP="009956AA">
            <w:pPr>
              <w:pStyle w:val="CUERPOTEXTOTABLA"/>
              <w:jc w:val="right"/>
            </w:pPr>
            <w:r>
              <w:t>3.73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2 -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21x3.23</w:t>
            </w:r>
          </w:p>
          <w:p w:rsidR="002B77DC" w:rsidRDefault="002B77DC" w:rsidP="009956AA">
            <w:pPr>
              <w:pStyle w:val="CUERPOTEXTOTABLA"/>
              <w:jc w:val="right"/>
            </w:pPr>
            <w:r>
              <w:t>21x1.27</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67.83</w:t>
            </w:r>
          </w:p>
          <w:p w:rsidR="002B77DC" w:rsidRDefault="002B77DC" w:rsidP="009956AA">
            <w:pPr>
              <w:pStyle w:val="CUERPOTEXTOTABLA"/>
              <w:jc w:val="right"/>
            </w:pPr>
            <w:r>
              <w:t>26.77</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1 -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5x1.40</w:t>
            </w:r>
          </w:p>
          <w:p w:rsidR="002B77DC" w:rsidRDefault="002B77DC" w:rsidP="009956AA">
            <w:pPr>
              <w:pStyle w:val="CUERPOTEXTOTABLA"/>
              <w:jc w:val="right"/>
            </w:pPr>
            <w:r>
              <w:t>5x1.24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7.00</w:t>
            </w:r>
          </w:p>
          <w:p w:rsidR="002B77DC" w:rsidRDefault="002B77DC" w:rsidP="009956AA">
            <w:pPr>
              <w:pStyle w:val="CUERPOTEXTOTABLA"/>
              <w:jc w:val="right"/>
            </w:pPr>
            <w:r>
              <w:t>6.21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1 -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3x1.40</w:t>
            </w:r>
          </w:p>
          <w:p w:rsidR="002B77DC" w:rsidRDefault="002B77DC" w:rsidP="009956AA">
            <w:pPr>
              <w:pStyle w:val="CUERPOTEXTOTABLA"/>
              <w:jc w:val="right"/>
            </w:pPr>
            <w:r>
              <w:t>3x1.24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4.20</w:t>
            </w:r>
          </w:p>
          <w:p w:rsidR="002B77DC" w:rsidRDefault="002B77DC" w:rsidP="009956AA">
            <w:pPr>
              <w:pStyle w:val="CUERPOTEXTOTABLA"/>
              <w:jc w:val="right"/>
            </w:pPr>
            <w:r>
              <w:t>3.73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1 -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21x3.23</w:t>
            </w:r>
          </w:p>
          <w:p w:rsidR="002B77DC" w:rsidRDefault="002B77DC" w:rsidP="009956AA">
            <w:pPr>
              <w:pStyle w:val="CUERPOTEXTOTABLA"/>
              <w:jc w:val="right"/>
            </w:pPr>
            <w:r>
              <w:t>21x1.27</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67.83</w:t>
            </w:r>
          </w:p>
          <w:p w:rsidR="002B77DC" w:rsidRDefault="002B77DC" w:rsidP="009956AA">
            <w:pPr>
              <w:pStyle w:val="CUERPOTEXTOTABLA"/>
              <w:jc w:val="right"/>
            </w:pPr>
            <w:r>
              <w:t>26.77</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lastRenderedPageBreak/>
              <w:t>Viga paralela Y - Viga 3 -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5x1.40</w:t>
            </w:r>
          </w:p>
          <w:p w:rsidR="002B77DC" w:rsidRDefault="002B77DC" w:rsidP="009956AA">
            <w:pPr>
              <w:pStyle w:val="CUERPOTEXTOTABLA"/>
              <w:jc w:val="right"/>
            </w:pPr>
            <w:r>
              <w:t>5x1.24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7.00</w:t>
            </w:r>
          </w:p>
          <w:p w:rsidR="002B77DC" w:rsidRDefault="002B77DC" w:rsidP="009956AA">
            <w:pPr>
              <w:pStyle w:val="CUERPOTEXTOTABLA"/>
              <w:jc w:val="right"/>
            </w:pPr>
            <w:r>
              <w:t>6.21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3 -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3x1.40</w:t>
            </w:r>
          </w:p>
          <w:p w:rsidR="002B77DC" w:rsidRDefault="002B77DC" w:rsidP="009956AA">
            <w:pPr>
              <w:pStyle w:val="CUERPOTEXTOTABLA"/>
              <w:jc w:val="right"/>
            </w:pPr>
            <w:r>
              <w:t>3x1.24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4.20</w:t>
            </w:r>
          </w:p>
          <w:p w:rsidR="002B77DC" w:rsidRDefault="002B77DC" w:rsidP="009956AA">
            <w:pPr>
              <w:pStyle w:val="CUERPOTEXTOTABLA"/>
              <w:jc w:val="right"/>
            </w:pPr>
            <w:r>
              <w:t>3.73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3 -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21x3.23</w:t>
            </w:r>
          </w:p>
          <w:p w:rsidR="002B77DC" w:rsidRDefault="002B77DC" w:rsidP="009956AA">
            <w:pPr>
              <w:pStyle w:val="CUERPOTEXTOTABLA"/>
              <w:jc w:val="right"/>
            </w:pPr>
            <w:r>
              <w:t>21x1.27</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67.83</w:t>
            </w:r>
          </w:p>
          <w:p w:rsidR="002B77DC" w:rsidRDefault="002B77DC" w:rsidP="009956AA">
            <w:pPr>
              <w:pStyle w:val="CUERPOTEXTOTABLA"/>
              <w:jc w:val="right"/>
            </w:pPr>
            <w:r>
              <w:t>26.77</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Totales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4.98</w:t>
            </w:r>
          </w:p>
          <w:p w:rsidR="002B77DC" w:rsidRDefault="002B77DC" w:rsidP="009956AA">
            <w:pPr>
              <w:pStyle w:val="CUERPOTEXTOTABLA"/>
              <w:jc w:val="right"/>
            </w:pPr>
            <w:r>
              <w:t>1.11</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271.32</w:t>
            </w:r>
          </w:p>
          <w:p w:rsidR="002B77DC" w:rsidRDefault="002B77DC" w:rsidP="009956AA">
            <w:pPr>
              <w:pStyle w:val="CUERPOTEXTOTABLA"/>
              <w:jc w:val="right"/>
            </w:pPr>
            <w:r>
              <w:t>107.08</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59.44</w:t>
            </w:r>
          </w:p>
          <w:p w:rsidR="002B77DC" w:rsidRDefault="002B77DC" w:rsidP="009956AA">
            <w:pPr>
              <w:pStyle w:val="CUERPOTEXTOTABLA"/>
              <w:jc w:val="right"/>
            </w:pPr>
            <w:r>
              <w:t>52.76</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35.60</w:t>
            </w:r>
          </w:p>
          <w:p w:rsidR="002B77DC" w:rsidRDefault="002B77DC" w:rsidP="009956AA">
            <w:pPr>
              <w:pStyle w:val="CUERPOTEXTOTABLA"/>
              <w:jc w:val="right"/>
            </w:pPr>
            <w:r>
              <w:t>87.80</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 xml:space="preserve"> </w:t>
            </w:r>
          </w:p>
          <w:p w:rsidR="002B77DC" w:rsidRDefault="002B77DC" w:rsidP="009956AA">
            <w:pPr>
              <w:pStyle w:val="CUERPOTEXTOTABLA"/>
              <w:jc w:val="right"/>
            </w:pPr>
            <w:r>
              <w:t>248.75</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Total con mermas</w:t>
            </w:r>
          </w:p>
          <w:p w:rsidR="002B77DC" w:rsidRDefault="002B77DC" w:rsidP="009956AA">
            <w:pPr>
              <w:pStyle w:val="CUERPOTEXTOTABLA"/>
            </w:pPr>
            <w:r>
              <w:t>(10.00%)</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5.48</w:t>
            </w:r>
          </w:p>
          <w:p w:rsidR="002B77DC" w:rsidRDefault="002B77DC" w:rsidP="009956AA">
            <w:pPr>
              <w:pStyle w:val="CUERPOTEXTOTABLA"/>
              <w:jc w:val="right"/>
            </w:pPr>
            <w:r>
              <w:t>1.22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298.45</w:t>
            </w:r>
          </w:p>
          <w:p w:rsidR="002B77DC" w:rsidRDefault="002B77DC" w:rsidP="009956AA">
            <w:pPr>
              <w:pStyle w:val="CUERPOTEXTOTABLA"/>
              <w:jc w:val="right"/>
            </w:pPr>
            <w:r>
              <w:t>117.79</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65.38</w:t>
            </w:r>
          </w:p>
          <w:p w:rsidR="002B77DC" w:rsidRDefault="002B77DC" w:rsidP="009956AA">
            <w:pPr>
              <w:pStyle w:val="CUERPOTEXTOTABLA"/>
              <w:jc w:val="right"/>
            </w:pPr>
            <w:r>
              <w:t>58.04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39.16</w:t>
            </w:r>
          </w:p>
          <w:p w:rsidR="002B77DC" w:rsidRDefault="002B77DC" w:rsidP="009956AA">
            <w:pPr>
              <w:pStyle w:val="CUERPOTEXTOTABLA"/>
              <w:jc w:val="right"/>
            </w:pPr>
            <w:r>
              <w:t>96.58</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 xml:space="preserve"> </w:t>
            </w:r>
          </w:p>
          <w:p w:rsidR="002B77DC" w:rsidRDefault="002B77DC" w:rsidP="009956AA">
            <w:pPr>
              <w:pStyle w:val="CUERPOTEXTOTABLA"/>
              <w:jc w:val="right"/>
            </w:pPr>
            <w:r>
              <w:t>273.63</w:t>
            </w:r>
          </w:p>
        </w:tc>
      </w:tr>
    </w:tbl>
    <w:p w:rsidR="002B77DC" w:rsidRDefault="002B77DC" w:rsidP="002B77DC">
      <w:pPr>
        <w:spacing w:after="0" w:line="2" w:lineRule="auto"/>
      </w:pPr>
    </w:p>
    <w:tbl>
      <w:tblPr>
        <w:tblW w:w="0" w:type="auto"/>
        <w:tblCellMar>
          <w:top w:w="28" w:type="dxa"/>
          <w:left w:w="28" w:type="dxa"/>
          <w:bottom w:w="28" w:type="dxa"/>
          <w:right w:w="28" w:type="dxa"/>
        </w:tblCellMar>
        <w:tblLook w:val="0000"/>
      </w:tblPr>
      <w:tblGrid>
        <w:gridCol w:w="4102"/>
        <w:gridCol w:w="1240"/>
        <w:gridCol w:w="686"/>
        <w:gridCol w:w="801"/>
        <w:gridCol w:w="801"/>
        <w:gridCol w:w="694"/>
      </w:tblGrid>
      <w:tr w:rsidR="002B77DC" w:rsidTr="009956AA">
        <w:trPr>
          <w:tblHeader/>
        </w:trPr>
        <w:tc>
          <w:tcPr>
            <w:tcW w:w="0" w:type="auto"/>
            <w:tcBorders>
              <w:top w:val="single" w:sz="0" w:space="0" w:color="000000"/>
              <w:left w:val="single" w:sz="0" w:space="0" w:color="000000"/>
              <w:bottom w:val="single" w:sz="0" w:space="0" w:color="000000"/>
            </w:tcBorders>
            <w:noWrap/>
          </w:tcPr>
          <w:p w:rsidR="002B77DC" w:rsidRDefault="002B77DC" w:rsidP="009956AA">
            <w:pPr>
              <w:pStyle w:val="CUERPOTEXTOTABLA"/>
            </w:pPr>
            <w:r>
              <w:t>Referencia: P34</w:t>
            </w:r>
          </w:p>
        </w:tc>
        <w:tc>
          <w:tcPr>
            <w:tcW w:w="0" w:type="auto"/>
            <w:tcBorders>
              <w:top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gridSpan w:val="3"/>
            <w:tcBorders>
              <w:top w:val="single" w:sz="0" w:space="0" w:color="000000"/>
              <w:left w:val="single" w:sz="0" w:space="0" w:color="000000"/>
              <w:bottom w:val="single" w:sz="0" w:space="0" w:color="000000"/>
              <w:right w:val="single" w:sz="0" w:space="0" w:color="000000"/>
            </w:tcBorders>
          </w:tcPr>
          <w:p w:rsidR="002B77DC" w:rsidRDefault="002B77DC" w:rsidP="009956AA">
            <w:pPr>
              <w:pStyle w:val="CUERPOTEXTOTABLA"/>
              <w:jc w:val="center"/>
            </w:pPr>
            <w:r>
              <w:t>B 500 S, Ys=1.15</w:t>
            </w:r>
          </w:p>
        </w:tc>
        <w:tc>
          <w:tcPr>
            <w:tcW w:w="0" w:type="auto"/>
            <w:tcBorders>
              <w:top w:val="single" w:sz="0" w:space="0" w:color="000000"/>
              <w:left w:val="single" w:sz="0" w:space="0" w:color="000000"/>
              <w:right w:val="single" w:sz="0" w:space="0" w:color="000000"/>
            </w:tcBorders>
            <w:noWrap/>
          </w:tcPr>
          <w:p w:rsidR="002B77DC" w:rsidRDefault="002B77DC" w:rsidP="009956AA">
            <w:pPr>
              <w:pStyle w:val="CUERPOTEXTOTABLA"/>
              <w:jc w:val="center"/>
            </w:pPr>
            <w:r>
              <w:t>Total</w:t>
            </w:r>
          </w:p>
        </w:tc>
      </w:tr>
      <w:tr w:rsidR="002B77DC" w:rsidTr="009956AA">
        <w:trPr>
          <w:tblHeader/>
        </w:trPr>
        <w:tc>
          <w:tcPr>
            <w:tcW w:w="0" w:type="auto"/>
            <w:tcBorders>
              <w:top w:val="single" w:sz="0" w:space="0" w:color="000000"/>
              <w:left w:val="single" w:sz="0" w:space="0" w:color="000000"/>
              <w:bottom w:val="single" w:sz="0" w:space="0" w:color="000000"/>
            </w:tcBorders>
            <w:noWrap/>
          </w:tcPr>
          <w:p w:rsidR="002B77DC" w:rsidRDefault="002B77DC" w:rsidP="009956AA">
            <w:pPr>
              <w:pStyle w:val="CUERPOTEXTOTABLA"/>
            </w:pPr>
            <w:r>
              <w:t>Nombre de armado</w:t>
            </w:r>
          </w:p>
        </w:tc>
        <w:tc>
          <w:tcPr>
            <w:tcW w:w="0" w:type="auto"/>
            <w:tcBorders>
              <w:top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Ø6</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Ø8</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pPr>
            <w:r>
              <w:t>Ø12</w:t>
            </w:r>
          </w:p>
        </w:tc>
        <w:tc>
          <w:tcPr>
            <w:tcW w:w="0" w:type="auto"/>
            <w:tcBorders>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Arranque - Armado longitudinal</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8x1.65</w:t>
            </w:r>
          </w:p>
          <w:p w:rsidR="002B77DC" w:rsidRDefault="002B77DC" w:rsidP="009956AA">
            <w:pPr>
              <w:pStyle w:val="CUERPOTEXTOTABLA"/>
              <w:jc w:val="right"/>
            </w:pPr>
            <w:r>
              <w:t>8x1.46</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13.20</w:t>
            </w:r>
          </w:p>
          <w:p w:rsidR="002B77DC" w:rsidRDefault="002B77DC" w:rsidP="009956AA">
            <w:pPr>
              <w:pStyle w:val="CUERPOTEXTOTABLA"/>
              <w:jc w:val="right"/>
            </w:pPr>
            <w:r>
              <w:t>11.72</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Arranque - Estribos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3x1.66</w:t>
            </w:r>
          </w:p>
          <w:p w:rsidR="002B77DC" w:rsidRDefault="002B77DC" w:rsidP="009956AA">
            <w:pPr>
              <w:pStyle w:val="CUERPOTEXTOTABLA"/>
              <w:jc w:val="right"/>
            </w:pPr>
            <w:r>
              <w:t>3x0.37</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4.98</w:t>
            </w:r>
          </w:p>
          <w:p w:rsidR="002B77DC" w:rsidRDefault="002B77DC" w:rsidP="009956AA">
            <w:pPr>
              <w:pStyle w:val="CUERPOTEXTOTABLA"/>
              <w:jc w:val="right"/>
            </w:pPr>
            <w:r>
              <w:t>1.11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Armado base - Parrilla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21x1.40</w:t>
            </w:r>
          </w:p>
          <w:p w:rsidR="002B77DC" w:rsidRDefault="002B77DC" w:rsidP="009956AA">
            <w:pPr>
              <w:pStyle w:val="CUERPOTEXTOTABLA"/>
              <w:jc w:val="right"/>
            </w:pPr>
            <w:r>
              <w:t>21x1.24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29.40</w:t>
            </w:r>
          </w:p>
          <w:p w:rsidR="002B77DC" w:rsidRDefault="002B77DC" w:rsidP="009956AA">
            <w:pPr>
              <w:pStyle w:val="CUERPOTEXTOTABLA"/>
              <w:jc w:val="right"/>
            </w:pPr>
            <w:r>
              <w:t>26.10</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Armado base - Parrilla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21x1.40</w:t>
            </w:r>
          </w:p>
          <w:p w:rsidR="002B77DC" w:rsidRDefault="002B77DC" w:rsidP="009956AA">
            <w:pPr>
              <w:pStyle w:val="CUERPOTEXTOTABLA"/>
              <w:jc w:val="right"/>
            </w:pPr>
            <w:r>
              <w:t>21x1.24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29.40</w:t>
            </w:r>
          </w:p>
          <w:p w:rsidR="002B77DC" w:rsidRDefault="002B77DC" w:rsidP="009956AA">
            <w:pPr>
              <w:pStyle w:val="CUERPOTEXTOTABLA"/>
              <w:jc w:val="right"/>
            </w:pPr>
            <w:r>
              <w:t>26.10</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0 -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5x1.40</w:t>
            </w:r>
          </w:p>
          <w:p w:rsidR="002B77DC" w:rsidRDefault="002B77DC" w:rsidP="009956AA">
            <w:pPr>
              <w:pStyle w:val="CUERPOTEXTOTABLA"/>
              <w:jc w:val="right"/>
            </w:pPr>
            <w:r>
              <w:t>5x1.24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7.00</w:t>
            </w:r>
          </w:p>
          <w:p w:rsidR="002B77DC" w:rsidRDefault="002B77DC" w:rsidP="009956AA">
            <w:pPr>
              <w:pStyle w:val="CUERPOTEXTOTABLA"/>
              <w:jc w:val="right"/>
            </w:pPr>
            <w:r>
              <w:t>6.21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0 -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3x1.40</w:t>
            </w:r>
          </w:p>
          <w:p w:rsidR="002B77DC" w:rsidRDefault="002B77DC" w:rsidP="009956AA">
            <w:pPr>
              <w:pStyle w:val="CUERPOTEXTOTABLA"/>
              <w:jc w:val="right"/>
            </w:pPr>
            <w:r>
              <w:t>3x1.24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4.20</w:t>
            </w:r>
          </w:p>
          <w:p w:rsidR="002B77DC" w:rsidRDefault="002B77DC" w:rsidP="009956AA">
            <w:pPr>
              <w:pStyle w:val="CUERPOTEXTOTABLA"/>
              <w:jc w:val="right"/>
            </w:pPr>
            <w:r>
              <w:t>3.73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0 -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21x2.80</w:t>
            </w:r>
          </w:p>
          <w:p w:rsidR="002B77DC" w:rsidRDefault="002B77DC" w:rsidP="009956AA">
            <w:pPr>
              <w:pStyle w:val="CUERPOTEXTOTABLA"/>
              <w:jc w:val="right"/>
            </w:pPr>
            <w:r>
              <w:t>21x1.10</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58.80</w:t>
            </w:r>
          </w:p>
          <w:p w:rsidR="002B77DC" w:rsidRDefault="002B77DC" w:rsidP="009956AA">
            <w:pPr>
              <w:pStyle w:val="CUERPOTEXTOTABLA"/>
              <w:jc w:val="right"/>
            </w:pPr>
            <w:r>
              <w:t>23.20</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2 -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5x1.40</w:t>
            </w:r>
          </w:p>
          <w:p w:rsidR="002B77DC" w:rsidRDefault="002B77DC" w:rsidP="009956AA">
            <w:pPr>
              <w:pStyle w:val="CUERPOTEXTOTABLA"/>
              <w:jc w:val="right"/>
            </w:pPr>
            <w:r>
              <w:t>5x1.24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7.00</w:t>
            </w:r>
          </w:p>
          <w:p w:rsidR="002B77DC" w:rsidRDefault="002B77DC" w:rsidP="009956AA">
            <w:pPr>
              <w:pStyle w:val="CUERPOTEXTOTABLA"/>
              <w:jc w:val="right"/>
            </w:pPr>
            <w:r>
              <w:t>6.21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2 -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3x1.40</w:t>
            </w:r>
          </w:p>
          <w:p w:rsidR="002B77DC" w:rsidRDefault="002B77DC" w:rsidP="009956AA">
            <w:pPr>
              <w:pStyle w:val="CUERPOTEXTOTABLA"/>
              <w:jc w:val="right"/>
            </w:pPr>
            <w:r>
              <w:t>3x1.24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4.20</w:t>
            </w:r>
          </w:p>
          <w:p w:rsidR="002B77DC" w:rsidRDefault="002B77DC" w:rsidP="009956AA">
            <w:pPr>
              <w:pStyle w:val="CUERPOTEXTOTABLA"/>
              <w:jc w:val="right"/>
            </w:pPr>
            <w:r>
              <w:t>3.73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X - Viga 2 -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21x2.80</w:t>
            </w:r>
          </w:p>
          <w:p w:rsidR="002B77DC" w:rsidRDefault="002B77DC" w:rsidP="009956AA">
            <w:pPr>
              <w:pStyle w:val="CUERPOTEXTOTABLA"/>
              <w:jc w:val="right"/>
            </w:pPr>
            <w:r>
              <w:t>21x1.10</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58.80</w:t>
            </w:r>
          </w:p>
          <w:p w:rsidR="002B77DC" w:rsidRDefault="002B77DC" w:rsidP="009956AA">
            <w:pPr>
              <w:pStyle w:val="CUERPOTEXTOTABLA"/>
              <w:jc w:val="right"/>
            </w:pPr>
            <w:r>
              <w:t>23.20</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1 -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5x1.40</w:t>
            </w:r>
          </w:p>
          <w:p w:rsidR="002B77DC" w:rsidRDefault="002B77DC" w:rsidP="009956AA">
            <w:pPr>
              <w:pStyle w:val="CUERPOTEXTOTABLA"/>
              <w:jc w:val="right"/>
            </w:pPr>
            <w:r>
              <w:t>5x1.24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7.00</w:t>
            </w:r>
          </w:p>
          <w:p w:rsidR="002B77DC" w:rsidRDefault="002B77DC" w:rsidP="009956AA">
            <w:pPr>
              <w:pStyle w:val="CUERPOTEXTOTABLA"/>
              <w:jc w:val="right"/>
            </w:pPr>
            <w:r>
              <w:t>6.21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1 -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3x1.40</w:t>
            </w:r>
          </w:p>
          <w:p w:rsidR="002B77DC" w:rsidRDefault="002B77DC" w:rsidP="009956AA">
            <w:pPr>
              <w:pStyle w:val="CUERPOTEXTOTABLA"/>
              <w:jc w:val="right"/>
            </w:pPr>
            <w:r>
              <w:t>3x1.24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4.20</w:t>
            </w:r>
          </w:p>
          <w:p w:rsidR="002B77DC" w:rsidRDefault="002B77DC" w:rsidP="009956AA">
            <w:pPr>
              <w:pStyle w:val="CUERPOTEXTOTABLA"/>
              <w:jc w:val="right"/>
            </w:pPr>
            <w:r>
              <w:t>3.73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1 -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21x2.80</w:t>
            </w:r>
          </w:p>
          <w:p w:rsidR="002B77DC" w:rsidRDefault="002B77DC" w:rsidP="009956AA">
            <w:pPr>
              <w:pStyle w:val="CUERPOTEXTOTABLA"/>
              <w:jc w:val="right"/>
            </w:pPr>
            <w:r>
              <w:t>21x1.10</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58.80</w:t>
            </w:r>
          </w:p>
          <w:p w:rsidR="002B77DC" w:rsidRDefault="002B77DC" w:rsidP="009956AA">
            <w:pPr>
              <w:pStyle w:val="CUERPOTEXTOTABLA"/>
              <w:jc w:val="right"/>
            </w:pPr>
            <w:r>
              <w:t>23.20</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3 - Armadura inferior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5x1.40</w:t>
            </w:r>
          </w:p>
          <w:p w:rsidR="002B77DC" w:rsidRDefault="002B77DC" w:rsidP="009956AA">
            <w:pPr>
              <w:pStyle w:val="CUERPOTEXTOTABLA"/>
              <w:jc w:val="right"/>
            </w:pPr>
            <w:r>
              <w:t>5x1.24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7.00</w:t>
            </w:r>
          </w:p>
          <w:p w:rsidR="002B77DC" w:rsidRDefault="002B77DC" w:rsidP="009956AA">
            <w:pPr>
              <w:pStyle w:val="CUERPOTEXTOTABLA"/>
              <w:jc w:val="right"/>
            </w:pPr>
            <w:r>
              <w:t>6.21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3 - Armadura superior</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3x1.40</w:t>
            </w:r>
          </w:p>
          <w:p w:rsidR="002B77DC" w:rsidRDefault="002B77DC" w:rsidP="009956AA">
            <w:pPr>
              <w:pStyle w:val="CUERPOTEXTOTABLA"/>
              <w:jc w:val="right"/>
            </w:pPr>
            <w:r>
              <w:t>3x1.24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4.20</w:t>
            </w:r>
          </w:p>
          <w:p w:rsidR="002B77DC" w:rsidRDefault="002B77DC" w:rsidP="009956AA">
            <w:pPr>
              <w:pStyle w:val="CUERPOTEXTOTABLA"/>
              <w:jc w:val="right"/>
            </w:pPr>
            <w:r>
              <w:t>3.73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Viga paralela Y - Viga 3 - Estribos verticales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21x2.80</w:t>
            </w:r>
          </w:p>
          <w:p w:rsidR="002B77DC" w:rsidRDefault="002B77DC" w:rsidP="009956AA">
            <w:pPr>
              <w:pStyle w:val="CUERPOTEXTOTABLA"/>
              <w:jc w:val="right"/>
            </w:pPr>
            <w:r>
              <w:t>21x1.10</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8"/>
              </w:rPr>
            </w:pPr>
            <w:r>
              <w:rPr>
                <w:rFonts w:ascii="Verdana" w:hAnsi="Verdana" w:cs="Verdana"/>
                <w:sz w:val="18"/>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58.80</w:t>
            </w:r>
          </w:p>
          <w:p w:rsidR="002B77DC" w:rsidRDefault="002B77DC" w:rsidP="009956AA">
            <w:pPr>
              <w:pStyle w:val="CUERPOTEXTOTABLA"/>
              <w:jc w:val="right"/>
            </w:pPr>
            <w:r>
              <w:t>23.20</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Totales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4.98</w:t>
            </w:r>
          </w:p>
          <w:p w:rsidR="002B77DC" w:rsidRDefault="002B77DC" w:rsidP="009956AA">
            <w:pPr>
              <w:pStyle w:val="CUERPOTEXTOTABLA"/>
              <w:jc w:val="right"/>
            </w:pPr>
            <w:r>
              <w:t>1.11</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235.20</w:t>
            </w:r>
          </w:p>
          <w:p w:rsidR="002B77DC" w:rsidRDefault="002B77DC" w:rsidP="009956AA">
            <w:pPr>
              <w:pStyle w:val="CUERPOTEXTOTABLA"/>
              <w:jc w:val="right"/>
            </w:pPr>
            <w:r>
              <w:t>92.80</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116.80</w:t>
            </w:r>
          </w:p>
          <w:p w:rsidR="002B77DC" w:rsidRDefault="002B77DC" w:rsidP="009956AA">
            <w:pPr>
              <w:pStyle w:val="CUERPOTEXTOTABLA"/>
              <w:jc w:val="right"/>
            </w:pPr>
            <w:r>
              <w:t>103.68</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 xml:space="preserve"> </w:t>
            </w:r>
          </w:p>
          <w:p w:rsidR="002B77DC" w:rsidRDefault="002B77DC" w:rsidP="009956AA">
            <w:pPr>
              <w:pStyle w:val="CUERPOTEXTOTABLA"/>
              <w:jc w:val="right"/>
            </w:pPr>
            <w:r>
              <w:t>197.59</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Total con mermas</w:t>
            </w:r>
          </w:p>
          <w:p w:rsidR="002B77DC" w:rsidRDefault="002B77DC" w:rsidP="009956AA">
            <w:pPr>
              <w:pStyle w:val="CUERPOTEXTOTABLA"/>
            </w:pPr>
            <w:r>
              <w:t>(10.00%)</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Longitud (m)</w:t>
            </w:r>
          </w:p>
          <w:p w:rsidR="002B77DC" w:rsidRDefault="002B77DC" w:rsidP="009956AA">
            <w:pPr>
              <w:pStyle w:val="CUERPOTEXTOTABLA"/>
            </w:pPr>
            <w:r>
              <w:t>Peso (kg)</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5.48</w:t>
            </w:r>
          </w:p>
          <w:p w:rsidR="002B77DC" w:rsidRDefault="002B77DC" w:rsidP="009956AA">
            <w:pPr>
              <w:pStyle w:val="CUERPOTEXTOTABLA"/>
              <w:jc w:val="right"/>
            </w:pPr>
            <w:r>
              <w:t>1.22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258.72</w:t>
            </w:r>
          </w:p>
          <w:p w:rsidR="002B77DC" w:rsidRDefault="002B77DC" w:rsidP="009956AA">
            <w:pPr>
              <w:pStyle w:val="CUERPOTEXTOTABLA"/>
              <w:jc w:val="right"/>
            </w:pPr>
            <w:r>
              <w:t>102.08</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pPr>
            <w:r>
              <w:t>128.48</w:t>
            </w:r>
          </w:p>
          <w:p w:rsidR="002B77DC" w:rsidRDefault="002B77DC" w:rsidP="009956AA">
            <w:pPr>
              <w:pStyle w:val="CUERPOTEXTOTABLA"/>
              <w:jc w:val="right"/>
            </w:pPr>
            <w:r>
              <w:t>114.05</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pPr>
            <w:r>
              <w:t xml:space="preserve"> </w:t>
            </w:r>
          </w:p>
          <w:p w:rsidR="002B77DC" w:rsidRDefault="002B77DC" w:rsidP="009956AA">
            <w:pPr>
              <w:pStyle w:val="CUERPOTEXTOTABLA"/>
              <w:jc w:val="right"/>
            </w:pPr>
            <w:r>
              <w:t>217.35</w:t>
            </w:r>
          </w:p>
        </w:tc>
      </w:tr>
    </w:tbl>
    <w:p w:rsidR="002B77DC" w:rsidRDefault="002B77DC" w:rsidP="002B77DC">
      <w:pPr>
        <w:spacing w:after="0" w:line="2" w:lineRule="auto"/>
      </w:pPr>
    </w:p>
    <w:p w:rsidR="002B77DC" w:rsidRDefault="002B77DC" w:rsidP="002B77DC">
      <w:pPr>
        <w:pStyle w:val="CUERPOTEXTO"/>
      </w:pPr>
      <w:r>
        <w:t>Resumen de medición (se incluyen mermas de acero)</w:t>
      </w:r>
    </w:p>
    <w:tbl>
      <w:tblPr>
        <w:tblW w:w="0" w:type="auto"/>
        <w:tblInd w:w="-22" w:type="dxa"/>
        <w:tblCellMar>
          <w:top w:w="28" w:type="dxa"/>
          <w:left w:w="28" w:type="dxa"/>
          <w:bottom w:w="28" w:type="dxa"/>
          <w:right w:w="28" w:type="dxa"/>
        </w:tblCellMar>
        <w:tblLook w:val="0000"/>
      </w:tblPr>
      <w:tblGrid>
        <w:gridCol w:w="2194"/>
        <w:gridCol w:w="581"/>
        <w:gridCol w:w="683"/>
        <w:gridCol w:w="683"/>
        <w:gridCol w:w="683"/>
        <w:gridCol w:w="683"/>
        <w:gridCol w:w="588"/>
        <w:gridCol w:w="779"/>
        <w:gridCol w:w="1207"/>
        <w:gridCol w:w="720"/>
        <w:gridCol w:w="807"/>
      </w:tblGrid>
      <w:tr w:rsidR="002B77DC" w:rsidTr="009956AA">
        <w:trPr>
          <w:tblHeader/>
        </w:trPr>
        <w:tc>
          <w:tcPr>
            <w:tcW w:w="0" w:type="auto"/>
            <w:tcBorders>
              <w:top w:val="single" w:sz="0" w:space="0" w:color="000000"/>
              <w:left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gridSpan w:val="7"/>
            <w:tcBorders>
              <w:top w:val="single" w:sz="0" w:space="0" w:color="000000"/>
              <w:left w:val="single" w:sz="0" w:space="0" w:color="000000"/>
              <w:bottom w:val="single" w:sz="0" w:space="0" w:color="000000"/>
              <w:right w:val="single" w:sz="0" w:space="0" w:color="000000"/>
            </w:tcBorders>
          </w:tcPr>
          <w:p w:rsidR="002B77DC" w:rsidRDefault="002B77DC" w:rsidP="009956AA">
            <w:pPr>
              <w:pStyle w:val="CUERPOTEXTOTABLA"/>
              <w:jc w:val="center"/>
              <w:rPr>
                <w:sz w:val="15"/>
              </w:rPr>
            </w:pPr>
            <w:r>
              <w:rPr>
                <w:sz w:val="15"/>
              </w:rPr>
              <w:t>B 500 S, Ys=1.15 (kg)</w:t>
            </w:r>
          </w:p>
        </w:tc>
        <w:tc>
          <w:tcPr>
            <w:tcW w:w="0" w:type="auto"/>
            <w:tcBorders>
              <w:top w:val="single" w:sz="0" w:space="0" w:color="000000"/>
              <w:left w:val="single" w:sz="0" w:space="0" w:color="000000"/>
              <w:bottom w:val="single" w:sz="0" w:space="0" w:color="000000"/>
            </w:tcBorders>
            <w:noWrap/>
          </w:tcPr>
          <w:p w:rsidR="002B77DC" w:rsidRDefault="002B77DC" w:rsidP="009956AA">
            <w:pPr>
              <w:pStyle w:val="CUERPOTEXTOTABLA"/>
              <w:jc w:val="center"/>
              <w:rPr>
                <w:sz w:val="15"/>
              </w:rPr>
            </w:pPr>
            <w:r>
              <w:rPr>
                <w:sz w:val="15"/>
              </w:rPr>
              <w:t>Hormigón (m³)</w:t>
            </w:r>
          </w:p>
        </w:tc>
        <w:tc>
          <w:tcPr>
            <w:tcW w:w="0" w:type="auto"/>
            <w:tcBorders>
              <w:top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right w:val="single" w:sz="0" w:space="0" w:color="000000"/>
            </w:tcBorders>
            <w:noWrap/>
          </w:tcPr>
          <w:p w:rsidR="002B77DC" w:rsidRDefault="002B77DC" w:rsidP="009956AA">
            <w:pPr>
              <w:pStyle w:val="CUERPOTEXTOTABLA"/>
              <w:jc w:val="center"/>
              <w:rPr>
                <w:sz w:val="15"/>
              </w:rPr>
            </w:pPr>
            <w:r>
              <w:rPr>
                <w:sz w:val="15"/>
              </w:rPr>
              <w:t>Encofrado</w:t>
            </w:r>
          </w:p>
          <w:p w:rsidR="002B77DC" w:rsidRDefault="002B77DC" w:rsidP="009956AA">
            <w:pPr>
              <w:pStyle w:val="CUERPOTEXTOTABLA"/>
              <w:jc w:val="center"/>
              <w:rPr>
                <w:sz w:val="15"/>
              </w:rPr>
            </w:pPr>
            <w:r>
              <w:rPr>
                <w:sz w:val="15"/>
              </w:rPr>
              <w:t>(m²)</w:t>
            </w:r>
          </w:p>
        </w:tc>
      </w:tr>
      <w:tr w:rsidR="002B77DC" w:rsidTr="009956AA">
        <w:trPr>
          <w:tblHeader/>
        </w:trPr>
        <w:tc>
          <w:tcPr>
            <w:tcW w:w="0" w:type="auto"/>
            <w:tcBorders>
              <w:left w:val="single" w:sz="0" w:space="0" w:color="000000"/>
              <w:bottom w:val="single" w:sz="0" w:space="0" w:color="000000"/>
              <w:right w:val="single" w:sz="0" w:space="0" w:color="000000"/>
            </w:tcBorders>
            <w:noWrap/>
          </w:tcPr>
          <w:p w:rsidR="002B77DC" w:rsidRDefault="002B77DC" w:rsidP="009956AA">
            <w:pPr>
              <w:pStyle w:val="CUERPOTEXTOTABLA"/>
              <w:rPr>
                <w:sz w:val="15"/>
              </w:rPr>
            </w:pPr>
            <w:r>
              <w:rPr>
                <w:sz w:val="15"/>
              </w:rPr>
              <w:t>Elemento</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rPr>
                <w:sz w:val="15"/>
              </w:rPr>
            </w:pPr>
            <w:r>
              <w:rPr>
                <w:sz w:val="15"/>
              </w:rPr>
              <w:t>Ø6</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rPr>
                <w:sz w:val="15"/>
              </w:rPr>
            </w:pPr>
            <w:r>
              <w:rPr>
                <w:sz w:val="15"/>
              </w:rPr>
              <w:t>Ø8</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rPr>
                <w:sz w:val="15"/>
              </w:rPr>
            </w:pPr>
            <w:r>
              <w:rPr>
                <w:sz w:val="15"/>
              </w:rPr>
              <w:t>Ø12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rPr>
                <w:sz w:val="15"/>
              </w:rPr>
            </w:pPr>
            <w:r>
              <w:rPr>
                <w:sz w:val="15"/>
              </w:rPr>
              <w:t>Ø16</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rPr>
                <w:sz w:val="15"/>
              </w:rPr>
            </w:pPr>
            <w:r>
              <w:rPr>
                <w:sz w:val="15"/>
              </w:rPr>
              <w:t>Ø20</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rPr>
                <w:sz w:val="15"/>
              </w:rPr>
            </w:pPr>
            <w:r>
              <w:rPr>
                <w:sz w:val="15"/>
              </w:rPr>
              <w:t>Ø25</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Total</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rPr>
                <w:sz w:val="15"/>
              </w:rPr>
            </w:pPr>
            <w:r>
              <w:rPr>
                <w:sz w:val="15"/>
              </w:rPr>
              <w:t>HA-30, Yc=1.5</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center"/>
              <w:rPr>
                <w:sz w:val="15"/>
              </w:rPr>
            </w:pPr>
            <w:r>
              <w:rPr>
                <w:sz w:val="15"/>
              </w:rPr>
              <w:t>Limpieza</w:t>
            </w:r>
          </w:p>
        </w:tc>
        <w:tc>
          <w:tcPr>
            <w:tcW w:w="0" w:type="auto"/>
            <w:tcBorders>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rPr>
                <w:sz w:val="15"/>
              </w:rPr>
            </w:pPr>
            <w:r>
              <w:rPr>
                <w:sz w:val="15"/>
              </w:rPr>
              <w:t>Referencias: P01 y P27</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2x1.22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2x76.56</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2x89.44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334.44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2x2.07</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2x0.24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2x4.90</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rPr>
                <w:sz w:val="15"/>
              </w:rPr>
            </w:pPr>
            <w:r>
              <w:rPr>
                <w:sz w:val="15"/>
              </w:rPr>
              <w:lastRenderedPageBreak/>
              <w:t>Referencia: P02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1.22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80.21</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89.84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171.27</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2.19</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0.24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5.18</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rPr>
                <w:sz w:val="15"/>
              </w:rPr>
            </w:pPr>
            <w:r>
              <w:rPr>
                <w:sz w:val="15"/>
              </w:rPr>
              <w:t>Referencia: P03</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1.22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98.83</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80.87</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35.42</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216.34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2.80</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0.24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6.70</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rPr>
                <w:sz w:val="15"/>
              </w:rPr>
            </w:pPr>
            <w:r>
              <w:rPr>
                <w:sz w:val="15"/>
              </w:rPr>
              <w:t>Referencia: P04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1.22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209.94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108.45</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493.30</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812.91</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6.62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0.37</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12.37</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rPr>
                <w:sz w:val="15"/>
              </w:rPr>
            </w:pPr>
            <w:r>
              <w:rPr>
                <w:sz w:val="15"/>
              </w:rPr>
              <w:t>Referencia: P05</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1.22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318.70</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168.48</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567.99</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1056.39</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6.81</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0.31</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15.01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rPr>
                <w:sz w:val="15"/>
              </w:rPr>
            </w:pPr>
            <w:r>
              <w:rPr>
                <w:sz w:val="15"/>
              </w:rPr>
              <w:t>Referencia: P06</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1.22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264.60</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157.22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393.34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816.38</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5.58</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0.31</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12.19</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rPr>
                <w:sz w:val="15"/>
              </w:rPr>
            </w:pPr>
            <w:r>
              <w:rPr>
                <w:sz w:val="15"/>
              </w:rPr>
              <w:t>Referencia: P07</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1.22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87.87</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68.75</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35.42</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193.26</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2.43</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0.24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5.76</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rPr>
                <w:sz w:val="15"/>
              </w:rPr>
            </w:pPr>
            <w:r>
              <w:rPr>
                <w:sz w:val="15"/>
              </w:rPr>
              <w:t>Referencias: P08 y P18</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2x1.22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2x80.21</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2x89.84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342.54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2x2.19</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2x0.24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2x4.98</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rPr>
                <w:sz w:val="15"/>
              </w:rPr>
            </w:pPr>
            <w:r>
              <w:rPr>
                <w:sz w:val="15"/>
              </w:rPr>
              <w:t>Referencia: P09</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1.22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94.82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107.81</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203.85</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2.68</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0.24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6.38</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rPr>
                <w:sz w:val="15"/>
              </w:rPr>
            </w:pPr>
            <w:r>
              <w:rPr>
                <w:sz w:val="15"/>
              </w:rPr>
              <w:t>Referencias: P10, P30 y P35</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3x1.22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3x98.82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3x56.16</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3x64.92</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663.36</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3x2.80</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3x0.24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3x6.70</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rPr>
                <w:sz w:val="15"/>
              </w:rPr>
            </w:pPr>
            <w:r>
              <w:rPr>
                <w:sz w:val="15"/>
              </w:rPr>
              <w:t>Referencia: P11</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1.22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205.26</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107.98</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280.56</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190.03</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785.05</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6.44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0.37</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12.01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rPr>
                <w:sz w:val="15"/>
              </w:rPr>
            </w:pPr>
            <w:r>
              <w:rPr>
                <w:sz w:val="15"/>
              </w:rPr>
              <w:t>Referencia: P12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1.22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351.69</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169.07</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749.98</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1271.96</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7.59</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0.31</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16.81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rPr>
                <w:sz w:val="15"/>
              </w:rPr>
            </w:pPr>
            <w:r>
              <w:rPr>
                <w:sz w:val="15"/>
              </w:rPr>
              <w:t>Referencia: P13</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1.22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318.70</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168.48</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567.99</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1056.39</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6.81</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0.31</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15.05</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rPr>
                <w:sz w:val="15"/>
              </w:rPr>
            </w:pPr>
            <w:r>
              <w:rPr>
                <w:sz w:val="15"/>
              </w:rPr>
              <w:t>Referencia: P14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1.22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131.65</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59.68</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112.15</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304.70</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3.89</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0.24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9.26</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rPr>
                <w:sz w:val="15"/>
              </w:rPr>
            </w:pPr>
            <w:r>
              <w:rPr>
                <w:sz w:val="15"/>
              </w:rPr>
              <w:t>Referencia: P15</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1.22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76.56</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89.44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167.22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2.07</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0.24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4.82</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rPr>
                <w:sz w:val="15"/>
              </w:rPr>
            </w:pPr>
            <w:r>
              <w:rPr>
                <w:sz w:val="15"/>
              </w:rPr>
              <w:t>Referencia: P16</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1.22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76.96</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48.36</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47.23</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173.77</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2.07</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0.24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4.86</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rPr>
                <w:sz w:val="15"/>
              </w:rPr>
            </w:pPr>
            <w:r>
              <w:rPr>
                <w:sz w:val="15"/>
              </w:rPr>
              <w:t>Referencia: P17</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1.23</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76.96</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43.83</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59.02</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181.04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2.07</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0.24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4.90</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rPr>
                <w:sz w:val="15"/>
              </w:rPr>
            </w:pPr>
            <w:r>
              <w:rPr>
                <w:sz w:val="15"/>
              </w:rPr>
              <w:t>Referencia: P19</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1.23</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91.52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55.37</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59.02</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207.14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2.56</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0.24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6.07</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rPr>
                <w:sz w:val="15"/>
              </w:rPr>
            </w:pPr>
            <w:r>
              <w:rPr>
                <w:sz w:val="15"/>
              </w:rPr>
              <w:t>Referencia: P20</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1.22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84.21</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54.59</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47.24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187.26</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2.31</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0.24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5.45</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rPr>
                <w:sz w:val="15"/>
              </w:rPr>
            </w:pPr>
            <w:r>
              <w:rPr>
                <w:sz w:val="15"/>
              </w:rPr>
              <w:t>Referencia: P21</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1.22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120.69</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58.50</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88.55</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268.96</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3.53</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0.24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8.57</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rPr>
                <w:sz w:val="15"/>
              </w:rPr>
            </w:pPr>
            <w:r>
              <w:rPr>
                <w:sz w:val="15"/>
              </w:rPr>
              <w:t>Referencia: P22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1.22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325.29</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158.93</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639.19</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1124.63</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6.97</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0.31</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15.36</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rPr>
                <w:sz w:val="15"/>
              </w:rPr>
            </w:pPr>
            <w:r>
              <w:rPr>
                <w:sz w:val="15"/>
              </w:rPr>
              <w:t>Referencia: P23</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1.22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285.69</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157.98</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462.09</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906.98</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6.04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0.31</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13.21</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rPr>
                <w:sz w:val="15"/>
              </w:rPr>
            </w:pPr>
            <w:r>
              <w:rPr>
                <w:sz w:val="15"/>
              </w:rPr>
              <w:t>Referencia: P24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1.22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173.18</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120.53</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483.98</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778.91</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5.23</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0.24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12.90</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rPr>
                <w:sz w:val="15"/>
              </w:rPr>
            </w:pPr>
            <w:r>
              <w:rPr>
                <w:sz w:val="15"/>
              </w:rPr>
              <w:t>Referencia: P25</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1.22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106.84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56.86</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77.26</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242.18</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3.04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0.24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7.24</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rPr>
                <w:sz w:val="15"/>
              </w:rPr>
            </w:pPr>
            <w:r>
              <w:rPr>
                <w:sz w:val="15"/>
              </w:rPr>
              <w:t>Referencia: P26</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1.22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106.84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56.86</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77.26</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242.18</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3.04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0.24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7.08</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rPr>
                <w:sz w:val="15"/>
              </w:rPr>
            </w:pPr>
            <w:r>
              <w:rPr>
                <w:sz w:val="15"/>
              </w:rPr>
              <w:t>Referencia: P28</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1.22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80.57</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62.51</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35.42</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179.72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2.19</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0.24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5.22</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rPr>
                <w:sz w:val="15"/>
              </w:rPr>
            </w:pPr>
            <w:r>
              <w:rPr>
                <w:sz w:val="15"/>
              </w:rPr>
              <w:t>Referencia: P29</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1.22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76.56</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89.44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167.22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2.07</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0.24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4.86</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rPr>
                <w:sz w:val="15"/>
              </w:rPr>
            </w:pPr>
            <w:r>
              <w:rPr>
                <w:sz w:val="15"/>
              </w:rPr>
              <w:t>Referencia: P31</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1.22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252.69</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156.04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342.56</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752.51</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5.27</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0.31</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11.53</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rPr>
                <w:sz w:val="15"/>
              </w:rPr>
            </w:pPr>
            <w:r>
              <w:rPr>
                <w:sz w:val="15"/>
              </w:rPr>
              <w:t>Referencia: P32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1.22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257.99</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156.83</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385.00</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801.04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5.42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0.31</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11.88</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rPr>
                <w:sz w:val="15"/>
              </w:rPr>
            </w:pPr>
            <w:r>
              <w:rPr>
                <w:sz w:val="15"/>
              </w:rPr>
              <w:t>Referencia: P33</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1.22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117.79</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58.04</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96.58</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273.63</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3.41</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0.24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8.26</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rPr>
                <w:sz w:val="15"/>
              </w:rPr>
            </w:pPr>
            <w:r>
              <w:rPr>
                <w:sz w:val="15"/>
              </w:rPr>
              <w:t>Referencia: P34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1.22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102.08</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114.05</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tcMar>
              <w:top w:w="17" w:type="dxa"/>
              <w:left w:w="6" w:type="dxa"/>
              <w:bottom w:w="23" w:type="dxa"/>
              <w:right w:w="11" w:type="dxa"/>
            </w:tcMar>
            <w:vAlign w:val="center"/>
          </w:tcPr>
          <w:p w:rsidR="002B77DC" w:rsidRDefault="002B77DC" w:rsidP="009956AA">
            <w:pPr>
              <w:spacing w:after="0"/>
              <w:rPr>
                <w:rFonts w:ascii="Verdana" w:hAnsi="Verdana" w:cs="Verdana"/>
                <w:sz w:val="15"/>
              </w:rPr>
            </w:pPr>
            <w:r>
              <w:rPr>
                <w:rFonts w:ascii="Verdana" w:hAnsi="Verdana" w:cs="Verdana"/>
                <w:sz w:val="15"/>
              </w:rPr>
              <w:t xml:space="preserve"> </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217.35</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2.92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0.24</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6.97</w:t>
            </w:r>
          </w:p>
        </w:tc>
      </w:tr>
      <w:tr w:rsidR="002B77DC" w:rsidTr="009956AA">
        <w:trPr>
          <w:cantSplit/>
        </w:trPr>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rPr>
                <w:sz w:val="15"/>
              </w:rPr>
            </w:pPr>
            <w:r>
              <w:rPr>
                <w:sz w:val="15"/>
              </w:rPr>
              <w:t>Totales</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42.72</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5184.69</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3351.83</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2266.43</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3770.93</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483.98</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15100.58</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130.96</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9.30</w:t>
            </w:r>
          </w:p>
        </w:tc>
        <w:tc>
          <w:tcPr>
            <w:tcW w:w="0" w:type="auto"/>
            <w:tcBorders>
              <w:top w:val="single" w:sz="0" w:space="0" w:color="000000"/>
              <w:left w:val="single" w:sz="0" w:space="0" w:color="000000"/>
              <w:bottom w:val="single" w:sz="0" w:space="0" w:color="000000"/>
              <w:right w:val="single" w:sz="0" w:space="0" w:color="000000"/>
            </w:tcBorders>
            <w:noWrap/>
          </w:tcPr>
          <w:p w:rsidR="002B77DC" w:rsidRDefault="002B77DC" w:rsidP="009956AA">
            <w:pPr>
              <w:pStyle w:val="CUERPOTEXTOTABLA"/>
              <w:jc w:val="right"/>
              <w:rPr>
                <w:sz w:val="15"/>
              </w:rPr>
            </w:pPr>
            <w:r>
              <w:rPr>
                <w:sz w:val="15"/>
              </w:rPr>
              <w:t>295.74</w:t>
            </w:r>
          </w:p>
        </w:tc>
      </w:tr>
    </w:tbl>
    <w:p w:rsidR="00F646D8" w:rsidRDefault="00F646D8" w:rsidP="00F646D8">
      <w:pPr>
        <w:spacing w:after="0" w:line="0" w:lineRule="auto"/>
        <w:rPr>
          <w:rFonts w:asciiTheme="minorHAnsi" w:hAnsiTheme="minorHAnsi" w:cstheme="minorBidi"/>
          <w:sz w:val="22"/>
          <w:szCs w:val="22"/>
        </w:rPr>
      </w:pPr>
    </w:p>
    <w:p w:rsidR="00F646D8" w:rsidRDefault="00F646D8" w:rsidP="00F646D8">
      <w:pPr>
        <w:spacing w:after="0" w:line="0" w:lineRule="auto"/>
        <w:rPr>
          <w:rFonts w:asciiTheme="minorHAnsi" w:hAnsiTheme="minorHAnsi" w:cstheme="minorBidi"/>
          <w:sz w:val="22"/>
          <w:szCs w:val="22"/>
        </w:rPr>
      </w:pPr>
    </w:p>
    <w:p w:rsidR="00F646D8" w:rsidRDefault="00F646D8" w:rsidP="00F646D8">
      <w:pPr>
        <w:spacing w:after="0" w:line="0" w:lineRule="auto"/>
        <w:rPr>
          <w:rFonts w:asciiTheme="minorHAnsi" w:hAnsiTheme="minorHAnsi" w:cstheme="minorBidi"/>
          <w:sz w:val="22"/>
          <w:szCs w:val="22"/>
        </w:rPr>
      </w:pPr>
    </w:p>
    <w:p w:rsidR="00F009A9" w:rsidRPr="00411146" w:rsidRDefault="00F009A9" w:rsidP="00F009A9">
      <w:pPr>
        <w:widowControl w:val="0"/>
        <w:autoSpaceDE w:val="0"/>
        <w:autoSpaceDN w:val="0"/>
        <w:adjustRightInd w:val="0"/>
        <w:spacing w:after="0"/>
        <w:jc w:val="center"/>
        <w:rPr>
          <w:rFonts w:ascii="Verdana" w:hAnsi="Verdana" w:cs="Verdana"/>
          <w:color w:val="000000"/>
          <w:sz w:val="18"/>
          <w:szCs w:val="18"/>
        </w:rPr>
      </w:pPr>
      <w:r w:rsidRPr="00411146">
        <w:rPr>
          <w:rFonts w:ascii="Verdana" w:hAnsi="Verdana" w:cs="Verdana"/>
          <w:color w:val="000000"/>
          <w:sz w:val="18"/>
          <w:szCs w:val="18"/>
        </w:rPr>
        <w:t>E</w:t>
      </w:r>
      <w:r>
        <w:rPr>
          <w:rFonts w:ascii="Verdana" w:hAnsi="Verdana" w:cs="Verdana"/>
          <w:color w:val="000000"/>
          <w:sz w:val="18"/>
          <w:szCs w:val="18"/>
        </w:rPr>
        <w:t>n Madrid,</w:t>
      </w:r>
      <w:r w:rsidRPr="00411146">
        <w:rPr>
          <w:rFonts w:ascii="Verdana" w:hAnsi="Verdana" w:cs="Verdana"/>
          <w:color w:val="000000"/>
          <w:sz w:val="18"/>
          <w:szCs w:val="18"/>
        </w:rPr>
        <w:t xml:space="preserve"> </w:t>
      </w:r>
      <w:r w:rsidR="002B77DC">
        <w:rPr>
          <w:rFonts w:ascii="Verdana" w:hAnsi="Verdana" w:cs="Verdana"/>
          <w:color w:val="000000"/>
          <w:sz w:val="18"/>
          <w:szCs w:val="18"/>
        </w:rPr>
        <w:t>septiembre</w:t>
      </w:r>
      <w:r w:rsidR="00096625">
        <w:rPr>
          <w:rFonts w:ascii="Verdana" w:hAnsi="Verdana" w:cs="Verdana"/>
          <w:color w:val="000000"/>
          <w:sz w:val="18"/>
          <w:szCs w:val="18"/>
        </w:rPr>
        <w:t xml:space="preserve"> </w:t>
      </w:r>
      <w:r w:rsidRPr="00411146">
        <w:rPr>
          <w:rFonts w:ascii="Verdana" w:hAnsi="Verdana" w:cs="Verdana"/>
          <w:color w:val="000000"/>
          <w:sz w:val="18"/>
          <w:szCs w:val="18"/>
        </w:rPr>
        <w:t>de 201</w:t>
      </w:r>
      <w:r w:rsidR="00F646D8">
        <w:rPr>
          <w:rFonts w:ascii="Verdana" w:hAnsi="Verdana" w:cs="Verdana"/>
          <w:color w:val="000000"/>
          <w:sz w:val="18"/>
          <w:szCs w:val="18"/>
        </w:rPr>
        <w:t>9</w:t>
      </w:r>
    </w:p>
    <w:p w:rsidR="00F009A9" w:rsidRPr="00411146" w:rsidRDefault="00F009A9" w:rsidP="00F009A9">
      <w:pPr>
        <w:widowControl w:val="0"/>
        <w:autoSpaceDE w:val="0"/>
        <w:autoSpaceDN w:val="0"/>
        <w:adjustRightInd w:val="0"/>
        <w:spacing w:after="0"/>
        <w:jc w:val="center"/>
        <w:rPr>
          <w:rFonts w:ascii="Verdana" w:hAnsi="Verdana" w:cs="Verdana"/>
          <w:color w:val="000000"/>
          <w:sz w:val="18"/>
          <w:szCs w:val="18"/>
        </w:rPr>
      </w:pPr>
    </w:p>
    <w:tbl>
      <w:tblPr>
        <w:tblW w:w="0" w:type="auto"/>
        <w:jc w:val="center"/>
        <w:tblLayout w:type="fixed"/>
        <w:tblCellMar>
          <w:top w:w="28" w:type="dxa"/>
          <w:left w:w="0" w:type="dxa"/>
          <w:bottom w:w="28" w:type="dxa"/>
          <w:right w:w="0" w:type="dxa"/>
        </w:tblCellMar>
        <w:tblLook w:val="0000"/>
      </w:tblPr>
      <w:tblGrid>
        <w:gridCol w:w="3129"/>
      </w:tblGrid>
      <w:tr w:rsidR="00934997" w:rsidTr="00934997">
        <w:trPr>
          <w:trHeight w:hRule="exact" w:val="2503"/>
          <w:jc w:val="center"/>
        </w:trPr>
        <w:tc>
          <w:tcPr>
            <w:tcW w:w="3129" w:type="dxa"/>
            <w:tcBorders>
              <w:top w:val="nil"/>
              <w:left w:val="nil"/>
              <w:bottom w:val="nil"/>
              <w:right w:val="nil"/>
            </w:tcBorders>
            <w:tcMar>
              <w:left w:w="23" w:type="dxa"/>
              <w:right w:w="23" w:type="dxa"/>
            </w:tcMar>
            <w:vAlign w:val="bottom"/>
          </w:tcPr>
          <w:p w:rsidR="00934997" w:rsidRDefault="0024653D" w:rsidP="008B2948">
            <w:pPr>
              <w:widowControl w:val="0"/>
              <w:autoSpaceDE w:val="0"/>
              <w:autoSpaceDN w:val="0"/>
              <w:adjustRightInd w:val="0"/>
              <w:spacing w:after="0"/>
              <w:jc w:val="center"/>
              <w:rPr>
                <w:rFonts w:ascii="Verdana" w:hAnsi="Verdana" w:cs="Verdana"/>
                <w:color w:val="000000"/>
                <w:sz w:val="18"/>
                <w:szCs w:val="18"/>
              </w:rPr>
            </w:pPr>
            <w:r>
              <w:rPr>
                <w:rFonts w:ascii="Verdana" w:hAnsi="Verdana" w:cs="Verdana"/>
                <w:color w:val="000000"/>
                <w:sz w:val="14"/>
                <w:szCs w:val="14"/>
              </w:rPr>
              <w:fldChar w:fldCharType="begin"/>
            </w:r>
            <w:r w:rsidR="00934997">
              <w:rPr>
                <w:rFonts w:ascii="Verdana" w:hAnsi="Verdana" w:cs="Verdana"/>
                <w:color w:val="000000"/>
                <w:sz w:val="14"/>
                <w:szCs w:val="14"/>
              </w:rPr>
              <w:instrText>ADVANCE \d 85</w:instrText>
            </w:r>
            <w:r>
              <w:rPr>
                <w:rFonts w:ascii="Verdana" w:hAnsi="Verdana" w:cs="Verdana"/>
                <w:color w:val="000000"/>
                <w:sz w:val="14"/>
                <w:szCs w:val="14"/>
              </w:rPr>
              <w:fldChar w:fldCharType="end"/>
            </w:r>
            <w:r w:rsidR="00934997">
              <w:rPr>
                <w:rFonts w:ascii="Verdana" w:hAnsi="Verdana" w:cs="Verdana"/>
                <w:color w:val="000000"/>
                <w:sz w:val="18"/>
                <w:szCs w:val="18"/>
              </w:rPr>
              <w:t xml:space="preserve">Fdo.: </w:t>
            </w:r>
            <w:r w:rsidR="002B77DC">
              <w:rPr>
                <w:rFonts w:ascii="Verdana" w:hAnsi="Verdana" w:cs="Verdana"/>
                <w:color w:val="000000"/>
                <w:sz w:val="18"/>
                <w:szCs w:val="18"/>
              </w:rPr>
              <w:t>***</w:t>
            </w:r>
          </w:p>
          <w:p w:rsidR="00934997" w:rsidRDefault="00934997" w:rsidP="008B2948">
            <w:pPr>
              <w:widowControl w:val="0"/>
              <w:autoSpaceDE w:val="0"/>
              <w:autoSpaceDN w:val="0"/>
              <w:adjustRightInd w:val="0"/>
              <w:spacing w:after="0"/>
              <w:jc w:val="center"/>
              <w:rPr>
                <w:rFonts w:ascii="Verdana" w:hAnsi="Verdana" w:cs="Verdana"/>
                <w:color w:val="000000"/>
                <w:sz w:val="14"/>
                <w:szCs w:val="14"/>
              </w:rPr>
            </w:pPr>
            <w:r>
              <w:rPr>
                <w:rFonts w:ascii="Verdana" w:hAnsi="Verdana" w:cs="Verdana"/>
                <w:color w:val="000000"/>
                <w:sz w:val="14"/>
                <w:szCs w:val="14"/>
              </w:rPr>
              <w:t>Arquitecto Superior</w:t>
            </w:r>
          </w:p>
        </w:tc>
      </w:tr>
    </w:tbl>
    <w:p w:rsidR="00F009A9" w:rsidRDefault="00F009A9" w:rsidP="00B92F6F">
      <w:pPr>
        <w:pStyle w:val="Sangradetextonormal"/>
      </w:pPr>
      <w:bookmarkStart w:id="40" w:name="PROJ:1:4"/>
      <w:bookmarkStart w:id="41" w:name="PROJ:1_anexo:1"/>
      <w:bookmarkEnd w:id="40"/>
      <w:bookmarkEnd w:id="41"/>
    </w:p>
    <w:sectPr w:rsidR="00F009A9" w:rsidSect="00B92F6F">
      <w:headerReference w:type="even" r:id="rId11"/>
      <w:headerReference w:type="default" r:id="rId12"/>
      <w:footerReference w:type="even" r:id="rId13"/>
      <w:footerReference w:type="default" r:id="rId14"/>
      <w:type w:val="oddPage"/>
      <w:pgSz w:w="11906" w:h="16838"/>
      <w:pgMar w:top="421" w:right="1134" w:bottom="1418" w:left="1134" w:header="720" w:footer="72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7AB6" w:rsidRDefault="009D7AB6">
      <w:r>
        <w:separator/>
      </w:r>
    </w:p>
  </w:endnote>
  <w:endnote w:type="continuationSeparator" w:id="0">
    <w:p w:rsidR="009D7AB6" w:rsidRDefault="009D7AB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ovarese Bk BT">
    <w:altName w:val="Stylus BT"/>
    <w:charset w:val="00"/>
    <w:family w:val="swiss"/>
    <w:pitch w:val="variable"/>
    <w:sig w:usb0="00000087" w:usb1="00000000" w:usb2="00000000" w:usb3="00000000" w:csb0="0000001B" w:csb1="00000000"/>
  </w:font>
  <w:font w:name="Calibri">
    <w:panose1 w:val="020F0502020204030204"/>
    <w:charset w:val="00"/>
    <w:family w:val="swiss"/>
    <w:pitch w:val="variable"/>
    <w:sig w:usb0="E00002FF" w:usb1="4000ACFF" w:usb2="00000001" w:usb3="00000000" w:csb0="0000019F" w:csb1="00000000"/>
    <w:embedBold r:id="rId1" w:subsetted="1" w:fontKey="{EF36EC5D-446B-44A7-8E4B-EEE8EDD82FE8}"/>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084B" w:rsidRDefault="00EC084B">
    <w:pPr>
      <w:pStyle w:val="Piedepgina"/>
      <w:pBdr>
        <w:top w:val="none" w:sz="0" w:space="0" w:color="auto"/>
      </w:pBd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084B" w:rsidRDefault="00EC084B">
    <w:pPr>
      <w:pStyle w:val="Piedepgina"/>
      <w:jc w:val="right"/>
    </w:pPr>
    <w:r>
      <w:rPr>
        <w:rStyle w:val="Nmerodepgina"/>
      </w:rPr>
      <w:fldChar w:fldCharType="begin"/>
    </w:r>
    <w:r>
      <w:rPr>
        <w:rStyle w:val="Nmerodepgina"/>
      </w:rPr>
      <w:instrText xml:space="preserve"> PAGE </w:instrText>
    </w:r>
    <w:r>
      <w:rPr>
        <w:rStyle w:val="Nmerodepgina"/>
      </w:rPr>
      <w:fldChar w:fldCharType="separate"/>
    </w:r>
    <w:r>
      <w:rPr>
        <w:rStyle w:val="Nmerodepgina"/>
        <w:noProof/>
      </w:rPr>
      <w:t>85</w:t>
    </w:r>
    <w:r>
      <w:rPr>
        <w:rStyle w:val="Nmerodepgina"/>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084B" w:rsidRDefault="00EC084B">
    <w:pPr>
      <w:pStyle w:val="Piedepgina"/>
    </w:pPr>
    <w:r>
      <w:rPr>
        <w:rStyle w:val="Nmerodepgina"/>
      </w:rPr>
      <w:fldChar w:fldCharType="begin"/>
    </w:r>
    <w:r>
      <w:rPr>
        <w:rStyle w:val="Nmerodepgina"/>
      </w:rPr>
      <w:instrText xml:space="preserve"> PAGE </w:instrText>
    </w:r>
    <w:r>
      <w:rPr>
        <w:rStyle w:val="Nmerodepgina"/>
      </w:rPr>
      <w:fldChar w:fldCharType="separate"/>
    </w:r>
    <w:r>
      <w:rPr>
        <w:rStyle w:val="Nmerodepgina"/>
        <w:noProof/>
      </w:rPr>
      <w:t>14</w:t>
    </w:r>
    <w:r>
      <w:rPr>
        <w:rStyle w:val="Nmerodepgina"/>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084B" w:rsidRDefault="00EC084B">
    <w:pPr>
      <w:pStyle w:val="Piedepgina"/>
      <w:jc w:val="right"/>
    </w:pPr>
    <w:r>
      <w:rPr>
        <w:rStyle w:val="Nmerodepgina"/>
      </w:rPr>
      <w:fldChar w:fldCharType="begin"/>
    </w:r>
    <w:r>
      <w:rPr>
        <w:rStyle w:val="Nmerodepgina"/>
      </w:rPr>
      <w:instrText xml:space="preserve"> PAGE </w:instrText>
    </w:r>
    <w:r>
      <w:rPr>
        <w:rStyle w:val="Nmerodepgina"/>
      </w:rPr>
      <w:fldChar w:fldCharType="separate"/>
    </w:r>
    <w:r>
      <w:rPr>
        <w:rStyle w:val="Nmerodepgina"/>
        <w:noProof/>
      </w:rPr>
      <w:t>15</w:t>
    </w:r>
    <w:r>
      <w:rPr>
        <w:rStyle w:val="Nmerodepgina"/>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7AB6" w:rsidRDefault="009D7AB6">
      <w:r>
        <w:separator/>
      </w:r>
    </w:p>
  </w:footnote>
  <w:footnote w:type="continuationSeparator" w:id="0">
    <w:p w:rsidR="009D7AB6" w:rsidRDefault="009D7AB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084B" w:rsidRDefault="00EC084B">
    <w:pPr>
      <w:pStyle w:val="Encabezado"/>
    </w:pPr>
    <w:r>
      <w:tab/>
    </w:r>
    <w:r>
      <w:tab/>
      <w:t>Seguridad Estructural</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084B" w:rsidRDefault="00EC084B">
    <w:pPr>
      <w:pStyle w:val="Encabezado"/>
    </w:pPr>
    <w:r>
      <w:tab/>
    </w:r>
    <w:r>
      <w:tab/>
      <w:t>Seguridad estructural</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lvl w:ilvl="0">
      <w:start w:val="1"/>
      <w:numFmt w:val="decimal"/>
      <w:lvlText w:val=""/>
      <w:lvlJc w:val="left"/>
      <w:pPr>
        <w:tabs>
          <w:tab w:val="num" w:pos="360"/>
        </w:tabs>
      </w:pPr>
      <w:rPr>
        <w:rFonts w:ascii="Wingdings" w:hAnsi="Wingdings" w:cs="Times New Roman"/>
      </w:rPr>
    </w:lvl>
  </w:abstractNum>
  <w:abstractNum w:abstractNumId="1">
    <w:nsid w:val="00A2697A"/>
    <w:multiLevelType w:val="singleLevel"/>
    <w:tmpl w:val="848EDF34"/>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2">
    <w:nsid w:val="05A711BB"/>
    <w:multiLevelType w:val="singleLevel"/>
    <w:tmpl w:val="D1B0E134"/>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3">
    <w:nsid w:val="093C032E"/>
    <w:multiLevelType w:val="singleLevel"/>
    <w:tmpl w:val="38987DB6"/>
    <w:lvl w:ilvl="0">
      <w:start w:val="1"/>
      <w:numFmt w:val="bullet"/>
      <w:lvlText w:val="-"/>
      <w:lvlJc w:val="left"/>
      <w:pPr>
        <w:tabs>
          <w:tab w:val="left" w:pos="981"/>
          <w:tab w:val="left" w:pos="992"/>
        </w:tabs>
        <w:ind w:left="992" w:hanging="142"/>
      </w:pPr>
      <w:rPr>
        <w:rFonts w:ascii="Symbol" w:hAnsi="Symbol" w:hint="default"/>
        <w:sz w:val="16"/>
      </w:rPr>
    </w:lvl>
  </w:abstractNum>
  <w:abstractNum w:abstractNumId="4">
    <w:nsid w:val="09FD6C4E"/>
    <w:multiLevelType w:val="singleLevel"/>
    <w:tmpl w:val="5D5AC9FE"/>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5">
    <w:nsid w:val="0E7C5597"/>
    <w:multiLevelType w:val="singleLevel"/>
    <w:tmpl w:val="70DC43D4"/>
    <w:lvl w:ilvl="0">
      <w:start w:val="1"/>
      <w:numFmt w:val="bullet"/>
      <w:lvlText w:val="·"/>
      <w:lvlJc w:val="left"/>
      <w:pPr>
        <w:tabs>
          <w:tab w:val="left" w:pos="130"/>
          <w:tab w:val="left" w:pos="142"/>
        </w:tabs>
        <w:ind w:left="142" w:hanging="142"/>
      </w:pPr>
      <w:rPr>
        <w:rFonts w:ascii="Symbol" w:hAnsi="Symbol" w:hint="default"/>
        <w:sz w:val="16"/>
      </w:rPr>
    </w:lvl>
  </w:abstractNum>
  <w:abstractNum w:abstractNumId="6">
    <w:nsid w:val="0E7F5D00"/>
    <w:multiLevelType w:val="singleLevel"/>
    <w:tmpl w:val="3B84B732"/>
    <w:lvl w:ilvl="0">
      <w:start w:val="1"/>
      <w:numFmt w:val="bullet"/>
      <w:lvlText w:val="-"/>
      <w:lvlJc w:val="left"/>
      <w:pPr>
        <w:tabs>
          <w:tab w:val="left" w:pos="697"/>
          <w:tab w:val="left" w:pos="709"/>
        </w:tabs>
        <w:ind w:left="709" w:hanging="142"/>
      </w:pPr>
      <w:rPr>
        <w:rFonts w:ascii="Symbol" w:hAnsi="Symbol" w:hint="default"/>
        <w:sz w:val="16"/>
      </w:rPr>
    </w:lvl>
  </w:abstractNum>
  <w:abstractNum w:abstractNumId="7">
    <w:nsid w:val="1C911B65"/>
    <w:multiLevelType w:val="singleLevel"/>
    <w:tmpl w:val="69729108"/>
    <w:lvl w:ilvl="0">
      <w:start w:val="1"/>
      <w:numFmt w:val="bullet"/>
      <w:lvlText w:val="-"/>
      <w:lvlJc w:val="left"/>
      <w:pPr>
        <w:tabs>
          <w:tab w:val="left" w:pos="697"/>
          <w:tab w:val="left" w:pos="709"/>
        </w:tabs>
        <w:ind w:left="709" w:hanging="142"/>
      </w:pPr>
      <w:rPr>
        <w:rFonts w:ascii="Symbol" w:hAnsi="Symbol" w:hint="default"/>
        <w:sz w:val="16"/>
      </w:rPr>
    </w:lvl>
  </w:abstractNum>
  <w:abstractNum w:abstractNumId="8">
    <w:nsid w:val="1F46708D"/>
    <w:multiLevelType w:val="singleLevel"/>
    <w:tmpl w:val="3B463F28"/>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9">
    <w:nsid w:val="1FA076E5"/>
    <w:multiLevelType w:val="singleLevel"/>
    <w:tmpl w:val="1040DEAA"/>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10">
    <w:nsid w:val="20D7162C"/>
    <w:multiLevelType w:val="singleLevel"/>
    <w:tmpl w:val="99945266"/>
    <w:lvl w:ilvl="0">
      <w:start w:val="1"/>
      <w:numFmt w:val="bullet"/>
      <w:lvlText w:val="-"/>
      <w:lvlJc w:val="left"/>
      <w:pPr>
        <w:tabs>
          <w:tab w:val="left" w:pos="697"/>
          <w:tab w:val="left" w:pos="709"/>
        </w:tabs>
        <w:ind w:left="709" w:hanging="142"/>
      </w:pPr>
      <w:rPr>
        <w:rFonts w:ascii="Symbol" w:hAnsi="Symbol" w:hint="default"/>
        <w:sz w:val="16"/>
      </w:rPr>
    </w:lvl>
  </w:abstractNum>
  <w:abstractNum w:abstractNumId="11">
    <w:nsid w:val="22D214BF"/>
    <w:multiLevelType w:val="singleLevel"/>
    <w:tmpl w:val="1EBECF70"/>
    <w:lvl w:ilvl="0">
      <w:start w:val="1"/>
      <w:numFmt w:val="bullet"/>
      <w:lvlText w:val="-"/>
      <w:lvlJc w:val="left"/>
      <w:pPr>
        <w:tabs>
          <w:tab w:val="left" w:pos="697"/>
          <w:tab w:val="left" w:pos="709"/>
        </w:tabs>
        <w:ind w:left="709" w:hanging="142"/>
      </w:pPr>
      <w:rPr>
        <w:rFonts w:ascii="Symbol" w:hAnsi="Symbol" w:hint="default"/>
        <w:sz w:val="16"/>
      </w:rPr>
    </w:lvl>
  </w:abstractNum>
  <w:abstractNum w:abstractNumId="12">
    <w:nsid w:val="24A45F25"/>
    <w:multiLevelType w:val="singleLevel"/>
    <w:tmpl w:val="A47A569A"/>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13">
    <w:nsid w:val="27582372"/>
    <w:multiLevelType w:val="singleLevel"/>
    <w:tmpl w:val="1D5A5880"/>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14">
    <w:nsid w:val="2D53093D"/>
    <w:multiLevelType w:val="singleLevel"/>
    <w:tmpl w:val="42668E06"/>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15">
    <w:nsid w:val="2E163B0D"/>
    <w:multiLevelType w:val="singleLevel"/>
    <w:tmpl w:val="2B24927C"/>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16">
    <w:nsid w:val="2E3854FC"/>
    <w:multiLevelType w:val="multilevel"/>
    <w:tmpl w:val="C28644E8"/>
    <w:lvl w:ilvl="0">
      <w:start w:val="1"/>
      <w:numFmt w:val="decimal"/>
      <w:pStyle w:val="Ttulo1"/>
      <w:suff w:val="nothing"/>
      <w:lvlText w:val="%1."/>
      <w:lvlJc w:val="left"/>
      <w:pPr>
        <w:ind w:left="432" w:hanging="432"/>
      </w:pPr>
      <w:rPr>
        <w:rFonts w:ascii="Arial" w:hAnsi="Arial" w:hint="default"/>
        <w:b/>
        <w:i w:val="0"/>
      </w:rPr>
    </w:lvl>
    <w:lvl w:ilvl="1">
      <w:start w:val="1"/>
      <w:numFmt w:val="decimal"/>
      <w:pStyle w:val="Ttulo2"/>
      <w:suff w:val="nothing"/>
      <w:lvlText w:val="%1.%2."/>
      <w:lvlJc w:val="left"/>
      <w:pPr>
        <w:ind w:left="576" w:hanging="576"/>
      </w:pPr>
      <w:rPr>
        <w:rFonts w:ascii="Arial" w:hAnsi="Arial" w:hint="default"/>
        <w:b/>
        <w:i w:val="0"/>
      </w:rPr>
    </w:lvl>
    <w:lvl w:ilvl="2">
      <w:start w:val="1"/>
      <w:numFmt w:val="decimal"/>
      <w:pStyle w:val="Ttulo3"/>
      <w:suff w:val="nothing"/>
      <w:lvlText w:val="%1.%2.%3."/>
      <w:lvlJc w:val="left"/>
      <w:pPr>
        <w:ind w:left="720" w:hanging="720"/>
      </w:pPr>
      <w:rPr>
        <w:rFonts w:ascii="Arial" w:hAnsi="Arial" w:hint="default"/>
        <w:b/>
        <w:i w:val="0"/>
      </w:rPr>
    </w:lvl>
    <w:lvl w:ilvl="3">
      <w:start w:val="1"/>
      <w:numFmt w:val="decimal"/>
      <w:pStyle w:val="Ttulo4"/>
      <w:suff w:val="space"/>
      <w:lvlText w:val="%1.%2.%3.%4."/>
      <w:lvlJc w:val="left"/>
      <w:pPr>
        <w:ind w:left="864" w:hanging="864"/>
      </w:pPr>
      <w:rPr>
        <w:rFonts w:ascii="Arial" w:hAnsi="Arial" w:hint="default"/>
        <w:b/>
        <w:i w:val="0"/>
      </w:rPr>
    </w:lvl>
    <w:lvl w:ilvl="4">
      <w:start w:val="1"/>
      <w:numFmt w:val="decimal"/>
      <w:pStyle w:val="Ttulo5"/>
      <w:suff w:val="space"/>
      <w:lvlText w:val="%1.%2.%3.%4.%5."/>
      <w:lvlJc w:val="left"/>
      <w:pPr>
        <w:ind w:left="1008" w:hanging="1008"/>
      </w:pPr>
      <w:rPr>
        <w:rFonts w:ascii="Arial" w:hAnsi="Arial" w:hint="default"/>
        <w:b/>
        <w:i w:val="0"/>
      </w:rPr>
    </w:lvl>
    <w:lvl w:ilvl="5">
      <w:start w:val="1"/>
      <w:numFmt w:val="decimal"/>
      <w:pStyle w:val="Ttulo6"/>
      <w:suff w:val="space"/>
      <w:lvlText w:val="%1.%2.%3.%4.%5.%6,"/>
      <w:lvlJc w:val="left"/>
      <w:pPr>
        <w:ind w:left="1152" w:hanging="1152"/>
      </w:pPr>
      <w:rPr>
        <w:rFonts w:ascii="Arial" w:hAnsi="Arial" w:hint="default"/>
        <w:b/>
        <w:i w:val="0"/>
      </w:rPr>
    </w:lvl>
    <w:lvl w:ilvl="6">
      <w:start w:val="1"/>
      <w:numFmt w:val="decimal"/>
      <w:pStyle w:val="Ttulo7"/>
      <w:suff w:val="space"/>
      <w:lvlText w:val="%1.%2.%3.%4.%5.%6.%7,"/>
      <w:lvlJc w:val="left"/>
      <w:pPr>
        <w:ind w:left="1296" w:hanging="1296"/>
      </w:pPr>
      <w:rPr>
        <w:rFonts w:ascii="Arial" w:hAnsi="Arial" w:hint="default"/>
        <w:b/>
        <w:i w:val="0"/>
      </w:rPr>
    </w:lvl>
    <w:lvl w:ilvl="7">
      <w:start w:val="1"/>
      <w:numFmt w:val="decimal"/>
      <w:pStyle w:val="Ttulo8"/>
      <w:lvlText w:val="%1.%2.%3.%4.%5.%6.%7.%8"/>
      <w:lvlJc w:val="left"/>
      <w:pPr>
        <w:tabs>
          <w:tab w:val="num" w:pos="1800"/>
        </w:tabs>
        <w:ind w:left="1440" w:hanging="1440"/>
      </w:pPr>
      <w:rPr>
        <w:rFonts w:ascii="Arial" w:hAnsi="Arial" w:hint="default"/>
      </w:rPr>
    </w:lvl>
    <w:lvl w:ilvl="8">
      <w:start w:val="1"/>
      <w:numFmt w:val="decimal"/>
      <w:pStyle w:val="Ttulo9"/>
      <w:lvlText w:val="%1.%2.%3.%4.%5.%6.%7.%8.%9"/>
      <w:lvlJc w:val="left"/>
      <w:pPr>
        <w:tabs>
          <w:tab w:val="num" w:pos="1800"/>
        </w:tabs>
        <w:ind w:left="1584" w:hanging="1584"/>
      </w:pPr>
      <w:rPr>
        <w:rFonts w:ascii="Arial" w:hAnsi="Arial" w:hint="default"/>
      </w:rPr>
    </w:lvl>
  </w:abstractNum>
  <w:abstractNum w:abstractNumId="17">
    <w:nsid w:val="322C7CE7"/>
    <w:multiLevelType w:val="singleLevel"/>
    <w:tmpl w:val="EC9A80AC"/>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18">
    <w:nsid w:val="334C3916"/>
    <w:multiLevelType w:val="singleLevel"/>
    <w:tmpl w:val="7DE66848"/>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19">
    <w:nsid w:val="33742FBD"/>
    <w:multiLevelType w:val="singleLevel"/>
    <w:tmpl w:val="5DA02A8C"/>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20">
    <w:nsid w:val="36F05BBA"/>
    <w:multiLevelType w:val="singleLevel"/>
    <w:tmpl w:val="756AFB4E"/>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21">
    <w:nsid w:val="39860B75"/>
    <w:multiLevelType w:val="singleLevel"/>
    <w:tmpl w:val="4EA4766E"/>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22">
    <w:nsid w:val="47E5676D"/>
    <w:multiLevelType w:val="singleLevel"/>
    <w:tmpl w:val="0DF606DA"/>
    <w:lvl w:ilvl="0">
      <w:start w:val="1"/>
      <w:numFmt w:val="bullet"/>
      <w:lvlText w:val="-"/>
      <w:lvlJc w:val="left"/>
      <w:pPr>
        <w:tabs>
          <w:tab w:val="left" w:pos="981"/>
          <w:tab w:val="left" w:pos="992"/>
        </w:tabs>
        <w:ind w:left="992" w:hanging="142"/>
      </w:pPr>
      <w:rPr>
        <w:rFonts w:ascii="Symbol" w:hAnsi="Symbol" w:hint="default"/>
        <w:sz w:val="16"/>
      </w:rPr>
    </w:lvl>
  </w:abstractNum>
  <w:abstractNum w:abstractNumId="23">
    <w:nsid w:val="483C67C0"/>
    <w:multiLevelType w:val="singleLevel"/>
    <w:tmpl w:val="E2C07E2E"/>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24">
    <w:nsid w:val="491314DB"/>
    <w:multiLevelType w:val="singleLevel"/>
    <w:tmpl w:val="98D24C3A"/>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25">
    <w:nsid w:val="4A097935"/>
    <w:multiLevelType w:val="singleLevel"/>
    <w:tmpl w:val="5AD63474"/>
    <w:lvl w:ilvl="0">
      <w:start w:val="1"/>
      <w:numFmt w:val="bullet"/>
      <w:lvlText w:val="-"/>
      <w:lvlJc w:val="left"/>
      <w:pPr>
        <w:tabs>
          <w:tab w:val="left" w:pos="697"/>
          <w:tab w:val="left" w:pos="709"/>
        </w:tabs>
        <w:ind w:left="709" w:hanging="142"/>
      </w:pPr>
      <w:rPr>
        <w:rFonts w:ascii="Symbol" w:hAnsi="Symbol" w:hint="default"/>
        <w:sz w:val="16"/>
      </w:rPr>
    </w:lvl>
  </w:abstractNum>
  <w:abstractNum w:abstractNumId="26">
    <w:nsid w:val="4DB31055"/>
    <w:multiLevelType w:val="singleLevel"/>
    <w:tmpl w:val="8A4CE6CC"/>
    <w:lvl w:ilvl="0">
      <w:start w:val="1"/>
      <w:numFmt w:val="bullet"/>
      <w:lvlText w:val="-"/>
      <w:lvlJc w:val="left"/>
      <w:pPr>
        <w:tabs>
          <w:tab w:val="left" w:pos="981"/>
          <w:tab w:val="left" w:pos="992"/>
        </w:tabs>
        <w:ind w:left="992" w:hanging="142"/>
      </w:pPr>
      <w:rPr>
        <w:rFonts w:ascii="Symbol" w:hAnsi="Symbol" w:hint="default"/>
        <w:sz w:val="16"/>
      </w:rPr>
    </w:lvl>
  </w:abstractNum>
  <w:abstractNum w:abstractNumId="27">
    <w:nsid w:val="4F22034E"/>
    <w:multiLevelType w:val="singleLevel"/>
    <w:tmpl w:val="FF980228"/>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28">
    <w:nsid w:val="50C43432"/>
    <w:multiLevelType w:val="singleLevel"/>
    <w:tmpl w:val="354279F8"/>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29">
    <w:nsid w:val="51E867E6"/>
    <w:multiLevelType w:val="singleLevel"/>
    <w:tmpl w:val="75A484F6"/>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30">
    <w:nsid w:val="52566E31"/>
    <w:multiLevelType w:val="singleLevel"/>
    <w:tmpl w:val="5EEE4FC6"/>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31">
    <w:nsid w:val="5DDF10D5"/>
    <w:multiLevelType w:val="singleLevel"/>
    <w:tmpl w:val="D2BABA06"/>
    <w:lvl w:ilvl="0">
      <w:start w:val="1"/>
      <w:numFmt w:val="bullet"/>
      <w:lvlText w:val="-"/>
      <w:lvlJc w:val="left"/>
      <w:pPr>
        <w:tabs>
          <w:tab w:val="left" w:pos="981"/>
          <w:tab w:val="left" w:pos="992"/>
        </w:tabs>
        <w:ind w:left="992" w:hanging="142"/>
      </w:pPr>
      <w:rPr>
        <w:rFonts w:ascii="Symbol" w:hAnsi="Symbol" w:hint="default"/>
        <w:sz w:val="16"/>
      </w:rPr>
    </w:lvl>
  </w:abstractNum>
  <w:abstractNum w:abstractNumId="32">
    <w:nsid w:val="5FD24C2D"/>
    <w:multiLevelType w:val="singleLevel"/>
    <w:tmpl w:val="401A70C0"/>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33">
    <w:nsid w:val="612F1A9B"/>
    <w:multiLevelType w:val="singleLevel"/>
    <w:tmpl w:val="DFE4B856"/>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34">
    <w:nsid w:val="650416EB"/>
    <w:multiLevelType w:val="singleLevel"/>
    <w:tmpl w:val="DBE6BE94"/>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35">
    <w:nsid w:val="678F36D5"/>
    <w:multiLevelType w:val="singleLevel"/>
    <w:tmpl w:val="804EB7E2"/>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36">
    <w:nsid w:val="6E9C3393"/>
    <w:multiLevelType w:val="singleLevel"/>
    <w:tmpl w:val="915AACDC"/>
    <w:lvl w:ilvl="0">
      <w:start w:val="1"/>
      <w:numFmt w:val="bullet"/>
      <w:lvlText w:val="·"/>
      <w:lvlJc w:val="left"/>
      <w:pPr>
        <w:tabs>
          <w:tab w:val="left" w:pos="130"/>
          <w:tab w:val="left" w:pos="142"/>
        </w:tabs>
        <w:ind w:left="142" w:hanging="142"/>
      </w:pPr>
      <w:rPr>
        <w:rFonts w:ascii="Symbol" w:hAnsi="Symbol" w:hint="default"/>
        <w:sz w:val="16"/>
      </w:rPr>
    </w:lvl>
  </w:abstractNum>
  <w:abstractNum w:abstractNumId="37">
    <w:nsid w:val="7000787B"/>
    <w:multiLevelType w:val="singleLevel"/>
    <w:tmpl w:val="9B5459D8"/>
    <w:lvl w:ilvl="0">
      <w:start w:val="1"/>
      <w:numFmt w:val="bullet"/>
      <w:lvlText w:val="-"/>
      <w:lvlJc w:val="left"/>
      <w:pPr>
        <w:tabs>
          <w:tab w:val="left" w:pos="981"/>
          <w:tab w:val="left" w:pos="992"/>
        </w:tabs>
        <w:ind w:left="992" w:hanging="142"/>
      </w:pPr>
      <w:rPr>
        <w:rFonts w:ascii="Symbol" w:hAnsi="Symbol" w:hint="default"/>
        <w:sz w:val="16"/>
      </w:rPr>
    </w:lvl>
  </w:abstractNum>
  <w:abstractNum w:abstractNumId="38">
    <w:nsid w:val="72E4645A"/>
    <w:multiLevelType w:val="singleLevel"/>
    <w:tmpl w:val="4B58F86C"/>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39">
    <w:nsid w:val="76684BAB"/>
    <w:multiLevelType w:val="singleLevel"/>
    <w:tmpl w:val="394CA7C4"/>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40">
    <w:nsid w:val="772461A9"/>
    <w:multiLevelType w:val="singleLevel"/>
    <w:tmpl w:val="B5A61B9A"/>
    <w:lvl w:ilvl="0">
      <w:start w:val="1"/>
      <w:numFmt w:val="bullet"/>
      <w:lvlText w:val="-"/>
      <w:lvlJc w:val="left"/>
      <w:pPr>
        <w:tabs>
          <w:tab w:val="left" w:pos="981"/>
          <w:tab w:val="left" w:pos="992"/>
        </w:tabs>
        <w:ind w:left="992" w:hanging="142"/>
      </w:pPr>
      <w:rPr>
        <w:rFonts w:ascii="Symbol" w:hAnsi="Symbol" w:hint="default"/>
        <w:sz w:val="16"/>
      </w:rPr>
    </w:lvl>
  </w:abstractNum>
  <w:abstractNum w:abstractNumId="41">
    <w:nsid w:val="7CCF59F4"/>
    <w:multiLevelType w:val="singleLevel"/>
    <w:tmpl w:val="3F4E0292"/>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42">
    <w:nsid w:val="7D587844"/>
    <w:multiLevelType w:val="singleLevel"/>
    <w:tmpl w:val="306C0658"/>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43">
    <w:nsid w:val="7F262A17"/>
    <w:multiLevelType w:val="singleLevel"/>
    <w:tmpl w:val="EABE3284"/>
    <w:lvl w:ilvl="0">
      <w:start w:val="1"/>
      <w:numFmt w:val="bullet"/>
      <w:lvlText w:val="·"/>
      <w:lvlJc w:val="left"/>
      <w:pPr>
        <w:tabs>
          <w:tab w:val="left" w:pos="414"/>
          <w:tab w:val="left" w:pos="425"/>
        </w:tabs>
        <w:ind w:left="425" w:hanging="142"/>
      </w:pPr>
      <w:rPr>
        <w:rFonts w:ascii="Symbol" w:hAnsi="Symbol" w:hint="default"/>
        <w:sz w:val="16"/>
      </w:rPr>
    </w:lvl>
  </w:abstractNum>
  <w:num w:numId="1">
    <w:abstractNumId w:val="16"/>
  </w:num>
  <w:num w:numId="2">
    <w:abstractNumId w:val="0"/>
  </w:num>
  <w:num w:numId="3">
    <w:abstractNumId w:val="2"/>
  </w:num>
  <w:num w:numId="4">
    <w:abstractNumId w:val="8"/>
  </w:num>
  <w:num w:numId="5">
    <w:abstractNumId w:val="21"/>
  </w:num>
  <w:num w:numId="6">
    <w:abstractNumId w:val="35"/>
  </w:num>
  <w:num w:numId="7">
    <w:abstractNumId w:val="34"/>
  </w:num>
  <w:num w:numId="8">
    <w:abstractNumId w:val="30"/>
  </w:num>
  <w:num w:numId="9">
    <w:abstractNumId w:val="16"/>
  </w:num>
  <w:num w:numId="10">
    <w:abstractNumId w:val="12"/>
  </w:num>
  <w:num w:numId="11">
    <w:abstractNumId w:val="38"/>
  </w:num>
  <w:num w:numId="12">
    <w:abstractNumId w:val="39"/>
  </w:num>
  <w:num w:numId="13">
    <w:abstractNumId w:val="27"/>
  </w:num>
  <w:num w:numId="14">
    <w:abstractNumId w:val="41"/>
  </w:num>
  <w:num w:numId="15">
    <w:abstractNumId w:val="43"/>
  </w:num>
  <w:num w:numId="16">
    <w:abstractNumId w:val="13"/>
  </w:num>
  <w:num w:numId="17">
    <w:abstractNumId w:val="23"/>
  </w:num>
  <w:num w:numId="18">
    <w:abstractNumId w:val="4"/>
  </w:num>
  <w:num w:numId="19">
    <w:abstractNumId w:val="26"/>
  </w:num>
  <w:num w:numId="20">
    <w:abstractNumId w:val="31"/>
  </w:num>
  <w:num w:numId="21">
    <w:abstractNumId w:val="3"/>
  </w:num>
  <w:num w:numId="22">
    <w:abstractNumId w:val="7"/>
  </w:num>
  <w:num w:numId="23">
    <w:abstractNumId w:val="10"/>
  </w:num>
  <w:num w:numId="24">
    <w:abstractNumId w:val="28"/>
  </w:num>
  <w:num w:numId="25">
    <w:abstractNumId w:val="33"/>
  </w:num>
  <w:num w:numId="26">
    <w:abstractNumId w:val="14"/>
  </w:num>
  <w:num w:numId="27">
    <w:abstractNumId w:val="40"/>
  </w:num>
  <w:num w:numId="28">
    <w:abstractNumId w:val="17"/>
  </w:num>
  <w:num w:numId="29">
    <w:abstractNumId w:val="36"/>
  </w:num>
  <w:num w:numId="30">
    <w:abstractNumId w:val="6"/>
  </w:num>
  <w:num w:numId="31">
    <w:abstractNumId w:val="20"/>
  </w:num>
  <w:num w:numId="32">
    <w:abstractNumId w:val="18"/>
  </w:num>
  <w:num w:numId="33">
    <w:abstractNumId w:val="42"/>
  </w:num>
  <w:num w:numId="34">
    <w:abstractNumId w:val="22"/>
  </w:num>
  <w:num w:numId="35">
    <w:abstractNumId w:val="1"/>
  </w:num>
  <w:num w:numId="36">
    <w:abstractNumId w:val="19"/>
  </w:num>
  <w:num w:numId="37">
    <w:abstractNumId w:val="25"/>
  </w:num>
  <w:num w:numId="38">
    <w:abstractNumId w:val="11"/>
  </w:num>
  <w:num w:numId="39">
    <w:abstractNumId w:val="29"/>
  </w:num>
  <w:num w:numId="40">
    <w:abstractNumId w:val="15"/>
  </w:num>
  <w:num w:numId="41">
    <w:abstractNumId w:val="9"/>
  </w:num>
  <w:num w:numId="42">
    <w:abstractNumId w:val="37"/>
  </w:num>
  <w:num w:numId="43">
    <w:abstractNumId w:val="5"/>
  </w:num>
  <w:num w:numId="44">
    <w:abstractNumId w:val="24"/>
  </w:num>
  <w:num w:numId="45">
    <w:abstractNumId w:val="32"/>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TrueTypeFonts/>
  <w:saveSubsetFonts/>
  <w:hideGrammaticalErrors/>
  <w:activeWritingStyle w:appName="MSWord" w:lang="es-ES" w:vendorID="9" w:dllVersion="512" w:checkStyle="1"/>
  <w:activeWritingStyle w:appName="MSWord" w:lang="es-ES_tradnl" w:vendorID="9" w:dllVersion="512" w:checkStyle="1"/>
  <w:activeWritingStyle w:appName="MSWord" w:lang="en-GB" w:vendorID="8" w:dllVersion="513" w:checkStyle="1"/>
  <w:attachedTemplate r:id="rId1"/>
  <w:stylePaneFormatFilter w:val="3F01"/>
  <w:defaultTabStop w:val="709"/>
  <w:hyphenationZone w:val="425"/>
  <w:evenAndOddHeaders/>
  <w:displayHorizontalDrawingGridEvery w:val="0"/>
  <w:displayVerticalDrawingGridEvery w:val="0"/>
  <w:doNotUseMarginsForDrawingGridOrigin/>
  <w:doNotShadeFormData/>
  <w:noPunctuationKerning/>
  <w:characterSpacingControl w:val="doNotCompress"/>
  <w:hdrShapeDefaults>
    <o:shapedefaults v:ext="edit" spidmax="26626"/>
  </w:hdrShapeDefaults>
  <w:footnotePr>
    <w:footnote w:id="-1"/>
    <w:footnote w:id="0"/>
  </w:footnotePr>
  <w:endnotePr>
    <w:endnote w:id="-1"/>
    <w:endnote w:id="0"/>
  </w:endnotePr>
  <w:compat>
    <w:doNotUseHTMLParagraphAutoSpacing/>
  </w:compat>
  <w:rsids>
    <w:rsidRoot w:val="00016C19"/>
    <w:rsid w:val="00016C19"/>
    <w:rsid w:val="0002737A"/>
    <w:rsid w:val="00057DE3"/>
    <w:rsid w:val="00096625"/>
    <w:rsid w:val="00096D20"/>
    <w:rsid w:val="000C0F5C"/>
    <w:rsid w:val="000D21D6"/>
    <w:rsid w:val="00112A0C"/>
    <w:rsid w:val="00114566"/>
    <w:rsid w:val="00124004"/>
    <w:rsid w:val="001443AE"/>
    <w:rsid w:val="00144779"/>
    <w:rsid w:val="001530E1"/>
    <w:rsid w:val="0024653D"/>
    <w:rsid w:val="002B77DC"/>
    <w:rsid w:val="002D76DF"/>
    <w:rsid w:val="002F7EC2"/>
    <w:rsid w:val="00304CD5"/>
    <w:rsid w:val="0030571F"/>
    <w:rsid w:val="00353403"/>
    <w:rsid w:val="0038376E"/>
    <w:rsid w:val="003A2B29"/>
    <w:rsid w:val="003B6F7C"/>
    <w:rsid w:val="0040149B"/>
    <w:rsid w:val="004A3610"/>
    <w:rsid w:val="004C6C89"/>
    <w:rsid w:val="004D4860"/>
    <w:rsid w:val="0050672E"/>
    <w:rsid w:val="0053611B"/>
    <w:rsid w:val="00593CDB"/>
    <w:rsid w:val="005A7F98"/>
    <w:rsid w:val="005B0929"/>
    <w:rsid w:val="00624F8C"/>
    <w:rsid w:val="006339CA"/>
    <w:rsid w:val="006609A1"/>
    <w:rsid w:val="006B0E30"/>
    <w:rsid w:val="006C18B2"/>
    <w:rsid w:val="006E6423"/>
    <w:rsid w:val="006F78C3"/>
    <w:rsid w:val="00703757"/>
    <w:rsid w:val="00712FA8"/>
    <w:rsid w:val="007601F6"/>
    <w:rsid w:val="00810B77"/>
    <w:rsid w:val="00822039"/>
    <w:rsid w:val="008368EF"/>
    <w:rsid w:val="00836DE6"/>
    <w:rsid w:val="008877F2"/>
    <w:rsid w:val="008918D4"/>
    <w:rsid w:val="008B2948"/>
    <w:rsid w:val="00912985"/>
    <w:rsid w:val="00934997"/>
    <w:rsid w:val="00941FF7"/>
    <w:rsid w:val="009956AA"/>
    <w:rsid w:val="009C04A7"/>
    <w:rsid w:val="009D7AB6"/>
    <w:rsid w:val="009F2375"/>
    <w:rsid w:val="00A55A4F"/>
    <w:rsid w:val="00AC04FA"/>
    <w:rsid w:val="00AD6231"/>
    <w:rsid w:val="00AF4091"/>
    <w:rsid w:val="00AF5DEE"/>
    <w:rsid w:val="00B61B64"/>
    <w:rsid w:val="00B81D12"/>
    <w:rsid w:val="00B92F6F"/>
    <w:rsid w:val="00BB50F9"/>
    <w:rsid w:val="00BB56EC"/>
    <w:rsid w:val="00BC34D0"/>
    <w:rsid w:val="00BC799C"/>
    <w:rsid w:val="00BD173B"/>
    <w:rsid w:val="00BE1DEA"/>
    <w:rsid w:val="00C0730D"/>
    <w:rsid w:val="00C965FC"/>
    <w:rsid w:val="00CD50FA"/>
    <w:rsid w:val="00CF3881"/>
    <w:rsid w:val="00D02FE7"/>
    <w:rsid w:val="00E0557A"/>
    <w:rsid w:val="00EA5AE4"/>
    <w:rsid w:val="00EC084B"/>
    <w:rsid w:val="00ED522F"/>
    <w:rsid w:val="00F009A9"/>
    <w:rsid w:val="00F04BA6"/>
    <w:rsid w:val="00F23D5C"/>
    <w:rsid w:val="00F258FE"/>
    <w:rsid w:val="00F449A9"/>
    <w:rsid w:val="00F646D8"/>
    <w:rsid w:val="00F8401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E30"/>
    <w:pPr>
      <w:keepLines/>
      <w:spacing w:before="60" w:after="60"/>
      <w:ind w:left="255"/>
    </w:pPr>
    <w:rPr>
      <w:rFonts w:ascii="Arial" w:hAnsi="Arial"/>
      <w:snapToGrid w:val="0"/>
    </w:rPr>
  </w:style>
  <w:style w:type="paragraph" w:styleId="Ttulo1">
    <w:name w:val="heading 1"/>
    <w:basedOn w:val="Normal"/>
    <w:next w:val="Normal"/>
    <w:qFormat/>
    <w:rsid w:val="006B0E30"/>
    <w:pPr>
      <w:keepNext/>
      <w:numPr>
        <w:numId w:val="1"/>
      </w:numPr>
      <w:spacing w:before="160" w:after="0"/>
      <w:outlineLvl w:val="0"/>
    </w:pPr>
    <w:rPr>
      <w:b/>
      <w:smallCaps/>
      <w:sz w:val="24"/>
    </w:rPr>
  </w:style>
  <w:style w:type="paragraph" w:styleId="Ttulo2">
    <w:name w:val="heading 2"/>
    <w:basedOn w:val="Normal"/>
    <w:next w:val="Normal"/>
    <w:qFormat/>
    <w:rsid w:val="006B0E30"/>
    <w:pPr>
      <w:keepNext/>
      <w:numPr>
        <w:ilvl w:val="1"/>
        <w:numId w:val="1"/>
      </w:numPr>
      <w:spacing w:before="120" w:after="0"/>
      <w:outlineLvl w:val="1"/>
    </w:pPr>
    <w:rPr>
      <w:b/>
      <w:smallCaps/>
      <w:sz w:val="22"/>
    </w:rPr>
  </w:style>
  <w:style w:type="paragraph" w:styleId="Ttulo3">
    <w:name w:val="heading 3"/>
    <w:basedOn w:val="Normal"/>
    <w:next w:val="Normal"/>
    <w:qFormat/>
    <w:rsid w:val="006B0E30"/>
    <w:pPr>
      <w:keepNext/>
      <w:numPr>
        <w:ilvl w:val="2"/>
        <w:numId w:val="1"/>
      </w:numPr>
      <w:spacing w:before="100"/>
      <w:outlineLvl w:val="2"/>
    </w:pPr>
    <w:rPr>
      <w:b/>
      <w:smallCaps/>
    </w:rPr>
  </w:style>
  <w:style w:type="paragraph" w:styleId="Ttulo4">
    <w:name w:val="heading 4"/>
    <w:basedOn w:val="Normal"/>
    <w:next w:val="Normal"/>
    <w:qFormat/>
    <w:rsid w:val="006B0E30"/>
    <w:pPr>
      <w:keepNext/>
      <w:numPr>
        <w:ilvl w:val="3"/>
        <w:numId w:val="1"/>
      </w:numPr>
      <w:spacing w:before="80" w:after="0"/>
      <w:outlineLvl w:val="3"/>
    </w:pPr>
    <w:rPr>
      <w:b/>
      <w:smallCaps/>
      <w:sz w:val="22"/>
    </w:rPr>
  </w:style>
  <w:style w:type="paragraph" w:styleId="Ttulo5">
    <w:name w:val="heading 5"/>
    <w:basedOn w:val="Normal"/>
    <w:next w:val="Normal"/>
    <w:qFormat/>
    <w:rsid w:val="006B0E30"/>
    <w:pPr>
      <w:keepNext/>
      <w:numPr>
        <w:ilvl w:val="4"/>
        <w:numId w:val="1"/>
      </w:numPr>
      <w:spacing w:before="200" w:after="0"/>
      <w:outlineLvl w:val="4"/>
    </w:pPr>
    <w:rPr>
      <w:b/>
      <w:sz w:val="22"/>
    </w:rPr>
  </w:style>
  <w:style w:type="paragraph" w:styleId="Ttulo6">
    <w:name w:val="heading 6"/>
    <w:basedOn w:val="Normal"/>
    <w:next w:val="Normal"/>
    <w:qFormat/>
    <w:rsid w:val="006B0E30"/>
    <w:pPr>
      <w:numPr>
        <w:ilvl w:val="5"/>
        <w:numId w:val="1"/>
      </w:numPr>
      <w:spacing w:before="240"/>
      <w:outlineLvl w:val="5"/>
    </w:pPr>
    <w:rPr>
      <w:i/>
      <w:sz w:val="22"/>
    </w:rPr>
  </w:style>
  <w:style w:type="paragraph" w:styleId="Ttulo7">
    <w:name w:val="heading 7"/>
    <w:basedOn w:val="Normal"/>
    <w:next w:val="Normal"/>
    <w:qFormat/>
    <w:rsid w:val="006B0E30"/>
    <w:pPr>
      <w:numPr>
        <w:ilvl w:val="6"/>
        <w:numId w:val="1"/>
      </w:numPr>
      <w:spacing w:before="240"/>
      <w:outlineLvl w:val="6"/>
    </w:pPr>
  </w:style>
  <w:style w:type="paragraph" w:styleId="Ttulo8">
    <w:name w:val="heading 8"/>
    <w:basedOn w:val="Normal"/>
    <w:next w:val="Normal"/>
    <w:qFormat/>
    <w:rsid w:val="006B0E30"/>
    <w:pPr>
      <w:numPr>
        <w:ilvl w:val="7"/>
        <w:numId w:val="1"/>
      </w:numPr>
      <w:spacing w:before="240"/>
      <w:outlineLvl w:val="7"/>
    </w:pPr>
    <w:rPr>
      <w:i/>
    </w:rPr>
  </w:style>
  <w:style w:type="paragraph" w:styleId="Ttulo9">
    <w:name w:val="heading 9"/>
    <w:basedOn w:val="Normal"/>
    <w:next w:val="Normal"/>
    <w:qFormat/>
    <w:rsid w:val="006B0E30"/>
    <w:pPr>
      <w:numPr>
        <w:ilvl w:val="8"/>
        <w:numId w:val="1"/>
      </w:numPr>
      <w:spacing w:before="240"/>
      <w:outlineLvl w:val="8"/>
    </w:pPr>
    <w:rPr>
      <w:b/>
      <w:i/>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Mapadeldocumento">
    <w:name w:val="Document Map"/>
    <w:basedOn w:val="Normal"/>
    <w:semiHidden/>
    <w:rsid w:val="006B0E30"/>
    <w:pPr>
      <w:shd w:val="clear" w:color="auto" w:fill="FFFFFF"/>
      <w:ind w:left="0"/>
    </w:pPr>
    <w:rPr>
      <w:rFonts w:ascii="Tahoma" w:hAnsi="Tahoma"/>
      <w:sz w:val="16"/>
    </w:rPr>
  </w:style>
  <w:style w:type="paragraph" w:styleId="Ttulo">
    <w:name w:val="Title"/>
    <w:basedOn w:val="Normal"/>
    <w:qFormat/>
    <w:rsid w:val="006B0E30"/>
    <w:pPr>
      <w:keepNext/>
      <w:spacing w:before="200" w:after="0"/>
      <w:ind w:left="0"/>
      <w:outlineLvl w:val="0"/>
    </w:pPr>
    <w:rPr>
      <w:b/>
      <w:smallCaps/>
      <w:kern w:val="28"/>
      <w:sz w:val="24"/>
    </w:rPr>
  </w:style>
  <w:style w:type="paragraph" w:customStyle="1" w:styleId="Topos">
    <w:name w:val="Topos"/>
    <w:basedOn w:val="Normal"/>
    <w:rsid w:val="006B0E30"/>
    <w:pPr>
      <w:tabs>
        <w:tab w:val="left" w:pos="1021"/>
      </w:tabs>
      <w:ind w:left="993" w:hanging="284"/>
    </w:pPr>
  </w:style>
  <w:style w:type="paragraph" w:customStyle="1" w:styleId="Pantallas">
    <w:name w:val="Pantallas"/>
    <w:basedOn w:val="Normal"/>
    <w:next w:val="Normal"/>
    <w:rsid w:val="006B0E30"/>
    <w:pPr>
      <w:ind w:left="57"/>
      <w:jc w:val="center"/>
    </w:pPr>
    <w:rPr>
      <w:sz w:val="16"/>
    </w:rPr>
  </w:style>
  <w:style w:type="paragraph" w:customStyle="1" w:styleId="Ecuaciones">
    <w:name w:val="Ecuaciones"/>
    <w:basedOn w:val="Normal"/>
    <w:next w:val="Normal"/>
    <w:rsid w:val="006B0E30"/>
    <w:pPr>
      <w:spacing w:before="0"/>
      <w:ind w:left="57"/>
      <w:jc w:val="center"/>
    </w:pPr>
    <w:rPr>
      <w:position w:val="-12"/>
    </w:rPr>
  </w:style>
  <w:style w:type="paragraph" w:customStyle="1" w:styleId="Leyenda">
    <w:name w:val="Leyenda"/>
    <w:basedOn w:val="Normal"/>
    <w:next w:val="Normal"/>
    <w:rsid w:val="006B0E30"/>
    <w:pPr>
      <w:spacing w:after="85"/>
      <w:ind w:left="1134"/>
    </w:pPr>
    <w:rPr>
      <w:sz w:val="16"/>
    </w:rPr>
  </w:style>
  <w:style w:type="paragraph" w:styleId="Encabezado">
    <w:name w:val="header"/>
    <w:basedOn w:val="Normal"/>
    <w:next w:val="Normal"/>
    <w:rsid w:val="006B0E30"/>
    <w:pPr>
      <w:pBdr>
        <w:bottom w:val="single" w:sz="4" w:space="1" w:color="auto"/>
      </w:pBdr>
      <w:tabs>
        <w:tab w:val="center" w:pos="4252"/>
        <w:tab w:val="right" w:pos="9497"/>
      </w:tabs>
    </w:pPr>
    <w:rPr>
      <w:b/>
      <w:sz w:val="18"/>
      <w:lang w:val="es-ES_tradnl"/>
    </w:rPr>
  </w:style>
  <w:style w:type="character" w:styleId="Nmerodepgina">
    <w:name w:val="page number"/>
    <w:rsid w:val="006B0E30"/>
    <w:rPr>
      <w:rFonts w:ascii="Arial" w:hAnsi="Arial"/>
      <w:sz w:val="18"/>
    </w:rPr>
  </w:style>
  <w:style w:type="paragraph" w:styleId="Piedepgina">
    <w:name w:val="footer"/>
    <w:basedOn w:val="Normal"/>
    <w:rsid w:val="006B0E30"/>
    <w:pPr>
      <w:pBdr>
        <w:top w:val="single" w:sz="4" w:space="1" w:color="auto"/>
      </w:pBdr>
      <w:tabs>
        <w:tab w:val="center" w:pos="4252"/>
        <w:tab w:val="right" w:pos="8504"/>
      </w:tabs>
    </w:pPr>
    <w:rPr>
      <w:b/>
      <w:sz w:val="16"/>
    </w:rPr>
  </w:style>
  <w:style w:type="paragraph" w:customStyle="1" w:styleId="Usuario">
    <w:name w:val="Usuario"/>
    <w:basedOn w:val="Normal"/>
    <w:next w:val="Normal"/>
    <w:rsid w:val="006B0E30"/>
    <w:rPr>
      <w:i/>
    </w:rPr>
  </w:style>
  <w:style w:type="paragraph" w:styleId="TDC1">
    <w:name w:val="toc 1"/>
    <w:basedOn w:val="Normal"/>
    <w:next w:val="Normal"/>
    <w:uiPriority w:val="39"/>
    <w:rsid w:val="006B0E30"/>
    <w:pPr>
      <w:ind w:left="0"/>
    </w:pPr>
    <w:rPr>
      <w:sz w:val="22"/>
    </w:rPr>
  </w:style>
  <w:style w:type="paragraph" w:styleId="TDC2">
    <w:name w:val="toc 2"/>
    <w:basedOn w:val="Normal"/>
    <w:next w:val="Normal"/>
    <w:uiPriority w:val="39"/>
    <w:rsid w:val="006B0E30"/>
    <w:pPr>
      <w:ind w:left="198"/>
    </w:pPr>
  </w:style>
  <w:style w:type="paragraph" w:styleId="TDC3">
    <w:name w:val="toc 3"/>
    <w:basedOn w:val="Normal"/>
    <w:next w:val="Normal"/>
    <w:uiPriority w:val="39"/>
    <w:rsid w:val="006B0E30"/>
    <w:pPr>
      <w:ind w:left="403"/>
    </w:pPr>
  </w:style>
  <w:style w:type="character" w:styleId="Textoennegrita">
    <w:name w:val="Strong"/>
    <w:qFormat/>
    <w:rsid w:val="006B0E30"/>
    <w:rPr>
      <w:b/>
    </w:rPr>
  </w:style>
  <w:style w:type="character" w:customStyle="1" w:styleId="Seccion">
    <w:name w:val="Seccion"/>
    <w:rsid w:val="006B0E30"/>
    <w:rPr>
      <w:b/>
      <w:w w:val="90"/>
      <w:sz w:val="21"/>
    </w:rPr>
  </w:style>
  <w:style w:type="paragraph" w:customStyle="1" w:styleId="Textoentabla">
    <w:name w:val="Texto en tabla"/>
    <w:basedOn w:val="Normal"/>
    <w:rsid w:val="006B0E30"/>
    <w:pPr>
      <w:keepNext/>
      <w:ind w:left="0"/>
    </w:pPr>
    <w:rPr>
      <w:sz w:val="18"/>
    </w:rPr>
  </w:style>
  <w:style w:type="character" w:customStyle="1" w:styleId="Simbolo">
    <w:name w:val="Simbolo"/>
    <w:rsid w:val="006B0E30"/>
    <w:rPr>
      <w:rFonts w:ascii="Symbol" w:hAnsi="Symbol"/>
    </w:rPr>
  </w:style>
  <w:style w:type="paragraph" w:customStyle="1" w:styleId="Rellenartabla">
    <w:name w:val="Rellenar tabla"/>
    <w:basedOn w:val="Textoentabla"/>
    <w:rsid w:val="006B0E30"/>
    <w:pPr>
      <w:jc w:val="center"/>
    </w:pPr>
  </w:style>
  <w:style w:type="character" w:styleId="nfasis">
    <w:name w:val="Emphasis"/>
    <w:qFormat/>
    <w:rsid w:val="006B0E30"/>
    <w:rPr>
      <w:i/>
    </w:rPr>
  </w:style>
  <w:style w:type="paragraph" w:styleId="TDC4">
    <w:name w:val="toc 4"/>
    <w:basedOn w:val="Normal"/>
    <w:next w:val="Normal"/>
    <w:semiHidden/>
    <w:rsid w:val="006B0E30"/>
    <w:pPr>
      <w:ind w:left="600"/>
    </w:pPr>
  </w:style>
  <w:style w:type="paragraph" w:customStyle="1" w:styleId="Sangria">
    <w:name w:val="Sangria"/>
    <w:basedOn w:val="Normal"/>
    <w:next w:val="Normal"/>
    <w:rsid w:val="006B0E30"/>
    <w:pPr>
      <w:ind w:left="567"/>
    </w:pPr>
  </w:style>
  <w:style w:type="paragraph" w:customStyle="1" w:styleId="Topos2">
    <w:name w:val="Topos2"/>
    <w:basedOn w:val="Topos"/>
    <w:next w:val="Normal"/>
    <w:rsid w:val="006B0E30"/>
    <w:pPr>
      <w:tabs>
        <w:tab w:val="clear" w:pos="1021"/>
        <w:tab w:val="left" w:pos="1418"/>
      </w:tabs>
      <w:ind w:left="1418" w:hanging="142"/>
    </w:pPr>
  </w:style>
  <w:style w:type="paragraph" w:customStyle="1" w:styleId="Sangria2">
    <w:name w:val="Sangria2"/>
    <w:basedOn w:val="Sangria"/>
    <w:next w:val="Normal"/>
    <w:rsid w:val="006B0E30"/>
    <w:pPr>
      <w:ind w:left="680"/>
    </w:pPr>
  </w:style>
  <w:style w:type="paragraph" w:styleId="TDC5">
    <w:name w:val="toc 5"/>
    <w:basedOn w:val="Normal"/>
    <w:next w:val="Normal"/>
    <w:semiHidden/>
    <w:rsid w:val="006B0E30"/>
    <w:pPr>
      <w:ind w:left="800"/>
    </w:pPr>
  </w:style>
  <w:style w:type="paragraph" w:styleId="TDC6">
    <w:name w:val="toc 6"/>
    <w:basedOn w:val="Normal"/>
    <w:next w:val="Normal"/>
    <w:semiHidden/>
    <w:rsid w:val="006B0E30"/>
    <w:pPr>
      <w:ind w:left="1000"/>
    </w:pPr>
  </w:style>
  <w:style w:type="paragraph" w:styleId="TDC7">
    <w:name w:val="toc 7"/>
    <w:basedOn w:val="Normal"/>
    <w:next w:val="Normal"/>
    <w:semiHidden/>
    <w:rsid w:val="006B0E30"/>
    <w:pPr>
      <w:ind w:left="1200"/>
    </w:pPr>
  </w:style>
  <w:style w:type="paragraph" w:styleId="TDC8">
    <w:name w:val="toc 8"/>
    <w:basedOn w:val="Normal"/>
    <w:next w:val="Normal"/>
    <w:semiHidden/>
    <w:rsid w:val="006B0E30"/>
    <w:pPr>
      <w:ind w:left="1400"/>
    </w:pPr>
  </w:style>
  <w:style w:type="paragraph" w:styleId="TDC9">
    <w:name w:val="toc 9"/>
    <w:basedOn w:val="Normal"/>
    <w:next w:val="Normal"/>
    <w:semiHidden/>
    <w:rsid w:val="006B0E30"/>
    <w:pPr>
      <w:ind w:left="1600"/>
    </w:pPr>
  </w:style>
  <w:style w:type="paragraph" w:styleId="Lista">
    <w:name w:val="List"/>
    <w:basedOn w:val="Normal"/>
    <w:rsid w:val="006B0E30"/>
    <w:pPr>
      <w:ind w:left="283" w:hanging="283"/>
    </w:pPr>
  </w:style>
  <w:style w:type="paragraph" w:styleId="Textoindependiente">
    <w:name w:val="Body Text"/>
    <w:basedOn w:val="Normal"/>
    <w:rsid w:val="006B0E30"/>
    <w:pPr>
      <w:spacing w:after="120"/>
    </w:pPr>
  </w:style>
  <w:style w:type="character" w:styleId="Hipervnculo">
    <w:name w:val="Hyperlink"/>
    <w:rsid w:val="006B0E30"/>
    <w:rPr>
      <w:color w:val="0000FF"/>
      <w:u w:val="single"/>
    </w:rPr>
  </w:style>
  <w:style w:type="paragraph" w:customStyle="1" w:styleId="Subttulo4">
    <w:name w:val="Subtítulo 4"/>
    <w:basedOn w:val="Cdetexto"/>
    <w:next w:val="Cdetexto"/>
    <w:rsid w:val="006B0E30"/>
    <w:pPr>
      <w:spacing w:after="57"/>
    </w:pPr>
    <w:rPr>
      <w:b/>
      <w:color w:val="auto"/>
    </w:rPr>
  </w:style>
  <w:style w:type="paragraph" w:customStyle="1" w:styleId="Cdetexto">
    <w:name w:val="C. de texto"/>
    <w:rsid w:val="006B0E30"/>
    <w:pPr>
      <w:spacing w:after="113" w:line="260" w:lineRule="atLeast"/>
    </w:pPr>
    <w:rPr>
      <w:rFonts w:ascii="Novarese Bk BT" w:hAnsi="Novarese Bk BT"/>
      <w:snapToGrid w:val="0"/>
      <w:color w:val="000000"/>
    </w:rPr>
  </w:style>
  <w:style w:type="paragraph" w:customStyle="1" w:styleId="ecuaciones0">
    <w:name w:val="ecuaciones"/>
    <w:basedOn w:val="Cdetexto"/>
    <w:rsid w:val="006B0E30"/>
    <w:pPr>
      <w:jc w:val="center"/>
    </w:pPr>
    <w:rPr>
      <w:color w:val="auto"/>
      <w:sz w:val="18"/>
    </w:rPr>
  </w:style>
  <w:style w:type="paragraph" w:styleId="Sangradetextonormal">
    <w:name w:val="Body Text Indent"/>
    <w:basedOn w:val="Normal"/>
    <w:rsid w:val="006B0E30"/>
  </w:style>
  <w:style w:type="character" w:styleId="Hipervnculovisitado">
    <w:name w:val="FollowedHyperlink"/>
    <w:rsid w:val="006B0E30"/>
    <w:rPr>
      <w:color w:val="800080"/>
      <w:u w:val="single"/>
    </w:rPr>
  </w:style>
  <w:style w:type="character" w:styleId="Refdecomentario">
    <w:name w:val="annotation reference"/>
    <w:semiHidden/>
    <w:rsid w:val="006B0E30"/>
    <w:rPr>
      <w:sz w:val="16"/>
      <w:szCs w:val="16"/>
    </w:rPr>
  </w:style>
  <w:style w:type="paragraph" w:styleId="Textocomentario">
    <w:name w:val="annotation text"/>
    <w:basedOn w:val="Normal"/>
    <w:semiHidden/>
    <w:rsid w:val="006B0E30"/>
  </w:style>
  <w:style w:type="paragraph" w:styleId="Sangra2detindependiente">
    <w:name w:val="Body Text Indent 2"/>
    <w:basedOn w:val="Normal"/>
    <w:rsid w:val="006B0E30"/>
    <w:pPr>
      <w:widowControl w:val="0"/>
      <w:autoSpaceDE w:val="0"/>
      <w:autoSpaceDN w:val="0"/>
      <w:adjustRightInd w:val="0"/>
      <w:ind w:left="720"/>
    </w:pPr>
    <w:rPr>
      <w:rFonts w:cs="Arial"/>
      <w:color w:val="000000"/>
      <w:sz w:val="18"/>
      <w:szCs w:val="18"/>
    </w:rPr>
  </w:style>
  <w:style w:type="paragraph" w:styleId="Textodeglobo">
    <w:name w:val="Balloon Text"/>
    <w:basedOn w:val="Normal"/>
    <w:link w:val="TextodegloboCar"/>
    <w:uiPriority w:val="99"/>
    <w:semiHidden/>
    <w:rsid w:val="006F78C3"/>
    <w:rPr>
      <w:rFonts w:ascii="Tahoma" w:hAnsi="Tahoma" w:cs="Tahoma"/>
      <w:sz w:val="16"/>
      <w:szCs w:val="16"/>
    </w:rPr>
  </w:style>
  <w:style w:type="paragraph" w:styleId="Sinespaciado">
    <w:name w:val="No Spacing"/>
    <w:uiPriority w:val="1"/>
    <w:qFormat/>
    <w:rsid w:val="00096D20"/>
    <w:rPr>
      <w:rFonts w:ascii="Calibri" w:eastAsia="Calibri" w:hAnsi="Calibri"/>
      <w:b/>
      <w:sz w:val="22"/>
      <w:szCs w:val="22"/>
      <w:lang w:eastAsia="en-US"/>
    </w:rPr>
  </w:style>
  <w:style w:type="paragraph" w:customStyle="1" w:styleId="INDCAP1">
    <w:name w:val="IND.CAP.1"/>
    <w:basedOn w:val="Normal"/>
    <w:next w:val="CUERPOTEXTO"/>
    <w:uiPriority w:val="9"/>
    <w:qFormat/>
    <w:rsid w:val="008B2948"/>
    <w:pPr>
      <w:keepLines w:val="0"/>
      <w:spacing w:before="0" w:after="0"/>
      <w:ind w:left="0"/>
    </w:pPr>
    <w:rPr>
      <w:rFonts w:ascii="Verdana" w:eastAsia="SimSun" w:hAnsi="Verdana" w:cs="Verdana"/>
      <w:b/>
      <w:snapToGrid/>
      <w:sz w:val="18"/>
      <w:szCs w:val="22"/>
    </w:rPr>
  </w:style>
  <w:style w:type="paragraph" w:customStyle="1" w:styleId="INDCAP2">
    <w:name w:val="IND.CAP.2"/>
    <w:basedOn w:val="Normal"/>
    <w:next w:val="CUERPOTEXTO"/>
    <w:uiPriority w:val="9"/>
    <w:qFormat/>
    <w:rsid w:val="008B2948"/>
    <w:pPr>
      <w:keepLines w:val="0"/>
      <w:spacing w:before="0" w:after="0"/>
      <w:ind w:left="0"/>
    </w:pPr>
    <w:rPr>
      <w:rFonts w:ascii="Verdana" w:eastAsia="SimSun" w:hAnsi="Verdana" w:cs="Verdana"/>
      <w:b/>
      <w:snapToGrid/>
      <w:sz w:val="18"/>
      <w:szCs w:val="22"/>
    </w:rPr>
  </w:style>
  <w:style w:type="paragraph" w:customStyle="1" w:styleId="INDCAP3">
    <w:name w:val="IND.CAP.3"/>
    <w:basedOn w:val="Normal"/>
    <w:next w:val="CUERPOTEXTO"/>
    <w:uiPriority w:val="9"/>
    <w:qFormat/>
    <w:rsid w:val="008B2948"/>
    <w:pPr>
      <w:keepLines w:val="0"/>
      <w:spacing w:before="0" w:after="0"/>
      <w:ind w:left="0"/>
    </w:pPr>
    <w:rPr>
      <w:rFonts w:ascii="Verdana" w:eastAsia="SimSun" w:hAnsi="Verdana" w:cs="Verdana"/>
      <w:snapToGrid/>
      <w:sz w:val="18"/>
      <w:szCs w:val="22"/>
    </w:rPr>
  </w:style>
  <w:style w:type="paragraph" w:customStyle="1" w:styleId="CAP1">
    <w:name w:val="CAP.1"/>
    <w:basedOn w:val="Normal"/>
    <w:next w:val="CUERPOTEXTO"/>
    <w:uiPriority w:val="9"/>
    <w:qFormat/>
    <w:rsid w:val="008B2948"/>
    <w:pPr>
      <w:keepLines w:val="0"/>
      <w:spacing w:before="119" w:after="62"/>
      <w:ind w:left="0"/>
    </w:pPr>
    <w:rPr>
      <w:rFonts w:ascii="Verdana" w:eastAsia="SimSun" w:hAnsi="Verdana" w:cs="Verdana"/>
      <w:b/>
      <w:snapToGrid/>
      <w:sz w:val="26"/>
      <w:szCs w:val="22"/>
    </w:rPr>
  </w:style>
  <w:style w:type="paragraph" w:customStyle="1" w:styleId="CUERPOTEXTO">
    <w:name w:val="CUERPO_TEXTO"/>
    <w:basedOn w:val="Normal"/>
    <w:uiPriority w:val="9"/>
    <w:qFormat/>
    <w:rsid w:val="008B2948"/>
    <w:pPr>
      <w:keepLines w:val="0"/>
      <w:spacing w:before="0" w:after="120"/>
      <w:ind w:left="0"/>
      <w:jc w:val="both"/>
    </w:pPr>
    <w:rPr>
      <w:rFonts w:ascii="Verdana" w:eastAsia="SimSun" w:hAnsi="Verdana" w:cs="Verdana"/>
      <w:snapToGrid/>
      <w:sz w:val="18"/>
      <w:szCs w:val="22"/>
    </w:rPr>
  </w:style>
  <w:style w:type="paragraph" w:customStyle="1" w:styleId="CAP2">
    <w:name w:val="CAP.2"/>
    <w:basedOn w:val="Normal"/>
    <w:next w:val="CUERPOTEXTO"/>
    <w:uiPriority w:val="9"/>
    <w:qFormat/>
    <w:rsid w:val="008B2948"/>
    <w:pPr>
      <w:keepLines w:val="0"/>
      <w:spacing w:before="119" w:after="62"/>
      <w:ind w:left="0"/>
    </w:pPr>
    <w:rPr>
      <w:rFonts w:ascii="Verdana" w:eastAsia="SimSun" w:hAnsi="Verdana" w:cs="Verdana"/>
      <w:b/>
      <w:snapToGrid/>
      <w:sz w:val="22"/>
      <w:szCs w:val="22"/>
    </w:rPr>
  </w:style>
  <w:style w:type="paragraph" w:customStyle="1" w:styleId="CAP3">
    <w:name w:val="CAP.3"/>
    <w:basedOn w:val="Normal"/>
    <w:next w:val="CUERPOTEXTO"/>
    <w:uiPriority w:val="9"/>
    <w:qFormat/>
    <w:rsid w:val="008B2948"/>
    <w:pPr>
      <w:keepLines w:val="0"/>
      <w:spacing w:before="119" w:after="62"/>
      <w:ind w:left="0"/>
    </w:pPr>
    <w:rPr>
      <w:rFonts w:ascii="Verdana" w:eastAsia="SimSun" w:hAnsi="Verdana" w:cs="Verdana"/>
      <w:b/>
      <w:snapToGrid/>
      <w:sz w:val="18"/>
      <w:szCs w:val="22"/>
    </w:rPr>
  </w:style>
  <w:style w:type="paragraph" w:customStyle="1" w:styleId="CAP4">
    <w:name w:val="CAP.4"/>
    <w:basedOn w:val="Normal"/>
    <w:next w:val="CUERPOTEXTO"/>
    <w:uiPriority w:val="9"/>
    <w:qFormat/>
    <w:rsid w:val="008B2948"/>
    <w:pPr>
      <w:keepLines w:val="0"/>
      <w:spacing w:before="119" w:after="62"/>
      <w:ind w:left="0"/>
    </w:pPr>
    <w:rPr>
      <w:rFonts w:ascii="Verdana" w:eastAsia="SimSun" w:hAnsi="Verdana" w:cs="Verdana"/>
      <w:b/>
      <w:i/>
      <w:snapToGrid/>
      <w:sz w:val="18"/>
      <w:szCs w:val="22"/>
    </w:rPr>
  </w:style>
  <w:style w:type="paragraph" w:customStyle="1" w:styleId="CAP5">
    <w:name w:val="CAP.5"/>
    <w:basedOn w:val="Normal"/>
    <w:next w:val="CUERPOTEXTO"/>
    <w:uiPriority w:val="9"/>
    <w:qFormat/>
    <w:rsid w:val="008B2948"/>
    <w:pPr>
      <w:keepLines w:val="0"/>
      <w:spacing w:before="119" w:after="62"/>
      <w:ind w:left="0"/>
    </w:pPr>
    <w:rPr>
      <w:rFonts w:ascii="Verdana" w:eastAsia="SimSun" w:hAnsi="Verdana" w:cs="Verdana"/>
      <w:b/>
      <w:i/>
      <w:snapToGrid/>
      <w:sz w:val="18"/>
      <w:szCs w:val="22"/>
    </w:rPr>
  </w:style>
  <w:style w:type="paragraph" w:customStyle="1" w:styleId="CUERPOTEXTOTABLA">
    <w:name w:val="CUERPO_TEXTO_TABLA"/>
    <w:basedOn w:val="Normal"/>
    <w:uiPriority w:val="9"/>
    <w:qFormat/>
    <w:rsid w:val="008B2948"/>
    <w:pPr>
      <w:keepLines w:val="0"/>
      <w:spacing w:before="0" w:after="0"/>
      <w:ind w:left="0"/>
    </w:pPr>
    <w:rPr>
      <w:rFonts w:ascii="Verdana" w:eastAsia="SimSun" w:hAnsi="Verdana" w:cs="Verdana"/>
      <w:snapToGrid/>
      <w:sz w:val="18"/>
      <w:szCs w:val="22"/>
    </w:rPr>
  </w:style>
  <w:style w:type="paragraph" w:customStyle="1" w:styleId="ESTILOPORTADA">
    <w:name w:val="ESTILO_PORTADA"/>
    <w:basedOn w:val="Normal"/>
    <w:next w:val="CUERPOTEXTO"/>
    <w:uiPriority w:val="9"/>
    <w:qFormat/>
    <w:rsid w:val="00AF5DEE"/>
    <w:pPr>
      <w:keepLines w:val="0"/>
      <w:spacing w:before="0" w:after="0"/>
      <w:ind w:left="0"/>
    </w:pPr>
    <w:rPr>
      <w:rFonts w:ascii="Verdana" w:eastAsia="SimSun" w:hAnsi="Verdana" w:cs="Verdana"/>
      <w:b/>
      <w:snapToGrid/>
      <w:sz w:val="32"/>
      <w:szCs w:val="22"/>
    </w:rPr>
  </w:style>
  <w:style w:type="paragraph" w:customStyle="1" w:styleId="CABEZAPAGcampocabecera">
    <w:name w:val="CABEZA_PAG_campo_cabecera"/>
    <w:basedOn w:val="Normal"/>
    <w:uiPriority w:val="9"/>
    <w:qFormat/>
    <w:rsid w:val="00AF5DEE"/>
    <w:pPr>
      <w:keepLines w:val="0"/>
      <w:spacing w:before="0" w:after="0"/>
      <w:ind w:left="0"/>
    </w:pPr>
    <w:rPr>
      <w:rFonts w:ascii="Verdana" w:eastAsia="SimSun" w:hAnsi="Verdana" w:cs="Verdana"/>
      <w:b/>
      <w:snapToGrid/>
      <w:sz w:val="18"/>
      <w:szCs w:val="22"/>
    </w:rPr>
  </w:style>
  <w:style w:type="paragraph" w:customStyle="1" w:styleId="CABEZAPAGtexto">
    <w:name w:val="CABEZA_PAG_texto"/>
    <w:basedOn w:val="Normal"/>
    <w:uiPriority w:val="9"/>
    <w:qFormat/>
    <w:rsid w:val="00AF5DEE"/>
    <w:pPr>
      <w:keepLines w:val="0"/>
      <w:spacing w:before="0" w:after="0"/>
      <w:ind w:left="0"/>
    </w:pPr>
    <w:rPr>
      <w:rFonts w:ascii="Verdana" w:eastAsia="SimSun" w:hAnsi="Verdana" w:cs="Verdana"/>
      <w:snapToGrid/>
      <w:sz w:val="18"/>
      <w:szCs w:val="22"/>
    </w:rPr>
  </w:style>
  <w:style w:type="paragraph" w:customStyle="1" w:styleId="CABEZAPAGfechavalor">
    <w:name w:val="CABEZA_PAG_fecha_valor"/>
    <w:basedOn w:val="Normal"/>
    <w:uiPriority w:val="9"/>
    <w:qFormat/>
    <w:rsid w:val="00AF5DEE"/>
    <w:pPr>
      <w:keepLines w:val="0"/>
      <w:spacing w:before="0" w:after="0"/>
      <w:ind w:left="0"/>
    </w:pPr>
    <w:rPr>
      <w:rFonts w:ascii="Verdana" w:eastAsia="SimSun" w:hAnsi="Verdana" w:cs="Verdana"/>
      <w:snapToGrid/>
      <w:sz w:val="16"/>
      <w:szCs w:val="22"/>
    </w:rPr>
  </w:style>
  <w:style w:type="paragraph" w:customStyle="1" w:styleId="CABEZAPAGnombrecapitulo">
    <w:name w:val="CABEZA_PAG_nombre_capitulo"/>
    <w:basedOn w:val="Normal"/>
    <w:uiPriority w:val="9"/>
    <w:qFormat/>
    <w:rsid w:val="00AF5DEE"/>
    <w:pPr>
      <w:keepLines w:val="0"/>
      <w:spacing w:before="0" w:after="0"/>
      <w:ind w:left="0"/>
    </w:pPr>
    <w:rPr>
      <w:rFonts w:ascii="Verdana" w:eastAsia="SimSun" w:hAnsi="Verdana" w:cs="Verdana"/>
      <w:snapToGrid/>
      <w:sz w:val="14"/>
      <w:szCs w:val="22"/>
    </w:rPr>
  </w:style>
  <w:style w:type="paragraph" w:customStyle="1" w:styleId="CAP6">
    <w:name w:val="CAP.6"/>
    <w:basedOn w:val="Normal"/>
    <w:next w:val="CUERPOTEXTO"/>
    <w:uiPriority w:val="9"/>
    <w:qFormat/>
    <w:rsid w:val="00AF5DEE"/>
    <w:pPr>
      <w:keepLines w:val="0"/>
      <w:spacing w:before="119" w:after="62"/>
      <w:ind w:left="0"/>
    </w:pPr>
    <w:rPr>
      <w:rFonts w:ascii="Verdana" w:eastAsia="SimSun" w:hAnsi="Verdana" w:cs="Verdana"/>
      <w:b/>
      <w:i/>
      <w:snapToGrid/>
      <w:sz w:val="18"/>
      <w:szCs w:val="22"/>
    </w:rPr>
  </w:style>
  <w:style w:type="paragraph" w:customStyle="1" w:styleId="CAP7">
    <w:name w:val="CAP.7"/>
    <w:basedOn w:val="Normal"/>
    <w:next w:val="CUERPOTEXTO"/>
    <w:uiPriority w:val="9"/>
    <w:qFormat/>
    <w:rsid w:val="00AF5DEE"/>
    <w:pPr>
      <w:keepLines w:val="0"/>
      <w:spacing w:before="119" w:after="62"/>
      <w:ind w:left="0"/>
    </w:pPr>
    <w:rPr>
      <w:rFonts w:ascii="Verdana" w:eastAsia="SimSun" w:hAnsi="Verdana" w:cs="Verdana"/>
      <w:b/>
      <w:i/>
      <w:snapToGrid/>
      <w:sz w:val="18"/>
      <w:szCs w:val="22"/>
    </w:rPr>
  </w:style>
  <w:style w:type="paragraph" w:customStyle="1" w:styleId="CAP8">
    <w:name w:val="CAP.8"/>
    <w:basedOn w:val="Normal"/>
    <w:next w:val="CUERPOTEXTO"/>
    <w:uiPriority w:val="9"/>
    <w:qFormat/>
    <w:rsid w:val="00AF5DEE"/>
    <w:pPr>
      <w:keepLines w:val="0"/>
      <w:spacing w:before="119" w:after="62"/>
      <w:ind w:left="0"/>
    </w:pPr>
    <w:rPr>
      <w:rFonts w:ascii="Verdana" w:eastAsia="SimSun" w:hAnsi="Verdana" w:cs="Verdana"/>
      <w:b/>
      <w:i/>
      <w:snapToGrid/>
      <w:sz w:val="18"/>
      <w:szCs w:val="22"/>
    </w:rPr>
  </w:style>
  <w:style w:type="character" w:customStyle="1" w:styleId="TextodegloboCar">
    <w:name w:val="Texto de globo Car"/>
    <w:basedOn w:val="Fuentedeprrafopredeter"/>
    <w:link w:val="Textodeglobo"/>
    <w:uiPriority w:val="99"/>
    <w:semiHidden/>
    <w:rsid w:val="00AF5DEE"/>
    <w:rPr>
      <w:rFonts w:ascii="Tahoma" w:hAnsi="Tahoma" w:cs="Tahoma"/>
      <w:snapToGrid w:val="0"/>
      <w:sz w:val="16"/>
      <w:szCs w:val="16"/>
      <w:lang w:eastAsia="es-ES"/>
    </w:rPr>
  </w:style>
  <w:style w:type="paragraph" w:customStyle="1" w:styleId="CABEZAPAGtitulo">
    <w:name w:val="CABEZA_PAG_titulo"/>
    <w:basedOn w:val="Normal"/>
    <w:uiPriority w:val="9"/>
    <w:qFormat/>
    <w:rsid w:val="00096625"/>
    <w:pPr>
      <w:keepLines w:val="0"/>
      <w:spacing w:before="0" w:after="0"/>
      <w:ind w:left="0"/>
    </w:pPr>
    <w:rPr>
      <w:rFonts w:ascii="Verdana" w:hAnsi="Verdana" w:cs="Verdana"/>
      <w:b/>
      <w:snapToGrid/>
      <w:sz w:val="30"/>
      <w:szCs w:val="22"/>
    </w:rPr>
  </w:style>
  <w:style w:type="paragraph" w:customStyle="1" w:styleId="PIEPAG">
    <w:name w:val="PIE_PAG"/>
    <w:basedOn w:val="Normal"/>
    <w:uiPriority w:val="9"/>
    <w:qFormat/>
    <w:rsid w:val="00096625"/>
    <w:pPr>
      <w:keepLines w:val="0"/>
      <w:spacing w:before="0" w:after="0"/>
      <w:ind w:left="0"/>
      <w:jc w:val="right"/>
    </w:pPr>
    <w:rPr>
      <w:rFonts w:ascii="Verdana" w:hAnsi="Verdana" w:cs="Verdana"/>
      <w:snapToGrid/>
      <w:sz w:val="18"/>
      <w:szCs w:val="22"/>
    </w:rPr>
  </w:style>
  <w:style w:type="paragraph" w:customStyle="1" w:styleId="xmsonormal">
    <w:name w:val="x_msonormal"/>
    <w:basedOn w:val="Normal"/>
    <w:rsid w:val="00F84018"/>
    <w:pPr>
      <w:keepLines w:val="0"/>
      <w:spacing w:before="100" w:beforeAutospacing="1" w:after="100" w:afterAutospacing="1"/>
      <w:ind w:left="0"/>
    </w:pPr>
    <w:rPr>
      <w:rFonts w:ascii="Times New Roman" w:hAnsi="Times New Roman"/>
      <w:snapToGrid/>
      <w:sz w:val="24"/>
      <w:szCs w:val="24"/>
    </w:rPr>
  </w:style>
</w:styles>
</file>

<file path=word/webSettings.xml><?xml version="1.0" encoding="utf-8"?>
<w:webSettings xmlns:r="http://schemas.openxmlformats.org/officeDocument/2006/relationships" xmlns:w="http://schemas.openxmlformats.org/wordprocessingml/2006/main">
  <w:divs>
    <w:div w:id="105271447">
      <w:bodyDiv w:val="1"/>
      <w:marLeft w:val="0"/>
      <w:marRight w:val="0"/>
      <w:marTop w:val="0"/>
      <w:marBottom w:val="0"/>
      <w:divBdr>
        <w:top w:val="none" w:sz="0" w:space="0" w:color="auto"/>
        <w:left w:val="none" w:sz="0" w:space="0" w:color="auto"/>
        <w:bottom w:val="none" w:sz="0" w:space="0" w:color="auto"/>
        <w:right w:val="none" w:sz="0" w:space="0" w:color="auto"/>
      </w:divBdr>
    </w:div>
    <w:div w:id="98088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image" Target="media/image1.wmf"/><Relationship Id="rId14" Type="http://schemas.openxmlformats.org/officeDocument/2006/relationships/footer" Target="footer4.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cype2015n\cype2015n\Instalaci&#243;n%20en%20castellano\Memoria%20tipo%20de%20c&#225;lculo\Memoria%20de%20c&#225;lculo.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Memoria de cálculo.dot</Template>
  <TotalTime>136</TotalTime>
  <Pages>59</Pages>
  <Words>20658</Words>
  <Characters>113619</Characters>
  <Application>Microsoft Office Word</Application>
  <DocSecurity>0</DocSecurity>
  <Lines>946</Lines>
  <Paragraphs>268</Paragraphs>
  <ScaleCrop>false</ScaleCrop>
  <HeadingPairs>
    <vt:vector size="2" baseType="variant">
      <vt:variant>
        <vt:lpstr>Título</vt:lpstr>
      </vt:variant>
      <vt:variant>
        <vt:i4>1</vt:i4>
      </vt:variant>
    </vt:vector>
  </HeadingPairs>
  <TitlesOfParts>
    <vt:vector size="1" baseType="lpstr">
      <vt:lpstr>Memoria de Obra - Versión 2000.1</vt:lpstr>
    </vt:vector>
  </TitlesOfParts>
  <Company>CYPE INGENIEROS S.A.</Company>
  <LinksUpToDate>false</LinksUpToDate>
  <CharactersWithSpaces>134009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Memoria de Obra - Versión 2000.1</dc:title>
  <dc:subject>Memoria de Cálculo</dc:subject>
  <dc:creator>Ekipo</dc:creator>
  <cp:lastModifiedBy>Ekipo</cp:lastModifiedBy>
  <cp:revision>7</cp:revision>
  <cp:lastPrinted>2015-11-12T18:03:00Z</cp:lastPrinted>
  <dcterms:created xsi:type="dcterms:W3CDTF">2019-09-02T17:30:00Z</dcterms:created>
  <dcterms:modified xsi:type="dcterms:W3CDTF">2019-11-25T17:21:00Z</dcterms:modified>
</cp:coreProperties>
</file>